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78B0A" w14:textId="78390313" w:rsidR="00083B88" w:rsidRPr="00083B88" w:rsidRDefault="00083B88" w:rsidP="005178B0">
      <w:pPr>
        <w:rPr>
          <w:sz w:val="22"/>
        </w:rPr>
      </w:pPr>
      <w:r w:rsidRPr="00083B88">
        <w:rPr>
          <w:noProof/>
          <w:sz w:val="22"/>
          <w:lang w:val="en-US"/>
        </w:rPr>
        <w:drawing>
          <wp:anchor distT="0" distB="0" distL="114300" distR="114300" simplePos="0" relativeHeight="251658240" behindDoc="0" locked="0" layoutInCell="1" allowOverlap="1" wp14:anchorId="3E37F8B9" wp14:editId="044D9EC3">
            <wp:simplePos x="0" y="0"/>
            <wp:positionH relativeFrom="column">
              <wp:posOffset>0</wp:posOffset>
            </wp:positionH>
            <wp:positionV relativeFrom="paragraph">
              <wp:posOffset>-635</wp:posOffset>
            </wp:positionV>
            <wp:extent cx="5965831" cy="985797"/>
            <wp:effectExtent l="0" t="0" r="0" b="0"/>
            <wp:wrapNone/>
            <wp:docPr id="4696163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1"/>
                    <a:stretch>
                      <a:fillRect/>
                    </a:stretch>
                  </pic:blipFill>
                  <pic:spPr bwMode="auto">
                    <a:xfrm>
                      <a:off x="0" y="0"/>
                      <a:ext cx="5970262" cy="9865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F4DB8A" w14:textId="77777777" w:rsidR="00083B88" w:rsidRPr="00083B88" w:rsidRDefault="00083B88" w:rsidP="005178B0">
      <w:pPr>
        <w:rPr>
          <w:sz w:val="22"/>
        </w:rPr>
      </w:pPr>
    </w:p>
    <w:p w14:paraId="64C17505" w14:textId="77777777" w:rsidR="00083B88" w:rsidRPr="00083B88" w:rsidRDefault="00083B88" w:rsidP="005178B0">
      <w:pPr>
        <w:rPr>
          <w:sz w:val="22"/>
        </w:rPr>
      </w:pPr>
    </w:p>
    <w:p w14:paraId="33621388" w14:textId="77777777" w:rsidR="00083B88" w:rsidRPr="00083B88" w:rsidRDefault="00083B88" w:rsidP="005178B0">
      <w:pPr>
        <w:rPr>
          <w:sz w:val="22"/>
        </w:rPr>
      </w:pPr>
    </w:p>
    <w:p w14:paraId="52FB10A9" w14:textId="77777777" w:rsidR="00083B88" w:rsidRPr="00083B88" w:rsidRDefault="00083B88" w:rsidP="005178B0">
      <w:pPr>
        <w:rPr>
          <w:sz w:val="22"/>
        </w:rPr>
      </w:pPr>
    </w:p>
    <w:p w14:paraId="152CF17D" w14:textId="77777777" w:rsidR="00083B88" w:rsidRPr="00083B88" w:rsidRDefault="00083B88" w:rsidP="005178B0">
      <w:pPr>
        <w:rPr>
          <w:sz w:val="22"/>
        </w:rPr>
      </w:pPr>
    </w:p>
    <w:p w14:paraId="75A2C0B2" w14:textId="6D573A3F" w:rsidR="00BB1E26" w:rsidRPr="00083B88" w:rsidRDefault="00152883" w:rsidP="005178B0">
      <w:pPr>
        <w:rPr>
          <w:sz w:val="22"/>
        </w:rPr>
      </w:pPr>
      <w:r w:rsidRPr="003F52CE">
        <w:rPr>
          <w:sz w:val="22"/>
        </w:rPr>
        <w:t>Številka:</w:t>
      </w:r>
      <w:r w:rsidR="00083B88" w:rsidRPr="003F52CE">
        <w:rPr>
          <w:rFonts w:cs="Arial"/>
          <w:sz w:val="22"/>
        </w:rPr>
        <w:t xml:space="preserve"> </w:t>
      </w:r>
      <w:r w:rsidR="006F7FAC" w:rsidRPr="006F7FAC">
        <w:rPr>
          <w:rFonts w:cs="Arial"/>
          <w:sz w:val="22"/>
        </w:rPr>
        <w:t>1.6.3-051-001/2025</w:t>
      </w:r>
    </w:p>
    <w:p w14:paraId="7FC76525" w14:textId="77777777" w:rsidR="00BB1E26" w:rsidRPr="00083B88" w:rsidRDefault="00BB1E26" w:rsidP="005178B0">
      <w:pPr>
        <w:rPr>
          <w:sz w:val="22"/>
        </w:rPr>
      </w:pPr>
    </w:p>
    <w:p w14:paraId="1F803FA5" w14:textId="77777777" w:rsidR="00BB1E26" w:rsidRPr="00D61F2A" w:rsidRDefault="00BB1E26" w:rsidP="005178B0">
      <w:pPr>
        <w:rPr>
          <w:sz w:val="22"/>
        </w:rPr>
      </w:pPr>
    </w:p>
    <w:p w14:paraId="16165285" w14:textId="77777777" w:rsidR="00BB1E26" w:rsidRPr="00D61F2A" w:rsidRDefault="00BB1E26" w:rsidP="005178B0">
      <w:pPr>
        <w:rPr>
          <w:sz w:val="22"/>
        </w:rPr>
      </w:pPr>
    </w:p>
    <w:p w14:paraId="7688992D" w14:textId="77777777" w:rsidR="00D61F2A" w:rsidRPr="00D61F2A" w:rsidRDefault="00D61F2A" w:rsidP="00D61F2A">
      <w:pPr>
        <w:pStyle w:val="Glava"/>
        <w:spacing w:line="0" w:lineRule="atLeast"/>
        <w:rPr>
          <w:sz w:val="22"/>
        </w:rPr>
      </w:pPr>
      <w:r w:rsidRPr="00D61F2A">
        <w:rPr>
          <w:b/>
          <w:sz w:val="22"/>
        </w:rPr>
        <w:t xml:space="preserve">Slovenski državni gozdovi </w:t>
      </w:r>
      <w:proofErr w:type="spellStart"/>
      <w:r w:rsidRPr="00D61F2A">
        <w:rPr>
          <w:b/>
          <w:sz w:val="22"/>
        </w:rPr>
        <w:t>d.o.o</w:t>
      </w:r>
      <w:proofErr w:type="spellEnd"/>
      <w:r w:rsidRPr="00D61F2A">
        <w:rPr>
          <w:b/>
          <w:sz w:val="22"/>
        </w:rPr>
        <w:t xml:space="preserve">. (SIDG </w:t>
      </w:r>
      <w:proofErr w:type="spellStart"/>
      <w:r w:rsidRPr="00D61F2A">
        <w:rPr>
          <w:b/>
          <w:sz w:val="22"/>
        </w:rPr>
        <w:t>d.o.o</w:t>
      </w:r>
      <w:proofErr w:type="spellEnd"/>
      <w:r w:rsidRPr="00D61F2A">
        <w:rPr>
          <w:b/>
          <w:sz w:val="22"/>
        </w:rPr>
        <w:t>.)</w:t>
      </w:r>
      <w:r w:rsidRPr="00D61F2A">
        <w:rPr>
          <w:sz w:val="22"/>
        </w:rPr>
        <w:t xml:space="preserve">, Rožna ulica 39, 1330 Kočevje, matična številka: 7035845000, ID za DDV: SI75204878, TRR: SI56 0292 2026 1894 466 (dalje: </w:t>
      </w:r>
      <w:r w:rsidRPr="00D61F2A">
        <w:rPr>
          <w:b/>
          <w:sz w:val="22"/>
        </w:rPr>
        <w:t>naročnik</w:t>
      </w:r>
      <w:r w:rsidRPr="00D61F2A">
        <w:rPr>
          <w:sz w:val="22"/>
        </w:rPr>
        <w:t>)</w:t>
      </w:r>
    </w:p>
    <w:p w14:paraId="71694C34" w14:textId="77777777" w:rsidR="00D61F2A" w:rsidRPr="00D61F2A" w:rsidRDefault="00D61F2A" w:rsidP="00D61F2A">
      <w:pPr>
        <w:pStyle w:val="Glava"/>
        <w:spacing w:line="0" w:lineRule="atLeast"/>
        <w:rPr>
          <w:sz w:val="22"/>
        </w:rPr>
      </w:pPr>
    </w:p>
    <w:p w14:paraId="6F9D66A4" w14:textId="0E784EFD" w:rsidR="00D61F2A" w:rsidRPr="00D61F2A" w:rsidRDefault="00D61F2A" w:rsidP="00D61F2A">
      <w:pPr>
        <w:spacing w:line="0" w:lineRule="atLeast"/>
        <w:rPr>
          <w:sz w:val="22"/>
        </w:rPr>
      </w:pPr>
      <w:r w:rsidRPr="00D61F2A">
        <w:rPr>
          <w:sz w:val="22"/>
        </w:rPr>
        <w:t>vabi vse zainteresirane gospodarske subjekte, k oddaji prijave v skladu z navodili, podanimi v tej dokumentaciji.</w:t>
      </w:r>
    </w:p>
    <w:p w14:paraId="716866EB" w14:textId="77777777" w:rsidR="00BB1E26" w:rsidRPr="00083B88" w:rsidRDefault="00BB1E26" w:rsidP="005178B0">
      <w:pPr>
        <w:rPr>
          <w:sz w:val="22"/>
        </w:rPr>
      </w:pPr>
    </w:p>
    <w:p w14:paraId="4D4144D3" w14:textId="77777777" w:rsidR="00BB1E26" w:rsidRPr="00083B88" w:rsidRDefault="00BB1E26" w:rsidP="005178B0">
      <w:pPr>
        <w:rPr>
          <w:sz w:val="22"/>
        </w:rPr>
      </w:pPr>
    </w:p>
    <w:p w14:paraId="5BFA2B71" w14:textId="77777777" w:rsidR="00990C82" w:rsidRPr="00083B88" w:rsidRDefault="00990C82" w:rsidP="00152883">
      <w:pPr>
        <w:jc w:val="center"/>
        <w:rPr>
          <w:b/>
          <w:sz w:val="22"/>
        </w:rPr>
      </w:pPr>
    </w:p>
    <w:p w14:paraId="27617142" w14:textId="77777777" w:rsidR="00990C82" w:rsidRPr="00083B88" w:rsidRDefault="00990C82" w:rsidP="00152883">
      <w:pPr>
        <w:jc w:val="center"/>
        <w:rPr>
          <w:b/>
          <w:sz w:val="52"/>
          <w:szCs w:val="52"/>
        </w:rPr>
      </w:pPr>
    </w:p>
    <w:p w14:paraId="6042B755" w14:textId="387B0A04" w:rsidR="00990C82" w:rsidRPr="00EC0871" w:rsidRDefault="00990C82" w:rsidP="00990C82">
      <w:pPr>
        <w:jc w:val="center"/>
        <w:rPr>
          <w:b/>
          <w:sz w:val="36"/>
          <w:szCs w:val="36"/>
        </w:rPr>
      </w:pPr>
      <w:r w:rsidRPr="00EC0871">
        <w:rPr>
          <w:b/>
          <w:sz w:val="36"/>
          <w:szCs w:val="36"/>
        </w:rPr>
        <w:t xml:space="preserve">DOKUMENTACIJA </w:t>
      </w:r>
      <w:r w:rsidR="007502FC">
        <w:rPr>
          <w:b/>
          <w:sz w:val="36"/>
          <w:szCs w:val="36"/>
        </w:rPr>
        <w:t>V ZVEZI Z NAROČILOM</w:t>
      </w:r>
      <w:r w:rsidR="004B5F7C" w:rsidRPr="00EC0871">
        <w:rPr>
          <w:b/>
          <w:sz w:val="36"/>
          <w:szCs w:val="36"/>
        </w:rPr>
        <w:t xml:space="preserve"> </w:t>
      </w:r>
      <w:r w:rsidRPr="00EC0871">
        <w:rPr>
          <w:b/>
          <w:sz w:val="36"/>
          <w:szCs w:val="36"/>
        </w:rPr>
        <w:t>ZA ODDAJO JAVNEGA NAROČILA</w:t>
      </w:r>
      <w:r w:rsidR="00EB6859" w:rsidRPr="00EC0871">
        <w:rPr>
          <w:b/>
          <w:sz w:val="36"/>
          <w:szCs w:val="36"/>
        </w:rPr>
        <w:t xml:space="preserve"> </w:t>
      </w:r>
      <w:r w:rsidR="005D3C3A" w:rsidRPr="00EC0871">
        <w:rPr>
          <w:b/>
          <w:sz w:val="36"/>
          <w:szCs w:val="36"/>
        </w:rPr>
        <w:t>Z VZPOSTAVITVIJO DINAMIČNEGA NABAVNEGA SISTEMA</w:t>
      </w:r>
      <w:r w:rsidR="005D3EE9">
        <w:rPr>
          <w:b/>
          <w:sz w:val="36"/>
          <w:szCs w:val="36"/>
        </w:rPr>
        <w:t>:</w:t>
      </w:r>
    </w:p>
    <w:p w14:paraId="7A802738" w14:textId="77777777" w:rsidR="00990C82" w:rsidRDefault="00990C82" w:rsidP="00990C82">
      <w:pPr>
        <w:jc w:val="center"/>
        <w:rPr>
          <w:b/>
          <w:sz w:val="52"/>
          <w:szCs w:val="52"/>
        </w:rPr>
      </w:pPr>
    </w:p>
    <w:p w14:paraId="25E2343B" w14:textId="25EB8B06" w:rsidR="00EC0871" w:rsidRPr="00EC0871" w:rsidRDefault="00A5450C" w:rsidP="00990C82">
      <w:pPr>
        <w:jc w:val="center"/>
        <w:rPr>
          <w:b/>
          <w:sz w:val="40"/>
          <w:szCs w:val="40"/>
        </w:rPr>
      </w:pPr>
      <w:r>
        <w:rPr>
          <w:b/>
          <w:bCs/>
          <w:sz w:val="40"/>
          <w:szCs w:val="40"/>
        </w:rPr>
        <w:t>Storitve gojitvenih, varstvenih in drugih del, ki so potrebna za zagotavljanje ekoloških funkcij v gozdovih</w:t>
      </w:r>
    </w:p>
    <w:p w14:paraId="5ED899F9" w14:textId="77777777" w:rsidR="00E643E2" w:rsidRDefault="00E643E2" w:rsidP="00E643E2">
      <w:pPr>
        <w:rPr>
          <w:b/>
          <w:sz w:val="40"/>
          <w:szCs w:val="40"/>
        </w:rPr>
      </w:pPr>
    </w:p>
    <w:p w14:paraId="216D8C67" w14:textId="190B887B" w:rsidR="00990C82" w:rsidRPr="00A50253" w:rsidRDefault="00990C82" w:rsidP="00E643E2">
      <w:pPr>
        <w:rPr>
          <w:b/>
          <w:sz w:val="40"/>
          <w:szCs w:val="40"/>
        </w:rPr>
      </w:pPr>
    </w:p>
    <w:p w14:paraId="02B0050B" w14:textId="77777777" w:rsidR="00990C82" w:rsidRPr="00083B88" w:rsidRDefault="00990C82" w:rsidP="00152883">
      <w:pPr>
        <w:jc w:val="center"/>
        <w:rPr>
          <w:b/>
          <w:sz w:val="40"/>
          <w:szCs w:val="40"/>
        </w:rPr>
      </w:pPr>
    </w:p>
    <w:p w14:paraId="35BE1E42" w14:textId="77777777" w:rsidR="00990C82" w:rsidRDefault="00990C82" w:rsidP="00152883">
      <w:pPr>
        <w:jc w:val="center"/>
        <w:rPr>
          <w:b/>
          <w:sz w:val="40"/>
          <w:szCs w:val="40"/>
        </w:rPr>
      </w:pPr>
    </w:p>
    <w:p w14:paraId="40A3BACD" w14:textId="633C0794" w:rsidR="00D61F2A" w:rsidRPr="00D61F2A" w:rsidRDefault="007502FC" w:rsidP="00D61F2A">
      <w:pPr>
        <w:spacing w:line="0" w:lineRule="atLeast"/>
        <w:jc w:val="center"/>
        <w:rPr>
          <w:sz w:val="22"/>
        </w:rPr>
      </w:pPr>
      <w:r>
        <w:rPr>
          <w:sz w:val="22"/>
        </w:rPr>
        <w:t xml:space="preserve">Postopek oddaje javnega naročila </w:t>
      </w:r>
      <w:r w:rsidR="00D61F2A" w:rsidRPr="00D61F2A">
        <w:rPr>
          <w:sz w:val="22"/>
        </w:rPr>
        <w:t xml:space="preserve"> po omejenem postopku - 41. člen Zakona o javnem naročanju (Ur. l. RS, št. </w:t>
      </w:r>
      <w:r w:rsidR="00F6323C" w:rsidRPr="00F6323C">
        <w:rPr>
          <w:sz w:val="22"/>
        </w:rPr>
        <w:t xml:space="preserve">št. 91/15, 14/18, 121/21, 10/22, 74/22 – </w:t>
      </w:r>
      <w:proofErr w:type="spellStart"/>
      <w:r w:rsidR="00F6323C" w:rsidRPr="00F6323C">
        <w:rPr>
          <w:sz w:val="22"/>
        </w:rPr>
        <w:t>odl</w:t>
      </w:r>
      <w:proofErr w:type="spellEnd"/>
      <w:r w:rsidR="00F6323C" w:rsidRPr="00F6323C">
        <w:rPr>
          <w:sz w:val="22"/>
        </w:rPr>
        <w:t>. US, 100/22 – ZNUZSZS, 28/23 in 88/23 – ZOPNN-F</w:t>
      </w:r>
      <w:r w:rsidR="00D61F2A" w:rsidRPr="00D61F2A">
        <w:rPr>
          <w:sz w:val="22"/>
        </w:rPr>
        <w:t>;</w:t>
      </w:r>
      <w:r w:rsidR="00F6323C">
        <w:rPr>
          <w:sz w:val="22"/>
        </w:rPr>
        <w:t xml:space="preserve"> v nadaljevanju</w:t>
      </w:r>
      <w:r w:rsidR="00D61F2A" w:rsidRPr="00D61F2A">
        <w:rPr>
          <w:sz w:val="22"/>
        </w:rPr>
        <w:t xml:space="preserve"> ZJN-3) z vzpostavitvijo dinamičnega nabavnega sistema (49. člen ZJN-3), za oddajo storitev.</w:t>
      </w:r>
    </w:p>
    <w:p w14:paraId="02F99E47" w14:textId="77777777" w:rsidR="00083B88" w:rsidRDefault="00083B88" w:rsidP="00152883">
      <w:pPr>
        <w:jc w:val="center"/>
        <w:rPr>
          <w:b/>
          <w:sz w:val="40"/>
          <w:szCs w:val="40"/>
        </w:rPr>
      </w:pPr>
    </w:p>
    <w:p w14:paraId="6B27715A" w14:textId="027906C5" w:rsidR="00083B88" w:rsidRPr="00E643E2" w:rsidRDefault="00E643E2" w:rsidP="00E643E2">
      <w:pPr>
        <w:jc w:val="left"/>
        <w:rPr>
          <w:b/>
          <w:sz w:val="22"/>
        </w:rPr>
      </w:pPr>
      <w:r w:rsidRPr="00E643E2">
        <w:rPr>
          <w:b/>
          <w:sz w:val="22"/>
        </w:rPr>
        <w:t xml:space="preserve">Oznaka naročila pri naročniku: </w:t>
      </w:r>
      <w:r w:rsidR="00A5450C">
        <w:rPr>
          <w:b/>
          <w:sz w:val="22"/>
        </w:rPr>
        <w:t>GOJ 2026</w:t>
      </w:r>
    </w:p>
    <w:p w14:paraId="7A69D9FF" w14:textId="77777777" w:rsidR="00083B88" w:rsidRDefault="00083B88" w:rsidP="00152883">
      <w:pPr>
        <w:jc w:val="center"/>
        <w:rPr>
          <w:b/>
          <w:sz w:val="40"/>
          <w:szCs w:val="40"/>
        </w:rPr>
      </w:pPr>
    </w:p>
    <w:p w14:paraId="0E14A8C2" w14:textId="77777777" w:rsidR="00083B88" w:rsidRPr="00083B88" w:rsidRDefault="00083B88" w:rsidP="00152883">
      <w:pPr>
        <w:jc w:val="center"/>
        <w:rPr>
          <w:bCs/>
          <w:sz w:val="22"/>
        </w:rPr>
      </w:pPr>
    </w:p>
    <w:p w14:paraId="5351B602" w14:textId="2447BCA1" w:rsidR="00083B88" w:rsidRDefault="00083B88" w:rsidP="00152883">
      <w:pPr>
        <w:jc w:val="center"/>
        <w:rPr>
          <w:bCs/>
          <w:sz w:val="22"/>
        </w:rPr>
      </w:pPr>
      <w:r w:rsidRPr="23B835C0">
        <w:rPr>
          <w:sz w:val="22"/>
        </w:rPr>
        <w:t xml:space="preserve">Kočevje, </w:t>
      </w:r>
      <w:r w:rsidR="00A45F82">
        <w:rPr>
          <w:sz w:val="22"/>
        </w:rPr>
        <w:t>avgust</w:t>
      </w:r>
      <w:r w:rsidR="00F053AA" w:rsidRPr="23B835C0">
        <w:rPr>
          <w:sz w:val="22"/>
        </w:rPr>
        <w:t xml:space="preserve"> </w:t>
      </w:r>
      <w:r w:rsidRPr="23B835C0">
        <w:rPr>
          <w:sz w:val="22"/>
        </w:rPr>
        <w:t>2025</w:t>
      </w:r>
    </w:p>
    <w:p w14:paraId="2FDEE787" w14:textId="77777777" w:rsidR="00083B88" w:rsidRDefault="00083B88" w:rsidP="00152883">
      <w:pPr>
        <w:jc w:val="center"/>
        <w:rPr>
          <w:bCs/>
          <w:sz w:val="22"/>
        </w:rPr>
      </w:pPr>
    </w:p>
    <w:p w14:paraId="7D8B78E0" w14:textId="76CF8E70" w:rsidR="23B835C0" w:rsidRDefault="23B835C0" w:rsidP="23B835C0">
      <w:pPr>
        <w:jc w:val="center"/>
        <w:rPr>
          <w:sz w:val="22"/>
        </w:rPr>
      </w:pPr>
    </w:p>
    <w:p w14:paraId="1761483C" w14:textId="55C05FA9" w:rsidR="23B835C0" w:rsidRDefault="23B835C0" w:rsidP="23B835C0">
      <w:pPr>
        <w:jc w:val="center"/>
        <w:rPr>
          <w:sz w:val="22"/>
        </w:rPr>
      </w:pPr>
    </w:p>
    <w:p w14:paraId="01593F9B" w14:textId="3C8C8949" w:rsidR="00083B88" w:rsidRPr="00083B88" w:rsidRDefault="00083B88" w:rsidP="00152883">
      <w:pPr>
        <w:jc w:val="center"/>
        <w:rPr>
          <w:bCs/>
          <w:sz w:val="22"/>
        </w:rPr>
      </w:pPr>
    </w:p>
    <w:p w14:paraId="599BAAB6" w14:textId="77777777" w:rsidR="00990C82" w:rsidRPr="00083B88" w:rsidRDefault="00990C82" w:rsidP="00152883">
      <w:pPr>
        <w:jc w:val="center"/>
        <w:rPr>
          <w:b/>
          <w:sz w:val="22"/>
        </w:rPr>
      </w:pPr>
    </w:p>
    <w:p w14:paraId="43F0E5B4" w14:textId="77777777" w:rsidR="0077559D" w:rsidRDefault="0077559D" w:rsidP="0077559D">
      <w:pPr>
        <w:rPr>
          <w:b/>
          <w:sz w:val="22"/>
        </w:rPr>
      </w:pPr>
      <w:r w:rsidRPr="00083B88">
        <w:rPr>
          <w:b/>
          <w:sz w:val="22"/>
        </w:rPr>
        <w:t>VSEBINA:</w:t>
      </w:r>
    </w:p>
    <w:p w14:paraId="76FE562C" w14:textId="77777777" w:rsidR="00C37F2C" w:rsidRDefault="00C37F2C" w:rsidP="0077559D">
      <w:pPr>
        <w:rPr>
          <w:b/>
          <w:sz w:val="22"/>
        </w:rPr>
      </w:pPr>
    </w:p>
    <w:p w14:paraId="2CBA183D" w14:textId="77777777" w:rsidR="006E260D" w:rsidRPr="006E260D" w:rsidRDefault="006E260D" w:rsidP="276C6BB0">
      <w:pPr>
        <w:spacing w:line="0" w:lineRule="atLeast"/>
        <w:rPr>
          <w:sz w:val="22"/>
        </w:rPr>
      </w:pPr>
      <w:r w:rsidRPr="276C6BB0">
        <w:rPr>
          <w:sz w:val="22"/>
        </w:rPr>
        <w:t xml:space="preserve">Razpisno dokumentacijo sestavljajo: </w:t>
      </w:r>
    </w:p>
    <w:p w14:paraId="7A40A85C" w14:textId="77777777" w:rsidR="006E260D" w:rsidRPr="006E260D" w:rsidRDefault="006E260D" w:rsidP="006E260D">
      <w:pPr>
        <w:spacing w:line="0" w:lineRule="atLeast"/>
        <w:rPr>
          <w:sz w:val="22"/>
        </w:rPr>
      </w:pPr>
    </w:p>
    <w:p w14:paraId="1D87C736" w14:textId="5B64200A" w:rsidR="006E260D" w:rsidRPr="00CB7FBE" w:rsidRDefault="006E260D" w:rsidP="00F422CF">
      <w:pPr>
        <w:pStyle w:val="Odstavekseznama"/>
        <w:numPr>
          <w:ilvl w:val="0"/>
          <w:numId w:val="4"/>
        </w:numPr>
        <w:suppressAutoHyphens/>
        <w:spacing w:after="120" w:line="0" w:lineRule="atLeast"/>
        <w:ind w:left="426"/>
        <w:jc w:val="left"/>
        <w:rPr>
          <w:sz w:val="22"/>
        </w:rPr>
      </w:pPr>
      <w:r w:rsidRPr="00CB7FBE">
        <w:rPr>
          <w:sz w:val="22"/>
        </w:rPr>
        <w:t xml:space="preserve">Navodila </w:t>
      </w:r>
      <w:r w:rsidR="008E35A5" w:rsidRPr="00CB7FBE">
        <w:rPr>
          <w:sz w:val="22"/>
        </w:rPr>
        <w:t>kandidatom</w:t>
      </w:r>
      <w:r w:rsidRPr="00CB7FBE">
        <w:rPr>
          <w:sz w:val="22"/>
        </w:rPr>
        <w:t xml:space="preserve"> za pripravo ponudbe</w:t>
      </w:r>
    </w:p>
    <w:p w14:paraId="55A9306B" w14:textId="00BC74C8"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 xml:space="preserve">obrazec »Prijava na javno naročilo </w:t>
      </w:r>
      <w:r w:rsidR="00A5450C">
        <w:rPr>
          <w:sz w:val="22"/>
        </w:rPr>
        <w:t>GOJ 2026</w:t>
      </w:r>
      <w:r w:rsidRPr="00252B1F">
        <w:rPr>
          <w:sz w:val="22"/>
        </w:rPr>
        <w:t xml:space="preserve">« </w:t>
      </w:r>
    </w:p>
    <w:p w14:paraId="56B36E82" w14:textId="57F853DE"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 xml:space="preserve">obrazec »ESPD« </w:t>
      </w:r>
    </w:p>
    <w:p w14:paraId="3CA351CF" w14:textId="77777777"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obrazec »Izjava o tehnični in kadrovski usposobljenosti«</w:t>
      </w:r>
    </w:p>
    <w:p w14:paraId="60865135" w14:textId="406A4E35"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 xml:space="preserve">obrazec »Soglasje za skrajšanje rokov za </w:t>
      </w:r>
      <w:r w:rsidR="00A24CCB">
        <w:rPr>
          <w:sz w:val="22"/>
        </w:rPr>
        <w:t>oddajo</w:t>
      </w:r>
      <w:r w:rsidR="00A24CCB" w:rsidRPr="00252B1F">
        <w:rPr>
          <w:sz w:val="22"/>
        </w:rPr>
        <w:t xml:space="preserve"> </w:t>
      </w:r>
      <w:r w:rsidRPr="00252B1F">
        <w:rPr>
          <w:sz w:val="22"/>
        </w:rPr>
        <w:t>ponudb«</w:t>
      </w:r>
    </w:p>
    <w:p w14:paraId="1BE64462" w14:textId="715BE6E2" w:rsidR="00252B1F" w:rsidRDefault="00252B1F" w:rsidP="00F422CF">
      <w:pPr>
        <w:pStyle w:val="Odstavekseznama"/>
        <w:numPr>
          <w:ilvl w:val="0"/>
          <w:numId w:val="4"/>
        </w:numPr>
        <w:suppressAutoHyphens/>
        <w:spacing w:after="120" w:line="0" w:lineRule="atLeast"/>
        <w:ind w:left="426"/>
        <w:jc w:val="left"/>
        <w:rPr>
          <w:sz w:val="22"/>
        </w:rPr>
      </w:pPr>
      <w:r w:rsidRPr="00252B1F">
        <w:rPr>
          <w:sz w:val="22"/>
        </w:rPr>
        <w:t xml:space="preserve">obrazec »Izjava o številu točk KMG v OMD« </w:t>
      </w:r>
    </w:p>
    <w:p w14:paraId="433DC8BE" w14:textId="55D5AF48" w:rsidR="00685E2B" w:rsidRPr="00F96BFC" w:rsidRDefault="00685E2B" w:rsidP="61D06C8F">
      <w:pPr>
        <w:pStyle w:val="Odstavekseznama"/>
        <w:numPr>
          <w:ilvl w:val="0"/>
          <w:numId w:val="4"/>
        </w:numPr>
        <w:suppressAutoHyphens/>
        <w:spacing w:after="120" w:line="0" w:lineRule="atLeast"/>
        <w:ind w:left="426"/>
        <w:jc w:val="left"/>
        <w:rPr>
          <w:sz w:val="22"/>
        </w:rPr>
      </w:pPr>
      <w:r w:rsidRPr="00F96BFC">
        <w:rPr>
          <w:sz w:val="22"/>
        </w:rPr>
        <w:t>vzorec »</w:t>
      </w:r>
      <w:proofErr w:type="spellStart"/>
      <w:r w:rsidRPr="00F96BFC">
        <w:rPr>
          <w:sz w:val="22"/>
        </w:rPr>
        <w:t>Izvršnica</w:t>
      </w:r>
      <w:proofErr w:type="spellEnd"/>
      <w:r w:rsidR="4B1D2839" w:rsidRPr="00F96BFC">
        <w:rPr>
          <w:sz w:val="22"/>
        </w:rPr>
        <w:t xml:space="preserve"> 1 </w:t>
      </w:r>
      <w:r w:rsidRPr="00F96BFC">
        <w:rPr>
          <w:sz w:val="22"/>
        </w:rPr>
        <w:t xml:space="preserve"> – zavarovanje za resnost ponudbe«</w:t>
      </w:r>
    </w:p>
    <w:p w14:paraId="2F43FE2C" w14:textId="40B471B5" w:rsidR="7B749AA8" w:rsidRDefault="7B749AA8" w:rsidP="3DF3F329">
      <w:pPr>
        <w:pStyle w:val="Odstavekseznama"/>
        <w:numPr>
          <w:ilvl w:val="0"/>
          <w:numId w:val="4"/>
        </w:numPr>
        <w:spacing w:after="120" w:line="0" w:lineRule="atLeast"/>
        <w:ind w:left="426"/>
        <w:jc w:val="left"/>
        <w:rPr>
          <w:sz w:val="22"/>
        </w:rPr>
      </w:pPr>
      <w:r w:rsidRPr="3DF3F329">
        <w:rPr>
          <w:sz w:val="22"/>
        </w:rPr>
        <w:t>vzorec »</w:t>
      </w:r>
      <w:proofErr w:type="spellStart"/>
      <w:r w:rsidRPr="3DF3F329">
        <w:rPr>
          <w:sz w:val="22"/>
        </w:rPr>
        <w:t>Izvršnica</w:t>
      </w:r>
      <w:proofErr w:type="spellEnd"/>
      <w:r w:rsidRPr="3DF3F329">
        <w:rPr>
          <w:sz w:val="22"/>
        </w:rPr>
        <w:t xml:space="preserve"> 2  – zavarovanje za resnost ponudbe«  </w:t>
      </w:r>
    </w:p>
    <w:p w14:paraId="42912EA7" w14:textId="0AED2EF9" w:rsidR="00685E2B" w:rsidRPr="00252B1F" w:rsidRDefault="00685E2B" w:rsidP="00F422CF">
      <w:pPr>
        <w:pStyle w:val="Odstavekseznama"/>
        <w:numPr>
          <w:ilvl w:val="0"/>
          <w:numId w:val="4"/>
        </w:numPr>
        <w:suppressAutoHyphens/>
        <w:spacing w:after="120" w:line="0" w:lineRule="atLeast"/>
        <w:ind w:left="426"/>
        <w:jc w:val="left"/>
        <w:rPr>
          <w:sz w:val="22"/>
        </w:rPr>
      </w:pPr>
      <w:r>
        <w:rPr>
          <w:sz w:val="22"/>
        </w:rPr>
        <w:t xml:space="preserve">vzorec </w:t>
      </w:r>
      <w:r w:rsidRPr="00685E2B">
        <w:rPr>
          <w:sz w:val="22"/>
        </w:rPr>
        <w:t>zavarovanja za dobro izvedbo pogodbenih obveznosti - po EPGP-758</w:t>
      </w:r>
    </w:p>
    <w:p w14:paraId="6BDA2D2E" w14:textId="282B7DEF" w:rsidR="00252B1F" w:rsidRPr="00252B1F" w:rsidRDefault="00252B1F" w:rsidP="00F422CF">
      <w:pPr>
        <w:pStyle w:val="Odstavekseznama"/>
        <w:numPr>
          <w:ilvl w:val="0"/>
          <w:numId w:val="4"/>
        </w:numPr>
        <w:suppressAutoHyphens/>
        <w:spacing w:after="120" w:line="0" w:lineRule="atLeast"/>
        <w:ind w:left="426"/>
        <w:jc w:val="left"/>
        <w:rPr>
          <w:sz w:val="22"/>
        </w:rPr>
      </w:pPr>
      <w:r w:rsidRPr="00252B1F">
        <w:rPr>
          <w:sz w:val="22"/>
        </w:rPr>
        <w:t>obrazec »Izjava na podlagi sklepa Sveta EU«</w:t>
      </w:r>
    </w:p>
    <w:p w14:paraId="2C0425CA" w14:textId="3942847F" w:rsidR="00252B1F" w:rsidRDefault="00252B1F" w:rsidP="00F422CF">
      <w:pPr>
        <w:pStyle w:val="Odstavekseznama"/>
        <w:numPr>
          <w:ilvl w:val="0"/>
          <w:numId w:val="4"/>
        </w:numPr>
        <w:suppressAutoHyphens/>
        <w:spacing w:after="120" w:line="0" w:lineRule="atLeast"/>
        <w:ind w:left="426"/>
        <w:jc w:val="left"/>
        <w:rPr>
          <w:sz w:val="22"/>
        </w:rPr>
      </w:pPr>
      <w:r w:rsidRPr="00252B1F">
        <w:rPr>
          <w:sz w:val="22"/>
        </w:rPr>
        <w:t>obrazec »Izjava o lastniški strukturi gospodarskega subjekta«</w:t>
      </w:r>
    </w:p>
    <w:p w14:paraId="64E9C538" w14:textId="2B91C606" w:rsidR="00252B1F" w:rsidRDefault="00252B1F" w:rsidP="00F422CF">
      <w:pPr>
        <w:pStyle w:val="Odstavekseznama"/>
        <w:numPr>
          <w:ilvl w:val="0"/>
          <w:numId w:val="4"/>
        </w:numPr>
        <w:suppressAutoHyphens/>
        <w:spacing w:after="120" w:line="0" w:lineRule="atLeast"/>
        <w:ind w:left="426"/>
        <w:jc w:val="left"/>
        <w:rPr>
          <w:sz w:val="22"/>
        </w:rPr>
      </w:pPr>
      <w:r>
        <w:rPr>
          <w:sz w:val="22"/>
        </w:rPr>
        <w:t>vzorec Krovne pogodbe</w:t>
      </w:r>
    </w:p>
    <w:p w14:paraId="234C1B7D" w14:textId="0FF7DD80" w:rsidR="00685E2B" w:rsidRDefault="00685E2B" w:rsidP="00F422CF">
      <w:pPr>
        <w:pStyle w:val="Odstavekseznama"/>
        <w:numPr>
          <w:ilvl w:val="0"/>
          <w:numId w:val="4"/>
        </w:numPr>
        <w:suppressAutoHyphens/>
        <w:spacing w:after="120" w:line="0" w:lineRule="atLeast"/>
        <w:ind w:left="426"/>
        <w:jc w:val="left"/>
        <w:rPr>
          <w:sz w:val="22"/>
        </w:rPr>
      </w:pPr>
      <w:r>
        <w:rPr>
          <w:sz w:val="22"/>
        </w:rPr>
        <w:t>vzorec »S</w:t>
      </w:r>
      <w:r w:rsidRPr="00685E2B">
        <w:rPr>
          <w:sz w:val="22"/>
        </w:rPr>
        <w:t>porazum</w:t>
      </w:r>
      <w:r>
        <w:rPr>
          <w:sz w:val="22"/>
        </w:rPr>
        <w:t>a</w:t>
      </w:r>
      <w:r w:rsidRPr="00685E2B">
        <w:rPr>
          <w:sz w:val="22"/>
        </w:rPr>
        <w:t xml:space="preserve"> o skupnih ukrepih za zagotavljanje varnosti in zdravja pri delu na skupnih deloviščih</w:t>
      </w:r>
      <w:r>
        <w:rPr>
          <w:sz w:val="22"/>
        </w:rPr>
        <w:t>«</w:t>
      </w:r>
    </w:p>
    <w:p w14:paraId="0D3081A8" w14:textId="72AF058B" w:rsidR="00252B1F" w:rsidRPr="00252B1F" w:rsidRDefault="00252B1F" w:rsidP="3DF3F329">
      <w:pPr>
        <w:pStyle w:val="Odstavekseznama"/>
        <w:numPr>
          <w:ilvl w:val="0"/>
          <w:numId w:val="4"/>
        </w:numPr>
        <w:suppressAutoHyphens/>
        <w:spacing w:after="120" w:line="0" w:lineRule="atLeast"/>
        <w:ind w:left="426"/>
        <w:jc w:val="left"/>
        <w:rPr>
          <w:sz w:val="22"/>
        </w:rPr>
      </w:pPr>
      <w:r w:rsidRPr="3DF3F329">
        <w:rPr>
          <w:sz w:val="22"/>
        </w:rPr>
        <w:t>vsa pojasnila in odgovori na vprašanja objavljena na Portalu javnih naročil</w:t>
      </w:r>
    </w:p>
    <w:p w14:paraId="579FB657" w14:textId="77777777" w:rsidR="0077559D" w:rsidRPr="00252B1F" w:rsidRDefault="0077559D" w:rsidP="00252B1F">
      <w:pPr>
        <w:pStyle w:val="Odstavekseznama"/>
        <w:suppressAutoHyphens/>
        <w:spacing w:after="120" w:line="0" w:lineRule="atLeast"/>
        <w:ind w:left="426"/>
        <w:jc w:val="left"/>
        <w:rPr>
          <w:sz w:val="22"/>
        </w:rPr>
      </w:pPr>
    </w:p>
    <w:p w14:paraId="2523015F" w14:textId="77777777" w:rsidR="0077559D" w:rsidRPr="00083B88" w:rsidRDefault="0077559D" w:rsidP="00152883">
      <w:pPr>
        <w:jc w:val="center"/>
        <w:rPr>
          <w:b/>
          <w:sz w:val="22"/>
        </w:rPr>
      </w:pPr>
    </w:p>
    <w:p w14:paraId="4AF86437" w14:textId="77777777" w:rsidR="0077559D" w:rsidRDefault="0077559D" w:rsidP="00152883">
      <w:pPr>
        <w:jc w:val="center"/>
        <w:rPr>
          <w:b/>
          <w:sz w:val="22"/>
        </w:rPr>
      </w:pPr>
    </w:p>
    <w:p w14:paraId="7C54AF34" w14:textId="77777777" w:rsidR="00083B88" w:rsidRDefault="00083B88" w:rsidP="00152883">
      <w:pPr>
        <w:jc w:val="center"/>
        <w:rPr>
          <w:b/>
          <w:sz w:val="22"/>
        </w:rPr>
      </w:pPr>
    </w:p>
    <w:p w14:paraId="3CA72E15" w14:textId="77777777" w:rsidR="00083B88" w:rsidRDefault="00083B88" w:rsidP="00152883">
      <w:pPr>
        <w:jc w:val="center"/>
        <w:rPr>
          <w:b/>
          <w:sz w:val="22"/>
        </w:rPr>
      </w:pPr>
    </w:p>
    <w:p w14:paraId="2FCA99B4" w14:textId="77777777" w:rsidR="00083B88" w:rsidRDefault="00083B88" w:rsidP="00152883">
      <w:pPr>
        <w:jc w:val="center"/>
        <w:rPr>
          <w:b/>
          <w:sz w:val="22"/>
        </w:rPr>
      </w:pPr>
    </w:p>
    <w:p w14:paraId="2162370E" w14:textId="77777777" w:rsidR="00083B88" w:rsidRDefault="00083B88" w:rsidP="00152883">
      <w:pPr>
        <w:jc w:val="center"/>
        <w:rPr>
          <w:b/>
          <w:sz w:val="22"/>
        </w:rPr>
      </w:pPr>
    </w:p>
    <w:p w14:paraId="68DAF36C" w14:textId="77777777" w:rsidR="00083B88" w:rsidRDefault="00083B88" w:rsidP="00152883">
      <w:pPr>
        <w:jc w:val="center"/>
        <w:rPr>
          <w:b/>
          <w:sz w:val="22"/>
        </w:rPr>
      </w:pPr>
    </w:p>
    <w:p w14:paraId="0F2CC1EF" w14:textId="77777777" w:rsidR="00083B88" w:rsidRDefault="00083B88" w:rsidP="00152883">
      <w:pPr>
        <w:jc w:val="center"/>
        <w:rPr>
          <w:b/>
          <w:sz w:val="22"/>
        </w:rPr>
      </w:pPr>
    </w:p>
    <w:p w14:paraId="2294DCC9" w14:textId="77777777" w:rsidR="00083B88" w:rsidRDefault="00083B88" w:rsidP="00152883">
      <w:pPr>
        <w:jc w:val="center"/>
        <w:rPr>
          <w:b/>
          <w:sz w:val="22"/>
        </w:rPr>
      </w:pPr>
    </w:p>
    <w:p w14:paraId="0899839F" w14:textId="77777777" w:rsidR="00083B88" w:rsidRDefault="00083B88" w:rsidP="00152883">
      <w:pPr>
        <w:jc w:val="center"/>
        <w:rPr>
          <w:b/>
          <w:sz w:val="22"/>
        </w:rPr>
      </w:pPr>
    </w:p>
    <w:p w14:paraId="342B7849" w14:textId="77777777" w:rsidR="00083B88" w:rsidRDefault="00083B88" w:rsidP="00152883">
      <w:pPr>
        <w:jc w:val="center"/>
        <w:rPr>
          <w:b/>
          <w:sz w:val="22"/>
        </w:rPr>
      </w:pPr>
    </w:p>
    <w:p w14:paraId="0E468E30" w14:textId="77777777" w:rsidR="00083B88" w:rsidRDefault="00083B88" w:rsidP="00152883">
      <w:pPr>
        <w:jc w:val="center"/>
        <w:rPr>
          <w:b/>
          <w:sz w:val="22"/>
        </w:rPr>
      </w:pPr>
    </w:p>
    <w:p w14:paraId="22805711" w14:textId="77777777" w:rsidR="00083B88" w:rsidRDefault="00083B88" w:rsidP="00152883">
      <w:pPr>
        <w:jc w:val="center"/>
        <w:rPr>
          <w:b/>
          <w:sz w:val="22"/>
        </w:rPr>
      </w:pPr>
    </w:p>
    <w:p w14:paraId="7436DCC2" w14:textId="77777777" w:rsidR="00083B88" w:rsidRDefault="00083B88" w:rsidP="00152883">
      <w:pPr>
        <w:jc w:val="center"/>
        <w:rPr>
          <w:b/>
          <w:sz w:val="22"/>
        </w:rPr>
      </w:pPr>
    </w:p>
    <w:p w14:paraId="19EDDE4E" w14:textId="77777777" w:rsidR="00083B88" w:rsidRDefault="00083B88" w:rsidP="00152883">
      <w:pPr>
        <w:jc w:val="center"/>
        <w:rPr>
          <w:b/>
          <w:sz w:val="22"/>
        </w:rPr>
      </w:pPr>
    </w:p>
    <w:p w14:paraId="2E742A71" w14:textId="77777777" w:rsidR="00083B88" w:rsidRDefault="00083B88" w:rsidP="00152883">
      <w:pPr>
        <w:jc w:val="center"/>
        <w:rPr>
          <w:b/>
          <w:sz w:val="22"/>
        </w:rPr>
      </w:pPr>
    </w:p>
    <w:p w14:paraId="6E6F91F8" w14:textId="77777777" w:rsidR="00083B88" w:rsidRDefault="00083B88" w:rsidP="00152883">
      <w:pPr>
        <w:jc w:val="center"/>
        <w:rPr>
          <w:b/>
          <w:sz w:val="22"/>
        </w:rPr>
      </w:pPr>
    </w:p>
    <w:p w14:paraId="2FB7E16E" w14:textId="77777777" w:rsidR="00083B88" w:rsidRDefault="00083B88" w:rsidP="00152883">
      <w:pPr>
        <w:jc w:val="center"/>
        <w:rPr>
          <w:b/>
          <w:sz w:val="22"/>
        </w:rPr>
      </w:pPr>
    </w:p>
    <w:p w14:paraId="6330DF35" w14:textId="77777777" w:rsidR="00083B88" w:rsidRDefault="00083B88" w:rsidP="00152883">
      <w:pPr>
        <w:jc w:val="center"/>
        <w:rPr>
          <w:b/>
          <w:sz w:val="22"/>
        </w:rPr>
      </w:pPr>
    </w:p>
    <w:p w14:paraId="63206E15" w14:textId="77777777" w:rsidR="00083B88" w:rsidRDefault="00083B88" w:rsidP="00152883">
      <w:pPr>
        <w:jc w:val="center"/>
        <w:rPr>
          <w:b/>
          <w:sz w:val="22"/>
        </w:rPr>
      </w:pPr>
    </w:p>
    <w:p w14:paraId="289CE0F2" w14:textId="77777777" w:rsidR="00083B88" w:rsidRDefault="00083B88" w:rsidP="00152883">
      <w:pPr>
        <w:jc w:val="center"/>
        <w:rPr>
          <w:b/>
          <w:sz w:val="22"/>
        </w:rPr>
      </w:pPr>
    </w:p>
    <w:p w14:paraId="1A6DEBB4" w14:textId="77777777" w:rsidR="00083B88" w:rsidRDefault="00083B88" w:rsidP="00152883">
      <w:pPr>
        <w:jc w:val="center"/>
        <w:rPr>
          <w:b/>
          <w:sz w:val="22"/>
        </w:rPr>
      </w:pPr>
    </w:p>
    <w:p w14:paraId="185390AB" w14:textId="77777777" w:rsidR="00083B88" w:rsidRDefault="00083B88" w:rsidP="00152883">
      <w:pPr>
        <w:jc w:val="center"/>
        <w:rPr>
          <w:b/>
          <w:sz w:val="22"/>
        </w:rPr>
      </w:pPr>
    </w:p>
    <w:p w14:paraId="64002E3C" w14:textId="77777777" w:rsidR="00083B88" w:rsidRDefault="00083B88" w:rsidP="00152883">
      <w:pPr>
        <w:jc w:val="center"/>
        <w:rPr>
          <w:b/>
          <w:sz w:val="22"/>
        </w:rPr>
      </w:pPr>
    </w:p>
    <w:p w14:paraId="29FB6229" w14:textId="77777777" w:rsidR="00083B88" w:rsidRDefault="00083B88" w:rsidP="00152883">
      <w:pPr>
        <w:jc w:val="center"/>
        <w:rPr>
          <w:b/>
          <w:sz w:val="22"/>
        </w:rPr>
      </w:pPr>
    </w:p>
    <w:p w14:paraId="6E2CB996" w14:textId="77777777" w:rsidR="00083B88" w:rsidRDefault="00083B88" w:rsidP="00152883">
      <w:pPr>
        <w:jc w:val="center"/>
        <w:rPr>
          <w:b/>
          <w:sz w:val="22"/>
        </w:rPr>
      </w:pPr>
    </w:p>
    <w:p w14:paraId="47D351AB" w14:textId="77777777" w:rsidR="00083B88" w:rsidRDefault="00083B88" w:rsidP="00152883">
      <w:pPr>
        <w:jc w:val="center"/>
        <w:rPr>
          <w:b/>
          <w:sz w:val="22"/>
        </w:rPr>
      </w:pPr>
    </w:p>
    <w:p w14:paraId="070F8391" w14:textId="77777777" w:rsidR="00083B88" w:rsidRDefault="00083B88" w:rsidP="00152883">
      <w:pPr>
        <w:jc w:val="center"/>
        <w:rPr>
          <w:b/>
          <w:sz w:val="22"/>
        </w:rPr>
      </w:pPr>
    </w:p>
    <w:p w14:paraId="4DCDA659" w14:textId="77777777" w:rsidR="00083B88" w:rsidRDefault="00083B88" w:rsidP="00152883">
      <w:pPr>
        <w:jc w:val="center"/>
        <w:rPr>
          <w:b/>
          <w:sz w:val="22"/>
        </w:rPr>
      </w:pPr>
    </w:p>
    <w:p w14:paraId="1DE6CB30" w14:textId="77777777" w:rsidR="00083B88" w:rsidRDefault="00083B88" w:rsidP="00152883">
      <w:pPr>
        <w:jc w:val="center"/>
        <w:rPr>
          <w:b/>
          <w:sz w:val="22"/>
        </w:rPr>
      </w:pPr>
    </w:p>
    <w:p w14:paraId="3C556BA4" w14:textId="77777777" w:rsidR="00083B88" w:rsidRDefault="00083B88" w:rsidP="00152883">
      <w:pPr>
        <w:jc w:val="center"/>
        <w:rPr>
          <w:b/>
          <w:sz w:val="22"/>
        </w:rPr>
      </w:pPr>
    </w:p>
    <w:p w14:paraId="487DC75B" w14:textId="77777777" w:rsidR="00083B88" w:rsidRDefault="00083B88" w:rsidP="00152883">
      <w:pPr>
        <w:jc w:val="center"/>
        <w:rPr>
          <w:b/>
          <w:sz w:val="22"/>
        </w:rPr>
      </w:pPr>
    </w:p>
    <w:p w14:paraId="219D9755" w14:textId="77777777" w:rsidR="00083B88" w:rsidRDefault="00083B88" w:rsidP="00152883">
      <w:pPr>
        <w:jc w:val="center"/>
        <w:rPr>
          <w:b/>
          <w:sz w:val="22"/>
        </w:rPr>
      </w:pPr>
    </w:p>
    <w:p w14:paraId="23704E3A" w14:textId="77777777" w:rsidR="00083B88" w:rsidRDefault="00083B88" w:rsidP="00152883">
      <w:pPr>
        <w:jc w:val="center"/>
        <w:rPr>
          <w:b/>
          <w:sz w:val="22"/>
        </w:rPr>
      </w:pPr>
    </w:p>
    <w:p w14:paraId="1250A72F" w14:textId="77777777" w:rsidR="00083B88" w:rsidRDefault="00083B88" w:rsidP="00152883">
      <w:pPr>
        <w:jc w:val="center"/>
        <w:rPr>
          <w:b/>
          <w:sz w:val="22"/>
        </w:rPr>
      </w:pPr>
    </w:p>
    <w:p w14:paraId="6531571E" w14:textId="77777777" w:rsidR="00083B88" w:rsidRDefault="00083B88" w:rsidP="00152883">
      <w:pPr>
        <w:jc w:val="center"/>
        <w:rPr>
          <w:b/>
          <w:sz w:val="22"/>
        </w:rPr>
      </w:pPr>
    </w:p>
    <w:p w14:paraId="4F785492" w14:textId="77777777" w:rsidR="00083B88" w:rsidRDefault="00083B88" w:rsidP="00152883">
      <w:pPr>
        <w:jc w:val="center"/>
        <w:rPr>
          <w:b/>
          <w:sz w:val="22"/>
        </w:rPr>
      </w:pPr>
    </w:p>
    <w:p w14:paraId="065EC9FB" w14:textId="77777777" w:rsidR="00083B88" w:rsidRDefault="00083B88" w:rsidP="00152883">
      <w:pPr>
        <w:jc w:val="center"/>
        <w:rPr>
          <w:b/>
          <w:sz w:val="22"/>
        </w:rPr>
      </w:pPr>
    </w:p>
    <w:p w14:paraId="68DB6682" w14:textId="77777777" w:rsidR="00083B88" w:rsidRPr="00083B88" w:rsidRDefault="00083B88" w:rsidP="00152883">
      <w:pPr>
        <w:jc w:val="center"/>
        <w:rPr>
          <w:b/>
          <w:sz w:val="22"/>
        </w:rPr>
      </w:pPr>
    </w:p>
    <w:p w14:paraId="36296F7E" w14:textId="77777777" w:rsidR="0077559D" w:rsidRPr="00083B88" w:rsidRDefault="0077559D" w:rsidP="00152883">
      <w:pPr>
        <w:jc w:val="center"/>
        <w:rPr>
          <w:b/>
          <w:sz w:val="22"/>
        </w:rPr>
      </w:pPr>
    </w:p>
    <w:p w14:paraId="6EA7029F" w14:textId="77777777" w:rsidR="0077559D" w:rsidRPr="00083B88" w:rsidRDefault="0077559D" w:rsidP="00152883">
      <w:pPr>
        <w:jc w:val="center"/>
        <w:rPr>
          <w:b/>
          <w:sz w:val="22"/>
        </w:rPr>
      </w:pPr>
    </w:p>
    <w:p w14:paraId="181C8367" w14:textId="77777777" w:rsidR="0077559D" w:rsidRPr="00083B88" w:rsidRDefault="0077559D" w:rsidP="00152883">
      <w:pPr>
        <w:jc w:val="center"/>
        <w:rPr>
          <w:b/>
          <w:sz w:val="22"/>
        </w:rPr>
      </w:pPr>
    </w:p>
    <w:p w14:paraId="18E9C0CA" w14:textId="77777777" w:rsidR="0077559D" w:rsidRPr="00083B88" w:rsidRDefault="0077559D" w:rsidP="00152883">
      <w:pPr>
        <w:jc w:val="center"/>
        <w:rPr>
          <w:b/>
          <w:sz w:val="22"/>
        </w:rPr>
      </w:pPr>
    </w:p>
    <w:p w14:paraId="5A95CBF7" w14:textId="77777777" w:rsidR="00990C82" w:rsidRPr="00083B88" w:rsidRDefault="00990C82" w:rsidP="00152883">
      <w:pPr>
        <w:jc w:val="center"/>
        <w:rPr>
          <w:b/>
          <w:sz w:val="22"/>
        </w:rPr>
      </w:pPr>
    </w:p>
    <w:p w14:paraId="3FBEA09E" w14:textId="77777777" w:rsidR="00990C82" w:rsidRPr="00083B88" w:rsidRDefault="00990C82" w:rsidP="00152883">
      <w:pPr>
        <w:jc w:val="center"/>
        <w:rPr>
          <w:b/>
          <w:sz w:val="22"/>
        </w:rPr>
      </w:pPr>
    </w:p>
    <w:p w14:paraId="0F2497BB" w14:textId="77777777" w:rsidR="00990C82" w:rsidRPr="00083B88" w:rsidRDefault="00990C82" w:rsidP="00152883">
      <w:pPr>
        <w:jc w:val="center"/>
        <w:rPr>
          <w:b/>
          <w:sz w:val="22"/>
        </w:rPr>
      </w:pPr>
    </w:p>
    <w:p w14:paraId="09DD9B9B" w14:textId="77777777" w:rsidR="00990C82" w:rsidRPr="00083B88" w:rsidRDefault="00990C82" w:rsidP="00152883">
      <w:pPr>
        <w:jc w:val="center"/>
        <w:rPr>
          <w:b/>
          <w:sz w:val="22"/>
        </w:rPr>
      </w:pPr>
    </w:p>
    <w:p w14:paraId="15A74567" w14:textId="77777777" w:rsidR="00990C82" w:rsidRPr="00083B88" w:rsidRDefault="00990C82" w:rsidP="00990C82">
      <w:pPr>
        <w:rPr>
          <w:b/>
          <w:sz w:val="22"/>
        </w:rPr>
      </w:pPr>
    </w:p>
    <w:p w14:paraId="4D1E4DD2" w14:textId="5BF248F2" w:rsidR="00BB1E26" w:rsidRPr="00083B88" w:rsidRDefault="00152883" w:rsidP="00307F19">
      <w:pPr>
        <w:jc w:val="center"/>
        <w:rPr>
          <w:sz w:val="52"/>
          <w:szCs w:val="52"/>
        </w:rPr>
      </w:pPr>
      <w:r w:rsidRPr="00083B88">
        <w:rPr>
          <w:b/>
          <w:sz w:val="52"/>
          <w:szCs w:val="52"/>
        </w:rPr>
        <w:t>NAVODIL</w:t>
      </w:r>
      <w:r w:rsidR="00270A35" w:rsidRPr="00083B88">
        <w:rPr>
          <w:b/>
          <w:sz w:val="52"/>
          <w:szCs w:val="52"/>
        </w:rPr>
        <w:t>A</w:t>
      </w:r>
      <w:r w:rsidRPr="00083B88">
        <w:rPr>
          <w:b/>
          <w:sz w:val="52"/>
          <w:szCs w:val="52"/>
        </w:rPr>
        <w:t xml:space="preserve"> </w:t>
      </w:r>
      <w:r w:rsidR="00A90E2A" w:rsidRPr="00083B88">
        <w:rPr>
          <w:b/>
          <w:sz w:val="52"/>
          <w:szCs w:val="52"/>
        </w:rPr>
        <w:t>KANDIDATOM</w:t>
      </w:r>
      <w:r w:rsidRPr="00083B88">
        <w:rPr>
          <w:b/>
          <w:sz w:val="52"/>
          <w:szCs w:val="52"/>
        </w:rPr>
        <w:t xml:space="preserve"> ZA PRIPRAVO P</w:t>
      </w:r>
      <w:r w:rsidR="005D3C3A" w:rsidRPr="00083B88">
        <w:rPr>
          <w:b/>
          <w:sz w:val="52"/>
          <w:szCs w:val="52"/>
        </w:rPr>
        <w:t>RIJAVE</w:t>
      </w:r>
      <w:r w:rsidRPr="00083B88">
        <w:rPr>
          <w:b/>
          <w:sz w:val="52"/>
          <w:szCs w:val="52"/>
        </w:rPr>
        <w:t xml:space="preserve"> </w:t>
      </w:r>
    </w:p>
    <w:p w14:paraId="1E9C3D1E" w14:textId="77777777" w:rsidR="00BB1E26" w:rsidRPr="00083B88" w:rsidRDefault="00BB1E26" w:rsidP="005178B0">
      <w:pPr>
        <w:rPr>
          <w:sz w:val="22"/>
        </w:rPr>
      </w:pPr>
    </w:p>
    <w:p w14:paraId="6AE17AD7" w14:textId="77777777" w:rsidR="00BB1E26" w:rsidRPr="00083B88" w:rsidRDefault="00BB1E26" w:rsidP="005178B0">
      <w:pPr>
        <w:rPr>
          <w:sz w:val="22"/>
        </w:rPr>
      </w:pPr>
    </w:p>
    <w:p w14:paraId="67328D3A" w14:textId="77777777" w:rsidR="00BB1E26" w:rsidRPr="00083B88" w:rsidRDefault="00BB1E26" w:rsidP="005178B0">
      <w:pPr>
        <w:rPr>
          <w:sz w:val="22"/>
        </w:rPr>
      </w:pPr>
    </w:p>
    <w:p w14:paraId="1960E57B" w14:textId="77777777" w:rsidR="00BB1E26" w:rsidRPr="00083B88" w:rsidRDefault="00BB1E26" w:rsidP="005178B0">
      <w:pPr>
        <w:rPr>
          <w:sz w:val="22"/>
        </w:rPr>
      </w:pPr>
    </w:p>
    <w:p w14:paraId="35505961" w14:textId="77777777" w:rsidR="00BB1E26" w:rsidRPr="00083B88" w:rsidRDefault="00BB1E26" w:rsidP="005178B0">
      <w:pPr>
        <w:rPr>
          <w:sz w:val="22"/>
        </w:rPr>
      </w:pPr>
    </w:p>
    <w:p w14:paraId="6681B2D5" w14:textId="77777777" w:rsidR="00BB1E26" w:rsidRPr="00083B88" w:rsidRDefault="00BB1E26" w:rsidP="005178B0">
      <w:pPr>
        <w:rPr>
          <w:sz w:val="22"/>
        </w:rPr>
      </w:pPr>
    </w:p>
    <w:p w14:paraId="18B671FE" w14:textId="77777777" w:rsidR="00BB1E26" w:rsidRPr="00083B88" w:rsidRDefault="00BB1E26" w:rsidP="005178B0">
      <w:pPr>
        <w:rPr>
          <w:sz w:val="22"/>
        </w:rPr>
      </w:pPr>
    </w:p>
    <w:p w14:paraId="2A3FE43B" w14:textId="77777777" w:rsidR="00BB1E26" w:rsidRPr="00083B88" w:rsidRDefault="00BB1E26" w:rsidP="005178B0">
      <w:pPr>
        <w:rPr>
          <w:sz w:val="22"/>
        </w:rPr>
      </w:pPr>
    </w:p>
    <w:p w14:paraId="702385CB" w14:textId="77777777" w:rsidR="00BB1E26" w:rsidRPr="00083B88" w:rsidRDefault="00BB1E26" w:rsidP="005178B0">
      <w:pPr>
        <w:rPr>
          <w:sz w:val="22"/>
        </w:rPr>
      </w:pPr>
    </w:p>
    <w:p w14:paraId="1DD0BF33" w14:textId="77777777" w:rsidR="00BB1E26" w:rsidRPr="00083B88" w:rsidRDefault="00BB1E26" w:rsidP="005178B0">
      <w:pPr>
        <w:rPr>
          <w:sz w:val="22"/>
        </w:rPr>
      </w:pPr>
    </w:p>
    <w:p w14:paraId="6C43C424" w14:textId="77777777" w:rsidR="00BB1E26" w:rsidRPr="00083B88" w:rsidRDefault="00BB1E26" w:rsidP="005178B0">
      <w:pPr>
        <w:rPr>
          <w:sz w:val="22"/>
        </w:rPr>
      </w:pPr>
    </w:p>
    <w:p w14:paraId="7EC89741" w14:textId="77777777" w:rsidR="00BB1E26" w:rsidRPr="00083B88" w:rsidRDefault="00BB1E26" w:rsidP="005178B0">
      <w:pPr>
        <w:rPr>
          <w:sz w:val="22"/>
        </w:rPr>
      </w:pPr>
    </w:p>
    <w:p w14:paraId="705F9451" w14:textId="77777777" w:rsidR="00BB1E26" w:rsidRPr="00083B88" w:rsidRDefault="00BB1E26" w:rsidP="005178B0">
      <w:pPr>
        <w:rPr>
          <w:sz w:val="22"/>
        </w:rPr>
      </w:pPr>
    </w:p>
    <w:p w14:paraId="1DC9E36F" w14:textId="77777777" w:rsidR="00BB1E26" w:rsidRPr="00083B88" w:rsidRDefault="00BB1E26" w:rsidP="005178B0">
      <w:pPr>
        <w:rPr>
          <w:sz w:val="22"/>
        </w:rPr>
      </w:pPr>
    </w:p>
    <w:p w14:paraId="6526E47A" w14:textId="77777777" w:rsidR="005A4097" w:rsidRPr="00083B88" w:rsidRDefault="005A4097" w:rsidP="005178B0">
      <w:pPr>
        <w:rPr>
          <w:sz w:val="22"/>
        </w:rPr>
      </w:pPr>
    </w:p>
    <w:p w14:paraId="2017FD48" w14:textId="77777777" w:rsidR="005A4097" w:rsidRPr="00083B88" w:rsidRDefault="005A4097" w:rsidP="005178B0">
      <w:pPr>
        <w:rPr>
          <w:sz w:val="22"/>
        </w:rPr>
      </w:pPr>
    </w:p>
    <w:p w14:paraId="535C6848" w14:textId="77777777" w:rsidR="005A4097" w:rsidRPr="00083B88" w:rsidRDefault="005A4097" w:rsidP="005178B0">
      <w:pPr>
        <w:rPr>
          <w:sz w:val="22"/>
        </w:rPr>
      </w:pPr>
    </w:p>
    <w:p w14:paraId="1B1963AE" w14:textId="77777777" w:rsidR="005A4097" w:rsidRPr="00083B88" w:rsidRDefault="005A4097" w:rsidP="005178B0">
      <w:pPr>
        <w:rPr>
          <w:sz w:val="22"/>
        </w:rPr>
      </w:pPr>
    </w:p>
    <w:p w14:paraId="3811D5AA" w14:textId="77777777" w:rsidR="005A4097" w:rsidRPr="00083B88" w:rsidRDefault="005A4097" w:rsidP="005178B0">
      <w:pPr>
        <w:rPr>
          <w:sz w:val="22"/>
        </w:rPr>
      </w:pPr>
    </w:p>
    <w:p w14:paraId="1F3EB13A" w14:textId="77777777" w:rsidR="005A4097" w:rsidRPr="00083B88" w:rsidRDefault="005A4097" w:rsidP="005178B0">
      <w:pPr>
        <w:rPr>
          <w:sz w:val="22"/>
        </w:rPr>
      </w:pPr>
    </w:p>
    <w:p w14:paraId="4321C913" w14:textId="77777777" w:rsidR="005A4097" w:rsidRPr="00083B88" w:rsidRDefault="005A4097" w:rsidP="005178B0">
      <w:pPr>
        <w:rPr>
          <w:sz w:val="22"/>
        </w:rPr>
      </w:pPr>
    </w:p>
    <w:p w14:paraId="022BB0ED" w14:textId="77777777" w:rsidR="00BB1E26" w:rsidRPr="00083B88" w:rsidRDefault="00BB1E26" w:rsidP="005178B0">
      <w:pPr>
        <w:rPr>
          <w:sz w:val="22"/>
        </w:rPr>
      </w:pPr>
    </w:p>
    <w:p w14:paraId="612F3176" w14:textId="77777777" w:rsidR="00D65E75" w:rsidRPr="00994EA5" w:rsidRDefault="00354169" w:rsidP="001F614F">
      <w:pPr>
        <w:pStyle w:val="NaslovTOC"/>
        <w:spacing w:before="0"/>
        <w:rPr>
          <w:rFonts w:ascii="Arial" w:hAnsi="Arial" w:cs="Arial"/>
          <w:b w:val="0"/>
          <w:color w:val="auto"/>
          <w:sz w:val="16"/>
          <w:szCs w:val="16"/>
        </w:rPr>
      </w:pPr>
      <w:bookmarkStart w:id="0" w:name="_Toc336851729"/>
      <w:r w:rsidRPr="00083B88">
        <w:rPr>
          <w:rFonts w:ascii="Arial" w:hAnsi="Arial" w:cs="Arial"/>
          <w:b w:val="0"/>
          <w:color w:val="auto"/>
          <w:sz w:val="22"/>
          <w:szCs w:val="22"/>
        </w:rPr>
        <w:br w:type="page"/>
      </w:r>
      <w:r w:rsidR="009B3F0C" w:rsidRPr="00994EA5">
        <w:rPr>
          <w:rFonts w:ascii="Arial" w:hAnsi="Arial" w:cs="Arial"/>
          <w:b w:val="0"/>
          <w:color w:val="auto"/>
          <w:sz w:val="16"/>
          <w:szCs w:val="16"/>
        </w:rPr>
        <w:lastRenderedPageBreak/>
        <w:t>KAZALO</w:t>
      </w:r>
    </w:p>
    <w:p w14:paraId="3CF9FD1C" w14:textId="7FDA07C5" w:rsidR="00994EA5" w:rsidRPr="00994EA5" w:rsidRDefault="009B3F0C">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r w:rsidRPr="00994EA5">
        <w:rPr>
          <w:rFonts w:ascii="Arial" w:hAnsi="Arial" w:cs="Arial"/>
          <w:b w:val="0"/>
          <w:sz w:val="16"/>
          <w:szCs w:val="16"/>
        </w:rPr>
        <w:fldChar w:fldCharType="begin"/>
      </w:r>
      <w:r w:rsidRPr="00994EA5">
        <w:rPr>
          <w:rFonts w:ascii="Arial" w:hAnsi="Arial" w:cs="Arial"/>
          <w:b w:val="0"/>
          <w:sz w:val="16"/>
          <w:szCs w:val="16"/>
        </w:rPr>
        <w:instrText xml:space="preserve"> TOC \o "1-5" \h \z \u </w:instrText>
      </w:r>
      <w:r w:rsidRPr="00994EA5">
        <w:rPr>
          <w:rFonts w:ascii="Arial" w:hAnsi="Arial" w:cs="Arial"/>
          <w:b w:val="0"/>
          <w:sz w:val="16"/>
          <w:szCs w:val="16"/>
        </w:rPr>
        <w:fldChar w:fldCharType="separate"/>
      </w:r>
      <w:hyperlink w:anchor="_Toc204945793" w:history="1">
        <w:r w:rsidR="00994EA5" w:rsidRPr="00994EA5">
          <w:rPr>
            <w:rStyle w:val="Hiperpovezava"/>
            <w:rFonts w:ascii="Arial" w:hAnsi="Arial" w:cs="Arial"/>
            <w:b w:val="0"/>
            <w:noProof/>
            <w:sz w:val="16"/>
            <w:szCs w:val="16"/>
          </w:rPr>
          <w:t>1.</w:t>
        </w:r>
        <w:r w:rsidR="00994EA5" w:rsidRPr="00994EA5">
          <w:rPr>
            <w:rFonts w:ascii="Arial" w:eastAsiaTheme="minorEastAsia" w:hAnsi="Arial" w:cs="Arial"/>
            <w:b w:val="0"/>
            <w:caps w:val="0"/>
            <w:noProof/>
            <w:kern w:val="2"/>
            <w:sz w:val="16"/>
            <w:szCs w:val="16"/>
            <w:lang w:eastAsia="sl-SI"/>
            <w14:ligatures w14:val="standardContextual"/>
          </w:rPr>
          <w:tab/>
        </w:r>
        <w:r w:rsidR="00994EA5" w:rsidRPr="00994EA5">
          <w:rPr>
            <w:rStyle w:val="Hiperpovezava"/>
            <w:rFonts w:ascii="Arial" w:hAnsi="Arial" w:cs="Arial"/>
            <w:b w:val="0"/>
            <w:noProof/>
            <w:sz w:val="16"/>
            <w:szCs w:val="16"/>
          </w:rPr>
          <w:t>NAROČNIK</w:t>
        </w:r>
        <w:r w:rsidR="00994EA5" w:rsidRPr="00994EA5">
          <w:rPr>
            <w:rFonts w:ascii="Arial" w:hAnsi="Arial" w:cs="Arial"/>
            <w:b w:val="0"/>
            <w:noProof/>
            <w:webHidden/>
            <w:sz w:val="16"/>
            <w:szCs w:val="16"/>
          </w:rPr>
          <w:tab/>
        </w:r>
        <w:r w:rsidR="00994EA5" w:rsidRPr="00994EA5">
          <w:rPr>
            <w:rFonts w:ascii="Arial" w:hAnsi="Arial" w:cs="Arial"/>
            <w:b w:val="0"/>
            <w:noProof/>
            <w:webHidden/>
            <w:sz w:val="16"/>
            <w:szCs w:val="16"/>
          </w:rPr>
          <w:fldChar w:fldCharType="begin"/>
        </w:r>
        <w:r w:rsidR="00994EA5" w:rsidRPr="00994EA5">
          <w:rPr>
            <w:rFonts w:ascii="Arial" w:hAnsi="Arial" w:cs="Arial"/>
            <w:b w:val="0"/>
            <w:noProof/>
            <w:webHidden/>
            <w:sz w:val="16"/>
            <w:szCs w:val="16"/>
          </w:rPr>
          <w:instrText xml:space="preserve"> PAGEREF _Toc204945793 \h </w:instrText>
        </w:r>
        <w:r w:rsidR="00994EA5" w:rsidRPr="00994EA5">
          <w:rPr>
            <w:rFonts w:ascii="Arial" w:hAnsi="Arial" w:cs="Arial"/>
            <w:b w:val="0"/>
            <w:noProof/>
            <w:webHidden/>
            <w:sz w:val="16"/>
            <w:szCs w:val="16"/>
          </w:rPr>
        </w:r>
        <w:r w:rsidR="00994EA5" w:rsidRPr="00994EA5">
          <w:rPr>
            <w:rFonts w:ascii="Arial" w:hAnsi="Arial" w:cs="Arial"/>
            <w:b w:val="0"/>
            <w:noProof/>
            <w:webHidden/>
            <w:sz w:val="16"/>
            <w:szCs w:val="16"/>
          </w:rPr>
          <w:fldChar w:fldCharType="separate"/>
        </w:r>
        <w:r w:rsidR="00994EA5" w:rsidRPr="00994EA5">
          <w:rPr>
            <w:rFonts w:ascii="Arial" w:hAnsi="Arial" w:cs="Arial"/>
            <w:b w:val="0"/>
            <w:noProof/>
            <w:webHidden/>
            <w:sz w:val="16"/>
            <w:szCs w:val="16"/>
          </w:rPr>
          <w:t>6</w:t>
        </w:r>
        <w:r w:rsidR="00994EA5" w:rsidRPr="00994EA5">
          <w:rPr>
            <w:rFonts w:ascii="Arial" w:hAnsi="Arial" w:cs="Arial"/>
            <w:b w:val="0"/>
            <w:noProof/>
            <w:webHidden/>
            <w:sz w:val="16"/>
            <w:szCs w:val="16"/>
          </w:rPr>
          <w:fldChar w:fldCharType="end"/>
        </w:r>
      </w:hyperlink>
    </w:p>
    <w:p w14:paraId="5D6FE965" w14:textId="5DB1F059" w:rsidR="00994EA5" w:rsidRPr="00994EA5" w:rsidRDefault="00994EA5">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794" w:history="1">
        <w:r w:rsidRPr="00994EA5">
          <w:rPr>
            <w:rStyle w:val="Hiperpovezava"/>
            <w:rFonts w:ascii="Arial" w:hAnsi="Arial" w:cs="Arial"/>
            <w:b w:val="0"/>
            <w:noProof/>
            <w:sz w:val="16"/>
            <w:szCs w:val="16"/>
          </w:rPr>
          <w:t>2.</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OZNAKA IN PREDMET JAVNEGA NAROČILA</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_Toc204945794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6</w:t>
        </w:r>
        <w:r w:rsidRPr="00994EA5">
          <w:rPr>
            <w:rFonts w:ascii="Arial" w:hAnsi="Arial" w:cs="Arial"/>
            <w:b w:val="0"/>
            <w:noProof/>
            <w:webHidden/>
            <w:sz w:val="16"/>
            <w:szCs w:val="16"/>
          </w:rPr>
          <w:fldChar w:fldCharType="end"/>
        </w:r>
      </w:hyperlink>
    </w:p>
    <w:p w14:paraId="2959B9CF" w14:textId="5576EB56" w:rsidR="00994EA5" w:rsidRPr="00994EA5" w:rsidRDefault="00994EA5">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795" w:history="1">
        <w:r w:rsidRPr="00994EA5">
          <w:rPr>
            <w:rStyle w:val="Hiperpovezava"/>
            <w:rFonts w:ascii="Arial" w:hAnsi="Arial" w:cs="Arial"/>
            <w:b w:val="0"/>
            <w:noProof/>
            <w:sz w:val="16"/>
            <w:szCs w:val="16"/>
          </w:rPr>
          <w:t>3.</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VRSTA POSTOPKA IN NAČIN ODDAJE JAVNEGA NAROČILA</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_Toc204945795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9</w:t>
        </w:r>
        <w:r w:rsidRPr="00994EA5">
          <w:rPr>
            <w:rFonts w:ascii="Arial" w:hAnsi="Arial" w:cs="Arial"/>
            <w:b w:val="0"/>
            <w:noProof/>
            <w:webHidden/>
            <w:sz w:val="16"/>
            <w:szCs w:val="16"/>
          </w:rPr>
          <w:fldChar w:fldCharType="end"/>
        </w:r>
      </w:hyperlink>
    </w:p>
    <w:p w14:paraId="723A062C" w14:textId="028B69D4" w:rsidR="00994EA5" w:rsidRPr="00994EA5" w:rsidRDefault="00994EA5">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796" w:history="1">
        <w:r w:rsidRPr="00994EA5">
          <w:rPr>
            <w:rStyle w:val="Hiperpovezava"/>
            <w:rFonts w:ascii="Arial" w:hAnsi="Arial" w:cs="Arial"/>
            <w:b w:val="0"/>
            <w:noProof/>
            <w:sz w:val="16"/>
            <w:szCs w:val="16"/>
          </w:rPr>
          <w:t>4.</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OBDOBJE VELJAVNOSTI DNS</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_Toc204945796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10</w:t>
        </w:r>
        <w:r w:rsidRPr="00994EA5">
          <w:rPr>
            <w:rFonts w:ascii="Arial" w:hAnsi="Arial" w:cs="Arial"/>
            <w:b w:val="0"/>
            <w:noProof/>
            <w:webHidden/>
            <w:sz w:val="16"/>
            <w:szCs w:val="16"/>
          </w:rPr>
          <w:fldChar w:fldCharType="end"/>
        </w:r>
      </w:hyperlink>
    </w:p>
    <w:p w14:paraId="370BCD3B" w14:textId="5611E7F5" w:rsidR="00994EA5" w:rsidRPr="00994EA5" w:rsidRDefault="00994EA5">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797" w:history="1">
        <w:r w:rsidRPr="00994EA5">
          <w:rPr>
            <w:rStyle w:val="Hiperpovezava"/>
            <w:rFonts w:ascii="Arial" w:hAnsi="Arial" w:cs="Arial"/>
            <w:b w:val="0"/>
            <w:noProof/>
            <w:sz w:val="16"/>
            <w:szCs w:val="16"/>
          </w:rPr>
          <w:t>5.</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ROK IN NAČIN PREDLOŽITVE PRIJAVE TER UPORABLJENA TEHNOLOGIJA</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_Toc204945797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10</w:t>
        </w:r>
        <w:r w:rsidRPr="00994EA5">
          <w:rPr>
            <w:rFonts w:ascii="Arial" w:hAnsi="Arial" w:cs="Arial"/>
            <w:b w:val="0"/>
            <w:noProof/>
            <w:webHidden/>
            <w:sz w:val="16"/>
            <w:szCs w:val="16"/>
          </w:rPr>
          <w:fldChar w:fldCharType="end"/>
        </w:r>
      </w:hyperlink>
    </w:p>
    <w:p w14:paraId="5ACD2507" w14:textId="7D02554F" w:rsidR="00994EA5" w:rsidRPr="00994EA5" w:rsidRDefault="00994EA5">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798" w:history="1">
        <w:r w:rsidRPr="00994EA5">
          <w:rPr>
            <w:rStyle w:val="Hiperpovezava"/>
            <w:rFonts w:ascii="Arial" w:hAnsi="Arial" w:cs="Arial"/>
            <w:b w:val="0"/>
            <w:noProof/>
            <w:sz w:val="16"/>
            <w:szCs w:val="16"/>
          </w:rPr>
          <w:t>6.</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PRAVNA PODLAGA</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_Toc204945798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11</w:t>
        </w:r>
        <w:r w:rsidRPr="00994EA5">
          <w:rPr>
            <w:rFonts w:ascii="Arial" w:hAnsi="Arial" w:cs="Arial"/>
            <w:b w:val="0"/>
            <w:noProof/>
            <w:webHidden/>
            <w:sz w:val="16"/>
            <w:szCs w:val="16"/>
          </w:rPr>
          <w:fldChar w:fldCharType="end"/>
        </w:r>
      </w:hyperlink>
    </w:p>
    <w:p w14:paraId="0B125A28" w14:textId="6C8C364D" w:rsidR="00994EA5" w:rsidRPr="00994EA5" w:rsidRDefault="00994EA5">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799" w:history="1">
        <w:r w:rsidRPr="00994EA5">
          <w:rPr>
            <w:rStyle w:val="Hiperpovezava"/>
            <w:rFonts w:ascii="Arial" w:hAnsi="Arial" w:cs="Arial"/>
            <w:b w:val="0"/>
            <w:noProof/>
            <w:sz w:val="16"/>
            <w:szCs w:val="16"/>
          </w:rPr>
          <w:t>7.</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POSTOPEK IZBIRE KANDIDATA/PONUDNIKA</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_Toc204945799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11</w:t>
        </w:r>
        <w:r w:rsidRPr="00994EA5">
          <w:rPr>
            <w:rFonts w:ascii="Arial" w:hAnsi="Arial" w:cs="Arial"/>
            <w:b w:val="0"/>
            <w:noProof/>
            <w:webHidden/>
            <w:sz w:val="16"/>
            <w:szCs w:val="16"/>
          </w:rPr>
          <w:fldChar w:fldCharType="end"/>
        </w:r>
      </w:hyperlink>
    </w:p>
    <w:p w14:paraId="5A19777D" w14:textId="1E7F82C2"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00" w:history="1">
        <w:r w:rsidRPr="00994EA5">
          <w:rPr>
            <w:rStyle w:val="Hiperpovezava"/>
            <w:rFonts w:ascii="Arial" w:hAnsi="Arial" w:cs="Arial"/>
            <w:bCs/>
            <w:noProof/>
            <w:sz w:val="16"/>
            <w:szCs w:val="16"/>
          </w:rPr>
          <w:t>7.1</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Prva faza: predložitev prijave - usposobljenost kandidatov in vzpostavitev kataloga ponudnikov</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_Toc204945800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11</w:t>
        </w:r>
        <w:r w:rsidRPr="00994EA5">
          <w:rPr>
            <w:rFonts w:ascii="Arial" w:hAnsi="Arial" w:cs="Arial"/>
            <w:bCs/>
            <w:noProof/>
            <w:webHidden/>
            <w:sz w:val="16"/>
            <w:szCs w:val="16"/>
          </w:rPr>
          <w:fldChar w:fldCharType="end"/>
        </w:r>
      </w:hyperlink>
    </w:p>
    <w:p w14:paraId="1E09D0C7" w14:textId="3F262BA6"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01" w:history="1">
        <w:r w:rsidRPr="00994EA5">
          <w:rPr>
            <w:rStyle w:val="Hiperpovezava"/>
            <w:rFonts w:ascii="Arial" w:hAnsi="Arial" w:cs="Arial"/>
            <w:bCs/>
            <w:noProof/>
            <w:sz w:val="16"/>
            <w:szCs w:val="16"/>
          </w:rPr>
          <w:t>7.2</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Druga faza: predložitev ponudbe – izvedba in oddaja posameznih povpraševanj</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_Toc204945801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13</w:t>
        </w:r>
        <w:r w:rsidRPr="00994EA5">
          <w:rPr>
            <w:rFonts w:ascii="Arial" w:hAnsi="Arial" w:cs="Arial"/>
            <w:bCs/>
            <w:noProof/>
            <w:webHidden/>
            <w:sz w:val="16"/>
            <w:szCs w:val="16"/>
          </w:rPr>
          <w:fldChar w:fldCharType="end"/>
        </w:r>
      </w:hyperlink>
    </w:p>
    <w:p w14:paraId="799B1803" w14:textId="6A8C816E"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02" w:history="1">
        <w:r w:rsidRPr="00994EA5">
          <w:rPr>
            <w:rStyle w:val="Hiperpovezava"/>
            <w:rFonts w:ascii="Arial" w:hAnsi="Arial" w:cs="Arial"/>
            <w:bCs/>
            <w:noProof/>
            <w:sz w:val="16"/>
            <w:szCs w:val="16"/>
          </w:rPr>
          <w:t>7.2.1</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Ponudbena dokumentacija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_Toc204945802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13</w:t>
        </w:r>
        <w:r w:rsidRPr="00994EA5">
          <w:rPr>
            <w:rFonts w:ascii="Arial" w:hAnsi="Arial" w:cs="Arial"/>
            <w:bCs/>
            <w:noProof/>
            <w:webHidden/>
            <w:sz w:val="16"/>
            <w:szCs w:val="16"/>
          </w:rPr>
          <w:fldChar w:fldCharType="end"/>
        </w:r>
      </w:hyperlink>
    </w:p>
    <w:p w14:paraId="4DF5345C" w14:textId="72C04B7A"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03" w:history="1">
        <w:r w:rsidRPr="00994EA5">
          <w:rPr>
            <w:rStyle w:val="Hiperpovezava"/>
            <w:rFonts w:ascii="Arial" w:hAnsi="Arial" w:cs="Arial"/>
            <w:bCs/>
            <w:noProof/>
            <w:sz w:val="16"/>
            <w:szCs w:val="16"/>
          </w:rPr>
          <w:t>7.2.2</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Rok in način predložitve ponudbe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_Toc204945803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13</w:t>
        </w:r>
        <w:r w:rsidRPr="00994EA5">
          <w:rPr>
            <w:rFonts w:ascii="Arial" w:hAnsi="Arial" w:cs="Arial"/>
            <w:bCs/>
            <w:noProof/>
            <w:webHidden/>
            <w:sz w:val="16"/>
            <w:szCs w:val="16"/>
          </w:rPr>
          <w:fldChar w:fldCharType="end"/>
        </w:r>
      </w:hyperlink>
    </w:p>
    <w:p w14:paraId="52E67E45" w14:textId="1E545F31"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04" w:history="1">
        <w:r w:rsidRPr="00994EA5">
          <w:rPr>
            <w:rStyle w:val="Hiperpovezava"/>
            <w:rFonts w:ascii="Arial" w:hAnsi="Arial" w:cs="Arial"/>
            <w:bCs/>
            <w:noProof/>
            <w:sz w:val="16"/>
            <w:szCs w:val="16"/>
          </w:rPr>
          <w:t>7.2.3</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Odpiranja ponudb</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_Toc204945804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13</w:t>
        </w:r>
        <w:r w:rsidRPr="00994EA5">
          <w:rPr>
            <w:rFonts w:ascii="Arial" w:hAnsi="Arial" w:cs="Arial"/>
            <w:bCs/>
            <w:noProof/>
            <w:webHidden/>
            <w:sz w:val="16"/>
            <w:szCs w:val="16"/>
          </w:rPr>
          <w:fldChar w:fldCharType="end"/>
        </w:r>
      </w:hyperlink>
    </w:p>
    <w:p w14:paraId="6F86F687" w14:textId="69290B85"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05" w:history="1">
        <w:r w:rsidRPr="00994EA5">
          <w:rPr>
            <w:rStyle w:val="Hiperpovezava"/>
            <w:rFonts w:ascii="Arial" w:hAnsi="Arial" w:cs="Arial"/>
            <w:bCs/>
            <w:noProof/>
            <w:sz w:val="16"/>
            <w:szCs w:val="16"/>
          </w:rPr>
          <w:t>7.2.4</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Stroški ponudbe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_Toc204945805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13</w:t>
        </w:r>
        <w:r w:rsidRPr="00994EA5">
          <w:rPr>
            <w:rFonts w:ascii="Arial" w:hAnsi="Arial" w:cs="Arial"/>
            <w:bCs/>
            <w:noProof/>
            <w:webHidden/>
            <w:sz w:val="16"/>
            <w:szCs w:val="16"/>
          </w:rPr>
          <w:fldChar w:fldCharType="end"/>
        </w:r>
      </w:hyperlink>
    </w:p>
    <w:p w14:paraId="27AC949A" w14:textId="69A1DD11"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06" w:history="1">
        <w:r w:rsidRPr="00994EA5">
          <w:rPr>
            <w:rStyle w:val="Hiperpovezava"/>
            <w:rFonts w:ascii="Arial" w:hAnsi="Arial" w:cs="Arial"/>
            <w:bCs/>
            <w:noProof/>
            <w:sz w:val="16"/>
            <w:szCs w:val="16"/>
          </w:rPr>
          <w:t>7.2.5</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Obvestilo o odločitvi o oddaji posameznega javnega naročila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_Toc204945806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13</w:t>
        </w:r>
        <w:r w:rsidRPr="00994EA5">
          <w:rPr>
            <w:rFonts w:ascii="Arial" w:hAnsi="Arial" w:cs="Arial"/>
            <w:bCs/>
            <w:noProof/>
            <w:webHidden/>
            <w:sz w:val="16"/>
            <w:szCs w:val="16"/>
          </w:rPr>
          <w:fldChar w:fldCharType="end"/>
        </w:r>
      </w:hyperlink>
    </w:p>
    <w:p w14:paraId="22CD9FA7" w14:textId="118C5EA1"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07" w:history="1">
        <w:r w:rsidRPr="00994EA5">
          <w:rPr>
            <w:rStyle w:val="Hiperpovezava"/>
            <w:rFonts w:ascii="Arial" w:hAnsi="Arial" w:cs="Arial"/>
            <w:bCs/>
            <w:noProof/>
            <w:sz w:val="16"/>
            <w:szCs w:val="16"/>
          </w:rPr>
          <w:t>7.2.6</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Protikorupcijsko določilo</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_Toc204945807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14</w:t>
        </w:r>
        <w:r w:rsidRPr="00994EA5">
          <w:rPr>
            <w:rFonts w:ascii="Arial" w:hAnsi="Arial" w:cs="Arial"/>
            <w:bCs/>
            <w:noProof/>
            <w:webHidden/>
            <w:sz w:val="16"/>
            <w:szCs w:val="16"/>
          </w:rPr>
          <w:fldChar w:fldCharType="end"/>
        </w:r>
      </w:hyperlink>
    </w:p>
    <w:p w14:paraId="45729CFD" w14:textId="7AE7B13C"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08" w:history="1">
        <w:r w:rsidRPr="00994EA5">
          <w:rPr>
            <w:rStyle w:val="Hiperpovezava"/>
            <w:rFonts w:ascii="Arial" w:hAnsi="Arial" w:cs="Arial"/>
            <w:bCs/>
            <w:noProof/>
            <w:sz w:val="16"/>
            <w:szCs w:val="16"/>
          </w:rPr>
          <w:t>7.3</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PREDLOŽITEV PRENOVLJENEGA IN POSODOBLJENEGA OBRAZCA ESPD</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_Toc204945808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14</w:t>
        </w:r>
        <w:r w:rsidRPr="00994EA5">
          <w:rPr>
            <w:rFonts w:ascii="Arial" w:hAnsi="Arial" w:cs="Arial"/>
            <w:bCs/>
            <w:noProof/>
            <w:webHidden/>
            <w:sz w:val="16"/>
            <w:szCs w:val="16"/>
          </w:rPr>
          <w:fldChar w:fldCharType="end"/>
        </w:r>
      </w:hyperlink>
    </w:p>
    <w:p w14:paraId="58FD6F26" w14:textId="54323B47" w:rsidR="00994EA5" w:rsidRPr="00994EA5" w:rsidRDefault="00994EA5">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809" w:history="1">
        <w:r w:rsidRPr="00994EA5">
          <w:rPr>
            <w:rStyle w:val="Hiperpovezava"/>
            <w:rFonts w:ascii="Arial" w:hAnsi="Arial" w:cs="Arial"/>
            <w:b w:val="0"/>
            <w:noProof/>
            <w:sz w:val="16"/>
            <w:szCs w:val="16"/>
          </w:rPr>
          <w:t>8.</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TEMELJNA PRAVILA ZA DOSTOP, OBVESTILA IN POJASNILA V ZVEZI Z RAZPISNO DOKUMENTACIJO</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_Toc204945809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14</w:t>
        </w:r>
        <w:r w:rsidRPr="00994EA5">
          <w:rPr>
            <w:rFonts w:ascii="Arial" w:hAnsi="Arial" w:cs="Arial"/>
            <w:b w:val="0"/>
            <w:noProof/>
            <w:webHidden/>
            <w:sz w:val="16"/>
            <w:szCs w:val="16"/>
          </w:rPr>
          <w:fldChar w:fldCharType="end"/>
        </w:r>
      </w:hyperlink>
    </w:p>
    <w:p w14:paraId="0D9DEB76" w14:textId="272C1E27"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10" w:history="1">
        <w:r w:rsidRPr="00994EA5">
          <w:rPr>
            <w:rStyle w:val="Hiperpovezava"/>
            <w:rFonts w:ascii="Arial" w:hAnsi="Arial" w:cs="Arial"/>
            <w:bCs/>
            <w:noProof/>
            <w:sz w:val="16"/>
            <w:szCs w:val="16"/>
          </w:rPr>
          <w:t>8.1</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Dostop do razpisne dokumentacije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_Toc204945810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14</w:t>
        </w:r>
        <w:r w:rsidRPr="00994EA5">
          <w:rPr>
            <w:rFonts w:ascii="Arial" w:hAnsi="Arial" w:cs="Arial"/>
            <w:bCs/>
            <w:noProof/>
            <w:webHidden/>
            <w:sz w:val="16"/>
            <w:szCs w:val="16"/>
          </w:rPr>
          <w:fldChar w:fldCharType="end"/>
        </w:r>
      </w:hyperlink>
    </w:p>
    <w:p w14:paraId="7E5EBB7F" w14:textId="69A09DD7"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11" w:history="1">
        <w:r w:rsidRPr="00994EA5">
          <w:rPr>
            <w:rStyle w:val="Hiperpovezava"/>
            <w:rFonts w:ascii="Arial" w:hAnsi="Arial" w:cs="Arial"/>
            <w:bCs/>
            <w:noProof/>
            <w:sz w:val="16"/>
            <w:szCs w:val="16"/>
          </w:rPr>
          <w:t>8.1.1</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Prva faza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_Toc204945811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14</w:t>
        </w:r>
        <w:r w:rsidRPr="00994EA5">
          <w:rPr>
            <w:rFonts w:ascii="Arial" w:hAnsi="Arial" w:cs="Arial"/>
            <w:bCs/>
            <w:noProof/>
            <w:webHidden/>
            <w:sz w:val="16"/>
            <w:szCs w:val="16"/>
          </w:rPr>
          <w:fldChar w:fldCharType="end"/>
        </w:r>
      </w:hyperlink>
    </w:p>
    <w:p w14:paraId="134BE8BB" w14:textId="556D35CB"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12" w:history="1">
        <w:r w:rsidRPr="00994EA5">
          <w:rPr>
            <w:rStyle w:val="Hiperpovezava"/>
            <w:rFonts w:ascii="Arial" w:hAnsi="Arial" w:cs="Arial"/>
            <w:bCs/>
            <w:noProof/>
            <w:sz w:val="16"/>
            <w:szCs w:val="16"/>
          </w:rPr>
          <w:t>8.1.2</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Druga faza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_Toc204945812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14</w:t>
        </w:r>
        <w:r w:rsidRPr="00994EA5">
          <w:rPr>
            <w:rFonts w:ascii="Arial" w:hAnsi="Arial" w:cs="Arial"/>
            <w:bCs/>
            <w:noProof/>
            <w:webHidden/>
            <w:sz w:val="16"/>
            <w:szCs w:val="16"/>
          </w:rPr>
          <w:fldChar w:fldCharType="end"/>
        </w:r>
      </w:hyperlink>
    </w:p>
    <w:p w14:paraId="622C0F7E" w14:textId="27997065"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13" w:history="1">
        <w:r w:rsidRPr="00994EA5">
          <w:rPr>
            <w:rStyle w:val="Hiperpovezava"/>
            <w:rFonts w:ascii="Arial" w:hAnsi="Arial" w:cs="Arial"/>
            <w:bCs/>
            <w:noProof/>
            <w:sz w:val="16"/>
            <w:szCs w:val="16"/>
          </w:rPr>
          <w:t>8.2</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Obvestila in pojasnila v zvezi z razpisno dokumentacijo</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_Toc204945813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14</w:t>
        </w:r>
        <w:r w:rsidRPr="00994EA5">
          <w:rPr>
            <w:rFonts w:ascii="Arial" w:hAnsi="Arial" w:cs="Arial"/>
            <w:bCs/>
            <w:noProof/>
            <w:webHidden/>
            <w:sz w:val="16"/>
            <w:szCs w:val="16"/>
          </w:rPr>
          <w:fldChar w:fldCharType="end"/>
        </w:r>
      </w:hyperlink>
    </w:p>
    <w:p w14:paraId="4F5B5281" w14:textId="06C93E07"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14" w:history="1">
        <w:r w:rsidRPr="00994EA5">
          <w:rPr>
            <w:rStyle w:val="Hiperpovezava"/>
            <w:rFonts w:ascii="Arial" w:hAnsi="Arial" w:cs="Arial"/>
            <w:bCs/>
            <w:noProof/>
            <w:sz w:val="16"/>
            <w:szCs w:val="16"/>
          </w:rPr>
          <w:t>8.2.1</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Prva faza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_Toc204945814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14</w:t>
        </w:r>
        <w:r w:rsidRPr="00994EA5">
          <w:rPr>
            <w:rFonts w:ascii="Arial" w:hAnsi="Arial" w:cs="Arial"/>
            <w:bCs/>
            <w:noProof/>
            <w:webHidden/>
            <w:sz w:val="16"/>
            <w:szCs w:val="16"/>
          </w:rPr>
          <w:fldChar w:fldCharType="end"/>
        </w:r>
      </w:hyperlink>
    </w:p>
    <w:p w14:paraId="7D78F0C2" w14:textId="223A20A8"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15" w:history="1">
        <w:r w:rsidRPr="00994EA5">
          <w:rPr>
            <w:rStyle w:val="Hiperpovezava"/>
            <w:rFonts w:ascii="Arial" w:hAnsi="Arial" w:cs="Arial"/>
            <w:bCs/>
            <w:noProof/>
            <w:sz w:val="16"/>
            <w:szCs w:val="16"/>
          </w:rPr>
          <w:t>8.2.2</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Druga faza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_Toc204945815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15</w:t>
        </w:r>
        <w:r w:rsidRPr="00994EA5">
          <w:rPr>
            <w:rFonts w:ascii="Arial" w:hAnsi="Arial" w:cs="Arial"/>
            <w:bCs/>
            <w:noProof/>
            <w:webHidden/>
            <w:sz w:val="16"/>
            <w:szCs w:val="16"/>
          </w:rPr>
          <w:fldChar w:fldCharType="end"/>
        </w:r>
      </w:hyperlink>
    </w:p>
    <w:p w14:paraId="23B930C6" w14:textId="40268FBE" w:rsidR="00994EA5" w:rsidRPr="00994EA5" w:rsidRDefault="00994EA5">
      <w:pPr>
        <w:pStyle w:val="Kazalovsebine1"/>
        <w:tabs>
          <w:tab w:val="left" w:pos="4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816" w:history="1">
        <w:r w:rsidRPr="00994EA5">
          <w:rPr>
            <w:rStyle w:val="Hiperpovezava"/>
            <w:rFonts w:ascii="Arial" w:hAnsi="Arial" w:cs="Arial"/>
            <w:b w:val="0"/>
            <w:noProof/>
            <w:sz w:val="16"/>
            <w:szCs w:val="16"/>
          </w:rPr>
          <w:t>9.</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UGOTAVLJANJE SPOSOBNOSTI</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_Toc204945816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15</w:t>
        </w:r>
        <w:r w:rsidRPr="00994EA5">
          <w:rPr>
            <w:rFonts w:ascii="Arial" w:hAnsi="Arial" w:cs="Arial"/>
            <w:b w:val="0"/>
            <w:noProof/>
            <w:webHidden/>
            <w:sz w:val="16"/>
            <w:szCs w:val="16"/>
          </w:rPr>
          <w:fldChar w:fldCharType="end"/>
        </w:r>
      </w:hyperlink>
    </w:p>
    <w:p w14:paraId="1290DDCB" w14:textId="243B69AE"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17" w:history="1">
        <w:r w:rsidRPr="00994EA5">
          <w:rPr>
            <w:rStyle w:val="Hiperpovezava"/>
            <w:rFonts w:ascii="Arial" w:hAnsi="Arial" w:cs="Arial"/>
            <w:bCs/>
            <w:noProof/>
            <w:sz w:val="16"/>
            <w:szCs w:val="16"/>
          </w:rPr>
          <w:t>9.1</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Ugotavljanje sposobnosti za sodelovanje v postopku oddaje javnega naročila in dokazila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_Toc204945817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15</w:t>
        </w:r>
        <w:r w:rsidRPr="00994EA5">
          <w:rPr>
            <w:rFonts w:ascii="Arial" w:hAnsi="Arial" w:cs="Arial"/>
            <w:bCs/>
            <w:noProof/>
            <w:webHidden/>
            <w:sz w:val="16"/>
            <w:szCs w:val="16"/>
          </w:rPr>
          <w:fldChar w:fldCharType="end"/>
        </w:r>
      </w:hyperlink>
    </w:p>
    <w:p w14:paraId="5A99819F" w14:textId="638BA56A"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18" w:history="1">
        <w:r w:rsidRPr="00994EA5">
          <w:rPr>
            <w:rStyle w:val="Hiperpovezava"/>
            <w:rFonts w:ascii="Arial" w:hAnsi="Arial" w:cs="Arial"/>
            <w:bCs/>
            <w:noProof/>
            <w:sz w:val="16"/>
            <w:szCs w:val="16"/>
          </w:rPr>
          <w:t>9.1.1</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Razlogi za izključitev</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_Toc204945818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15</w:t>
        </w:r>
        <w:r w:rsidRPr="00994EA5">
          <w:rPr>
            <w:rFonts w:ascii="Arial" w:hAnsi="Arial" w:cs="Arial"/>
            <w:bCs/>
            <w:noProof/>
            <w:webHidden/>
            <w:sz w:val="16"/>
            <w:szCs w:val="16"/>
          </w:rPr>
          <w:fldChar w:fldCharType="end"/>
        </w:r>
      </w:hyperlink>
    </w:p>
    <w:p w14:paraId="4E0E9889" w14:textId="1588F9C4"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19" w:history="1">
        <w:r w:rsidRPr="00994EA5">
          <w:rPr>
            <w:rStyle w:val="Hiperpovezava"/>
            <w:rFonts w:ascii="Arial" w:hAnsi="Arial" w:cs="Arial"/>
            <w:bCs/>
            <w:noProof/>
            <w:sz w:val="16"/>
            <w:szCs w:val="16"/>
          </w:rPr>
          <w:t>9.1.2</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Pogoji za sodelovanje glede ustreznosti za opravljanje poklicne dejavnosti</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_Toc204945819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18</w:t>
        </w:r>
        <w:r w:rsidRPr="00994EA5">
          <w:rPr>
            <w:rFonts w:ascii="Arial" w:hAnsi="Arial" w:cs="Arial"/>
            <w:bCs/>
            <w:noProof/>
            <w:webHidden/>
            <w:sz w:val="16"/>
            <w:szCs w:val="16"/>
          </w:rPr>
          <w:fldChar w:fldCharType="end"/>
        </w:r>
      </w:hyperlink>
    </w:p>
    <w:p w14:paraId="20FEAF91" w14:textId="07597170"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20" w:history="1">
        <w:r w:rsidRPr="00994EA5">
          <w:rPr>
            <w:rStyle w:val="Hiperpovezava"/>
            <w:rFonts w:ascii="Arial" w:hAnsi="Arial" w:cs="Arial"/>
            <w:bCs/>
            <w:noProof/>
            <w:sz w:val="16"/>
            <w:szCs w:val="16"/>
          </w:rPr>
          <w:t>9.1.3</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Pogoji za sodelovanje glede ekonomskega in finančnega položaja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_Toc204945820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19</w:t>
        </w:r>
        <w:r w:rsidRPr="00994EA5">
          <w:rPr>
            <w:rFonts w:ascii="Arial" w:hAnsi="Arial" w:cs="Arial"/>
            <w:bCs/>
            <w:noProof/>
            <w:webHidden/>
            <w:sz w:val="16"/>
            <w:szCs w:val="16"/>
          </w:rPr>
          <w:fldChar w:fldCharType="end"/>
        </w:r>
      </w:hyperlink>
    </w:p>
    <w:p w14:paraId="65A20173" w14:textId="73700F90"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21" w:history="1">
        <w:r w:rsidRPr="00994EA5">
          <w:rPr>
            <w:rStyle w:val="Hiperpovezava"/>
            <w:rFonts w:ascii="Arial" w:hAnsi="Arial" w:cs="Arial"/>
            <w:bCs/>
            <w:noProof/>
            <w:sz w:val="16"/>
            <w:szCs w:val="16"/>
          </w:rPr>
          <w:t>9.1.4</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Minimalni pogoji za izvajanje del v gozdovih, kadrovska in tehnična sposobnost</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_Toc204945821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20</w:t>
        </w:r>
        <w:r w:rsidRPr="00994EA5">
          <w:rPr>
            <w:rFonts w:ascii="Arial" w:hAnsi="Arial" w:cs="Arial"/>
            <w:bCs/>
            <w:noProof/>
            <w:webHidden/>
            <w:sz w:val="16"/>
            <w:szCs w:val="16"/>
          </w:rPr>
          <w:fldChar w:fldCharType="end"/>
        </w:r>
      </w:hyperlink>
    </w:p>
    <w:p w14:paraId="131E8653" w14:textId="2630364A"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22" w:history="1">
        <w:r w:rsidRPr="00994EA5">
          <w:rPr>
            <w:rStyle w:val="Hiperpovezava"/>
            <w:rFonts w:ascii="Arial" w:hAnsi="Arial" w:cs="Arial"/>
            <w:bCs/>
            <w:noProof/>
            <w:sz w:val="16"/>
            <w:szCs w:val="16"/>
          </w:rPr>
          <w:t>9.1.5</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Drugi pogoji</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_Toc204945822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21</w:t>
        </w:r>
        <w:r w:rsidRPr="00994EA5">
          <w:rPr>
            <w:rFonts w:ascii="Arial" w:hAnsi="Arial" w:cs="Arial"/>
            <w:bCs/>
            <w:noProof/>
            <w:webHidden/>
            <w:sz w:val="16"/>
            <w:szCs w:val="16"/>
          </w:rPr>
          <w:fldChar w:fldCharType="end"/>
        </w:r>
      </w:hyperlink>
    </w:p>
    <w:p w14:paraId="1513E70F" w14:textId="5CEE4F7E" w:rsidR="00994EA5" w:rsidRPr="00994EA5" w:rsidRDefault="00994EA5">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823" w:history="1">
        <w:r w:rsidRPr="00994EA5">
          <w:rPr>
            <w:rStyle w:val="Hiperpovezava"/>
            <w:rFonts w:ascii="Arial" w:hAnsi="Arial" w:cs="Arial"/>
            <w:b w:val="0"/>
            <w:noProof/>
            <w:sz w:val="16"/>
            <w:szCs w:val="16"/>
          </w:rPr>
          <w:t>10.</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MERILA</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_Toc204945823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21</w:t>
        </w:r>
        <w:r w:rsidRPr="00994EA5">
          <w:rPr>
            <w:rFonts w:ascii="Arial" w:hAnsi="Arial" w:cs="Arial"/>
            <w:b w:val="0"/>
            <w:noProof/>
            <w:webHidden/>
            <w:sz w:val="16"/>
            <w:szCs w:val="16"/>
          </w:rPr>
          <w:fldChar w:fldCharType="end"/>
        </w:r>
      </w:hyperlink>
    </w:p>
    <w:p w14:paraId="3793FA2C" w14:textId="0497264E" w:rsidR="00994EA5" w:rsidRPr="00994EA5" w:rsidRDefault="00994EA5">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824" w:history="1">
        <w:r w:rsidRPr="00994EA5">
          <w:rPr>
            <w:rStyle w:val="Hiperpovezava"/>
            <w:rFonts w:ascii="Arial" w:hAnsi="Arial" w:cs="Arial"/>
            <w:b w:val="0"/>
            <w:noProof/>
            <w:sz w:val="16"/>
            <w:szCs w:val="16"/>
          </w:rPr>
          <w:t>11.</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FINANČNA ZAVAROVANJA</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_Toc204945824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23</w:t>
        </w:r>
        <w:r w:rsidRPr="00994EA5">
          <w:rPr>
            <w:rFonts w:ascii="Arial" w:hAnsi="Arial" w:cs="Arial"/>
            <w:b w:val="0"/>
            <w:noProof/>
            <w:webHidden/>
            <w:sz w:val="16"/>
            <w:szCs w:val="16"/>
          </w:rPr>
          <w:fldChar w:fldCharType="end"/>
        </w:r>
      </w:hyperlink>
    </w:p>
    <w:p w14:paraId="42F14E04" w14:textId="1D7D69D9"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25" w:history="1">
        <w:r w:rsidRPr="00994EA5">
          <w:rPr>
            <w:rStyle w:val="Hiperpovezava"/>
            <w:rFonts w:ascii="Arial" w:hAnsi="Arial" w:cs="Arial"/>
            <w:bCs/>
            <w:noProof/>
            <w:sz w:val="16"/>
            <w:szCs w:val="16"/>
          </w:rPr>
          <w:t>11.1</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Finančno zavarovanje za resnost ponudbe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_Toc204945825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23</w:t>
        </w:r>
        <w:r w:rsidRPr="00994EA5">
          <w:rPr>
            <w:rFonts w:ascii="Arial" w:hAnsi="Arial" w:cs="Arial"/>
            <w:bCs/>
            <w:noProof/>
            <w:webHidden/>
            <w:sz w:val="16"/>
            <w:szCs w:val="16"/>
          </w:rPr>
          <w:fldChar w:fldCharType="end"/>
        </w:r>
      </w:hyperlink>
    </w:p>
    <w:p w14:paraId="3E4AB5BC" w14:textId="49A6A545"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26" w:history="1">
        <w:r w:rsidRPr="00994EA5">
          <w:rPr>
            <w:rStyle w:val="Hiperpovezava"/>
            <w:rFonts w:ascii="Arial" w:hAnsi="Arial" w:cs="Arial"/>
            <w:bCs/>
            <w:noProof/>
            <w:sz w:val="16"/>
            <w:szCs w:val="16"/>
          </w:rPr>
          <w:t>11.2</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Finančno zavarovanje za dobro izvedbo pogodbenih obveznosti</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_Toc204945826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24</w:t>
        </w:r>
        <w:r w:rsidRPr="00994EA5">
          <w:rPr>
            <w:rFonts w:ascii="Arial" w:hAnsi="Arial" w:cs="Arial"/>
            <w:bCs/>
            <w:noProof/>
            <w:webHidden/>
            <w:sz w:val="16"/>
            <w:szCs w:val="16"/>
          </w:rPr>
          <w:fldChar w:fldCharType="end"/>
        </w:r>
      </w:hyperlink>
    </w:p>
    <w:p w14:paraId="532AD5AC" w14:textId="5C757B28" w:rsidR="00994EA5" w:rsidRPr="00994EA5" w:rsidRDefault="00994EA5">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827" w:history="1">
        <w:r w:rsidRPr="00994EA5">
          <w:rPr>
            <w:rStyle w:val="Hiperpovezava"/>
            <w:rFonts w:ascii="Arial" w:hAnsi="Arial" w:cs="Arial"/>
            <w:b w:val="0"/>
            <w:noProof/>
            <w:sz w:val="16"/>
            <w:szCs w:val="16"/>
          </w:rPr>
          <w:t>12.</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PRIJAVNA DOKUMENTACIJA (prva faza)</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_Toc204945827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25</w:t>
        </w:r>
        <w:r w:rsidRPr="00994EA5">
          <w:rPr>
            <w:rFonts w:ascii="Arial" w:hAnsi="Arial" w:cs="Arial"/>
            <w:b w:val="0"/>
            <w:noProof/>
            <w:webHidden/>
            <w:sz w:val="16"/>
            <w:szCs w:val="16"/>
          </w:rPr>
          <w:fldChar w:fldCharType="end"/>
        </w:r>
      </w:hyperlink>
    </w:p>
    <w:p w14:paraId="2D54024D" w14:textId="5757CA70"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28" w:history="1">
        <w:r w:rsidRPr="00994EA5">
          <w:rPr>
            <w:rStyle w:val="Hiperpovezava"/>
            <w:rFonts w:ascii="Arial" w:hAnsi="Arial" w:cs="Arial"/>
            <w:bCs/>
            <w:noProof/>
            <w:sz w:val="16"/>
            <w:szCs w:val="16"/>
          </w:rPr>
          <w:t>12.1</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Prijava na javno naročilo</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_Toc204945828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25</w:t>
        </w:r>
        <w:r w:rsidRPr="00994EA5">
          <w:rPr>
            <w:rFonts w:ascii="Arial" w:hAnsi="Arial" w:cs="Arial"/>
            <w:bCs/>
            <w:noProof/>
            <w:webHidden/>
            <w:sz w:val="16"/>
            <w:szCs w:val="16"/>
          </w:rPr>
          <w:fldChar w:fldCharType="end"/>
        </w:r>
      </w:hyperlink>
    </w:p>
    <w:p w14:paraId="0AE8FD26" w14:textId="7944CF91"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29" w:history="1">
        <w:r w:rsidRPr="00994EA5">
          <w:rPr>
            <w:rStyle w:val="Hiperpovezava"/>
            <w:rFonts w:ascii="Arial" w:hAnsi="Arial" w:cs="Arial"/>
            <w:bCs/>
            <w:noProof/>
            <w:sz w:val="16"/>
            <w:szCs w:val="16"/>
          </w:rPr>
          <w:t>12.2</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Sestavljanje prijave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_Toc204945829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27</w:t>
        </w:r>
        <w:r w:rsidRPr="00994EA5">
          <w:rPr>
            <w:rFonts w:ascii="Arial" w:hAnsi="Arial" w:cs="Arial"/>
            <w:bCs/>
            <w:noProof/>
            <w:webHidden/>
            <w:sz w:val="16"/>
            <w:szCs w:val="16"/>
          </w:rPr>
          <w:fldChar w:fldCharType="end"/>
        </w:r>
      </w:hyperlink>
    </w:p>
    <w:p w14:paraId="27443E9F" w14:textId="1438D75E"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30" w:history="1">
        <w:r w:rsidRPr="00994EA5">
          <w:rPr>
            <w:rStyle w:val="Hiperpovezava"/>
            <w:rFonts w:ascii="Arial" w:hAnsi="Arial" w:cs="Arial"/>
            <w:bCs/>
            <w:noProof/>
            <w:sz w:val="16"/>
            <w:szCs w:val="16"/>
          </w:rPr>
          <w:t>12.2.1</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Obrazec »ESPD« za vse gospodarske subjekte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_Toc204945830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27</w:t>
        </w:r>
        <w:r w:rsidRPr="00994EA5">
          <w:rPr>
            <w:rFonts w:ascii="Arial" w:hAnsi="Arial" w:cs="Arial"/>
            <w:bCs/>
            <w:noProof/>
            <w:webHidden/>
            <w:sz w:val="16"/>
            <w:szCs w:val="16"/>
          </w:rPr>
          <w:fldChar w:fldCharType="end"/>
        </w:r>
      </w:hyperlink>
    </w:p>
    <w:p w14:paraId="00232CDD" w14:textId="2DAD0453"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31" w:history="1">
        <w:r w:rsidRPr="00994EA5">
          <w:rPr>
            <w:rStyle w:val="Hiperpovezava"/>
            <w:rFonts w:ascii="Arial" w:hAnsi="Arial" w:cs="Arial"/>
            <w:bCs/>
            <w:noProof/>
            <w:sz w:val="16"/>
            <w:szCs w:val="16"/>
          </w:rPr>
          <w:t>12.2.2</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Drugi dokumenti prijave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_Toc204945831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27</w:t>
        </w:r>
        <w:r w:rsidRPr="00994EA5">
          <w:rPr>
            <w:rFonts w:ascii="Arial" w:hAnsi="Arial" w:cs="Arial"/>
            <w:bCs/>
            <w:noProof/>
            <w:webHidden/>
            <w:sz w:val="16"/>
            <w:szCs w:val="16"/>
          </w:rPr>
          <w:fldChar w:fldCharType="end"/>
        </w:r>
      </w:hyperlink>
    </w:p>
    <w:p w14:paraId="607CB841" w14:textId="4791BBA1" w:rsidR="00994EA5" w:rsidRPr="00994EA5" w:rsidRDefault="00994EA5">
      <w:pPr>
        <w:pStyle w:val="Kazalovsebine2"/>
        <w:tabs>
          <w:tab w:val="left" w:pos="800"/>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32" w:history="1">
        <w:r w:rsidRPr="00994EA5">
          <w:rPr>
            <w:rStyle w:val="Hiperpovezava"/>
            <w:rFonts w:ascii="Arial" w:hAnsi="Arial" w:cs="Arial"/>
            <w:bCs/>
            <w:noProof/>
            <w:sz w:val="16"/>
            <w:szCs w:val="16"/>
          </w:rPr>
          <w:t>12.3</w:t>
        </w:r>
        <w:r w:rsidRPr="00994EA5">
          <w:rPr>
            <w:rFonts w:ascii="Arial" w:eastAsiaTheme="minorEastAsia" w:hAnsi="Arial" w:cs="Arial"/>
            <w:bCs/>
            <w:smallCaps w:val="0"/>
            <w:noProof/>
            <w:kern w:val="2"/>
            <w:sz w:val="16"/>
            <w:szCs w:val="16"/>
            <w:lang w:eastAsia="sl-SI"/>
            <w14:ligatures w14:val="standardContextual"/>
          </w:rPr>
          <w:tab/>
        </w:r>
        <w:r w:rsidRPr="00994EA5">
          <w:rPr>
            <w:rStyle w:val="Hiperpovezava"/>
            <w:rFonts w:ascii="Arial" w:hAnsi="Arial" w:cs="Arial"/>
            <w:bCs/>
            <w:noProof/>
            <w:sz w:val="16"/>
            <w:szCs w:val="16"/>
          </w:rPr>
          <w:t>Druga določila za pripravo prijave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_Toc204945832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27</w:t>
        </w:r>
        <w:r w:rsidRPr="00994EA5">
          <w:rPr>
            <w:rFonts w:ascii="Arial" w:hAnsi="Arial" w:cs="Arial"/>
            <w:bCs/>
            <w:noProof/>
            <w:webHidden/>
            <w:sz w:val="16"/>
            <w:szCs w:val="16"/>
          </w:rPr>
          <w:fldChar w:fldCharType="end"/>
        </w:r>
      </w:hyperlink>
    </w:p>
    <w:p w14:paraId="2BB588A2" w14:textId="413BF768"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33" w:history="1">
        <w:r w:rsidRPr="00994EA5">
          <w:rPr>
            <w:rStyle w:val="Hiperpovezava"/>
            <w:rFonts w:ascii="Arial" w:hAnsi="Arial" w:cs="Arial"/>
            <w:bCs/>
            <w:noProof/>
            <w:sz w:val="16"/>
            <w:szCs w:val="16"/>
          </w:rPr>
          <w:t>12.3.1</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Skupna prijava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_Toc204945833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27</w:t>
        </w:r>
        <w:r w:rsidRPr="00994EA5">
          <w:rPr>
            <w:rFonts w:ascii="Arial" w:hAnsi="Arial" w:cs="Arial"/>
            <w:bCs/>
            <w:noProof/>
            <w:webHidden/>
            <w:sz w:val="16"/>
            <w:szCs w:val="16"/>
          </w:rPr>
          <w:fldChar w:fldCharType="end"/>
        </w:r>
      </w:hyperlink>
    </w:p>
    <w:p w14:paraId="6E4769BE" w14:textId="705DAA38"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34" w:history="1">
        <w:r w:rsidRPr="00994EA5">
          <w:rPr>
            <w:rStyle w:val="Hiperpovezava"/>
            <w:rFonts w:ascii="Arial" w:hAnsi="Arial" w:cs="Arial"/>
            <w:bCs/>
            <w:noProof/>
            <w:sz w:val="16"/>
            <w:szCs w:val="16"/>
          </w:rPr>
          <w:t>12.3.2</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Prijava s podizvajalci</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_Toc204945834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28</w:t>
        </w:r>
        <w:r w:rsidRPr="00994EA5">
          <w:rPr>
            <w:rFonts w:ascii="Arial" w:hAnsi="Arial" w:cs="Arial"/>
            <w:bCs/>
            <w:noProof/>
            <w:webHidden/>
            <w:sz w:val="16"/>
            <w:szCs w:val="16"/>
          </w:rPr>
          <w:fldChar w:fldCharType="end"/>
        </w:r>
      </w:hyperlink>
    </w:p>
    <w:p w14:paraId="44B09562" w14:textId="54220229" w:rsidR="00994EA5" w:rsidRPr="00994EA5" w:rsidRDefault="00994EA5">
      <w:pPr>
        <w:pStyle w:val="Kazalovsebine3"/>
        <w:tabs>
          <w:tab w:val="left" w:pos="1200"/>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35" w:history="1">
        <w:r w:rsidRPr="00994EA5">
          <w:rPr>
            <w:rStyle w:val="Hiperpovezava"/>
            <w:rFonts w:ascii="Arial" w:hAnsi="Arial" w:cs="Arial"/>
            <w:bCs/>
            <w:noProof/>
            <w:sz w:val="16"/>
            <w:szCs w:val="16"/>
          </w:rPr>
          <w:t>12.3.3</w:t>
        </w:r>
        <w:r w:rsidRPr="00994EA5">
          <w:rPr>
            <w:rFonts w:ascii="Arial" w:eastAsiaTheme="minorEastAsia" w:hAnsi="Arial" w:cs="Arial"/>
            <w:bCs/>
            <w:i w:val="0"/>
            <w:iCs w:val="0"/>
            <w:noProof/>
            <w:kern w:val="2"/>
            <w:sz w:val="16"/>
            <w:szCs w:val="16"/>
            <w:lang w:eastAsia="sl-SI"/>
            <w14:ligatures w14:val="standardContextual"/>
          </w:rPr>
          <w:tab/>
        </w:r>
        <w:r w:rsidRPr="00994EA5">
          <w:rPr>
            <w:rStyle w:val="Hiperpovezava"/>
            <w:rFonts w:ascii="Arial" w:hAnsi="Arial" w:cs="Arial"/>
            <w:bCs/>
            <w:noProof/>
            <w:sz w:val="16"/>
            <w:szCs w:val="16"/>
          </w:rPr>
          <w:t>Jezik prijave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_Toc204945835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29</w:t>
        </w:r>
        <w:r w:rsidRPr="00994EA5">
          <w:rPr>
            <w:rFonts w:ascii="Arial" w:hAnsi="Arial" w:cs="Arial"/>
            <w:bCs/>
            <w:noProof/>
            <w:webHidden/>
            <w:sz w:val="16"/>
            <w:szCs w:val="16"/>
          </w:rPr>
          <w:fldChar w:fldCharType="end"/>
        </w:r>
      </w:hyperlink>
    </w:p>
    <w:p w14:paraId="455FB814" w14:textId="6CD0E05E" w:rsidR="00994EA5" w:rsidRPr="00994EA5" w:rsidRDefault="00994EA5">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836" w:history="1">
        <w:r w:rsidRPr="00994EA5">
          <w:rPr>
            <w:rStyle w:val="Hiperpovezava"/>
            <w:rFonts w:ascii="Arial" w:eastAsia="Arial" w:hAnsi="Arial" w:cs="Arial"/>
            <w:b w:val="0"/>
            <w:noProof/>
            <w:sz w:val="16"/>
            <w:szCs w:val="16"/>
          </w:rPr>
          <w:t>13.</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SKLENITEV KROVNE POGODBE IN POGODBE</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_Toc204945836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29</w:t>
        </w:r>
        <w:r w:rsidRPr="00994EA5">
          <w:rPr>
            <w:rFonts w:ascii="Arial" w:hAnsi="Arial" w:cs="Arial"/>
            <w:b w:val="0"/>
            <w:noProof/>
            <w:webHidden/>
            <w:sz w:val="16"/>
            <w:szCs w:val="16"/>
          </w:rPr>
          <w:fldChar w:fldCharType="end"/>
        </w:r>
      </w:hyperlink>
    </w:p>
    <w:p w14:paraId="0425AB30" w14:textId="3EDD0922" w:rsidR="00994EA5" w:rsidRPr="00994EA5" w:rsidRDefault="00994EA5">
      <w:pPr>
        <w:pStyle w:val="Kazalovsebine1"/>
        <w:tabs>
          <w:tab w:val="left" w:pos="600"/>
          <w:tab w:val="right" w:leader="dot" w:pos="9060"/>
        </w:tabs>
        <w:rPr>
          <w:rFonts w:ascii="Arial" w:eastAsiaTheme="minorEastAsia" w:hAnsi="Arial" w:cs="Arial"/>
          <w:b w:val="0"/>
          <w:caps w:val="0"/>
          <w:noProof/>
          <w:kern w:val="2"/>
          <w:sz w:val="16"/>
          <w:szCs w:val="16"/>
          <w:lang w:eastAsia="sl-SI"/>
          <w14:ligatures w14:val="standardContextual"/>
        </w:rPr>
      </w:pPr>
      <w:hyperlink w:anchor="_Toc204945837" w:history="1">
        <w:r w:rsidRPr="00994EA5">
          <w:rPr>
            <w:rStyle w:val="Hiperpovezava"/>
            <w:rFonts w:ascii="Arial" w:hAnsi="Arial" w:cs="Arial"/>
            <w:b w:val="0"/>
            <w:noProof/>
            <w:sz w:val="16"/>
            <w:szCs w:val="16"/>
          </w:rPr>
          <w:t>14.</w:t>
        </w:r>
        <w:r w:rsidRPr="00994EA5">
          <w:rPr>
            <w:rFonts w:ascii="Arial" w:eastAsiaTheme="minorEastAsia" w:hAnsi="Arial" w:cs="Arial"/>
            <w:b w:val="0"/>
            <w:caps w:val="0"/>
            <w:noProof/>
            <w:kern w:val="2"/>
            <w:sz w:val="16"/>
            <w:szCs w:val="16"/>
            <w:lang w:eastAsia="sl-SI"/>
            <w14:ligatures w14:val="standardContextual"/>
          </w:rPr>
          <w:tab/>
        </w:r>
        <w:r w:rsidRPr="00994EA5">
          <w:rPr>
            <w:rStyle w:val="Hiperpovezava"/>
            <w:rFonts w:ascii="Arial" w:hAnsi="Arial" w:cs="Arial"/>
            <w:b w:val="0"/>
            <w:noProof/>
            <w:sz w:val="16"/>
            <w:szCs w:val="16"/>
          </w:rPr>
          <w:t>PRAVNO VARSTVO</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_Toc204945837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30</w:t>
        </w:r>
        <w:r w:rsidRPr="00994EA5">
          <w:rPr>
            <w:rFonts w:ascii="Arial" w:hAnsi="Arial" w:cs="Arial"/>
            <w:b w:val="0"/>
            <w:noProof/>
            <w:webHidden/>
            <w:sz w:val="16"/>
            <w:szCs w:val="16"/>
          </w:rPr>
          <w:fldChar w:fldCharType="end"/>
        </w:r>
      </w:hyperlink>
    </w:p>
    <w:p w14:paraId="342514B3" w14:textId="5E73B06D" w:rsidR="00994EA5" w:rsidRPr="00994EA5" w:rsidRDefault="00994EA5">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38" w:history="1">
        <w:r w:rsidRPr="00994EA5">
          <w:rPr>
            <w:rStyle w:val="Hiperpovezava"/>
            <w:rFonts w:ascii="Arial" w:hAnsi="Arial" w:cs="Arial"/>
            <w:bCs/>
            <w:noProof/>
            <w:sz w:val="16"/>
            <w:szCs w:val="16"/>
          </w:rPr>
          <w:t>PRIJAVA NA JAVNO NAROČILO GOJ 2026</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_Toc204945838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33</w:t>
        </w:r>
        <w:r w:rsidRPr="00994EA5">
          <w:rPr>
            <w:rFonts w:ascii="Arial" w:hAnsi="Arial" w:cs="Arial"/>
            <w:bCs/>
            <w:noProof/>
            <w:webHidden/>
            <w:sz w:val="16"/>
            <w:szCs w:val="16"/>
          </w:rPr>
          <w:fldChar w:fldCharType="end"/>
        </w:r>
      </w:hyperlink>
    </w:p>
    <w:p w14:paraId="0D97DCB7" w14:textId="2D6826FD" w:rsidR="00994EA5" w:rsidRPr="00994EA5" w:rsidRDefault="00994EA5">
      <w:pPr>
        <w:pStyle w:val="Kazalovsebine5"/>
        <w:tabs>
          <w:tab w:val="right" w:leader="dot" w:pos="9060"/>
        </w:tabs>
        <w:rPr>
          <w:rFonts w:ascii="Arial" w:eastAsiaTheme="minorEastAsia" w:hAnsi="Arial" w:cs="Arial"/>
          <w:b w:val="0"/>
          <w:bCs/>
          <w:noProof/>
          <w:kern w:val="2"/>
          <w:sz w:val="16"/>
          <w:szCs w:val="16"/>
          <w:lang w:eastAsia="sl-SI"/>
          <w14:ligatures w14:val="standardContextual"/>
        </w:rPr>
      </w:pPr>
      <w:hyperlink w:anchor="_Toc204945839" w:history="1">
        <w:r w:rsidRPr="00994EA5">
          <w:rPr>
            <w:rStyle w:val="Hiperpovezava"/>
            <w:rFonts w:ascii="Arial" w:hAnsi="Arial" w:cs="Arial"/>
            <w:b w:val="0"/>
            <w:bCs/>
            <w:noProof/>
            <w:sz w:val="16"/>
            <w:szCs w:val="16"/>
            <w:lang w:eastAsia="sl-SI"/>
          </w:rPr>
          <w:t>1.</w:t>
        </w:r>
        <w:r w:rsidRPr="00994EA5">
          <w:rPr>
            <w:rFonts w:ascii="Arial" w:hAnsi="Arial" w:cs="Arial"/>
            <w:b w:val="0"/>
            <w:bCs/>
            <w:noProof/>
            <w:webHidden/>
            <w:sz w:val="16"/>
            <w:szCs w:val="16"/>
          </w:rPr>
          <w:tab/>
        </w:r>
        <w:r w:rsidRPr="00994EA5">
          <w:rPr>
            <w:rFonts w:ascii="Arial" w:hAnsi="Arial" w:cs="Arial"/>
            <w:b w:val="0"/>
            <w:bCs/>
            <w:noProof/>
            <w:webHidden/>
            <w:sz w:val="16"/>
            <w:szCs w:val="16"/>
          </w:rPr>
          <w:fldChar w:fldCharType="begin"/>
        </w:r>
        <w:r w:rsidRPr="00994EA5">
          <w:rPr>
            <w:rFonts w:ascii="Arial" w:hAnsi="Arial" w:cs="Arial"/>
            <w:b w:val="0"/>
            <w:bCs/>
            <w:noProof/>
            <w:webHidden/>
            <w:sz w:val="16"/>
            <w:szCs w:val="16"/>
          </w:rPr>
          <w:instrText xml:space="preserve"> PAGEREF _Toc204945839 \h </w:instrText>
        </w:r>
        <w:r w:rsidRPr="00994EA5">
          <w:rPr>
            <w:rFonts w:ascii="Arial" w:hAnsi="Arial" w:cs="Arial"/>
            <w:b w:val="0"/>
            <w:bCs/>
            <w:noProof/>
            <w:webHidden/>
            <w:sz w:val="16"/>
            <w:szCs w:val="16"/>
          </w:rPr>
        </w:r>
        <w:r w:rsidRPr="00994EA5">
          <w:rPr>
            <w:rFonts w:ascii="Arial" w:hAnsi="Arial" w:cs="Arial"/>
            <w:b w:val="0"/>
            <w:bCs/>
            <w:noProof/>
            <w:webHidden/>
            <w:sz w:val="16"/>
            <w:szCs w:val="16"/>
          </w:rPr>
          <w:fldChar w:fldCharType="separate"/>
        </w:r>
        <w:r w:rsidRPr="00994EA5">
          <w:rPr>
            <w:rFonts w:ascii="Arial" w:hAnsi="Arial" w:cs="Arial"/>
            <w:b w:val="0"/>
            <w:bCs/>
            <w:noProof/>
            <w:webHidden/>
            <w:sz w:val="16"/>
            <w:szCs w:val="16"/>
          </w:rPr>
          <w:t>33</w:t>
        </w:r>
        <w:r w:rsidRPr="00994EA5">
          <w:rPr>
            <w:rFonts w:ascii="Arial" w:hAnsi="Arial" w:cs="Arial"/>
            <w:b w:val="0"/>
            <w:bCs/>
            <w:noProof/>
            <w:webHidden/>
            <w:sz w:val="16"/>
            <w:szCs w:val="16"/>
          </w:rPr>
          <w:fldChar w:fldCharType="end"/>
        </w:r>
      </w:hyperlink>
    </w:p>
    <w:p w14:paraId="15FB091D" w14:textId="66F38BDD" w:rsidR="00994EA5" w:rsidRPr="00994EA5" w:rsidRDefault="00994EA5">
      <w:pPr>
        <w:pStyle w:val="Kazalovsebine5"/>
        <w:tabs>
          <w:tab w:val="right" w:leader="dot" w:pos="9060"/>
        </w:tabs>
        <w:rPr>
          <w:rFonts w:ascii="Arial" w:eastAsiaTheme="minorEastAsia" w:hAnsi="Arial" w:cs="Arial"/>
          <w:b w:val="0"/>
          <w:bCs/>
          <w:noProof/>
          <w:kern w:val="2"/>
          <w:sz w:val="16"/>
          <w:szCs w:val="16"/>
          <w:lang w:eastAsia="sl-SI"/>
          <w14:ligatures w14:val="standardContextual"/>
        </w:rPr>
      </w:pPr>
      <w:hyperlink w:anchor="_Toc204945840" w:history="1">
        <w:r w:rsidRPr="00994EA5">
          <w:rPr>
            <w:rStyle w:val="Hiperpovezava"/>
            <w:rFonts w:ascii="Arial" w:hAnsi="Arial" w:cs="Arial"/>
            <w:b w:val="0"/>
            <w:bCs/>
            <w:noProof/>
            <w:sz w:val="16"/>
            <w:szCs w:val="16"/>
            <w:lang w:eastAsia="sl-SI"/>
          </w:rPr>
          <w:t>Polni naziv ali ime ponudnika</w:t>
        </w:r>
        <w:r w:rsidRPr="00994EA5">
          <w:rPr>
            <w:rFonts w:ascii="Arial" w:hAnsi="Arial" w:cs="Arial"/>
            <w:b w:val="0"/>
            <w:bCs/>
            <w:noProof/>
            <w:webHidden/>
            <w:sz w:val="16"/>
            <w:szCs w:val="16"/>
          </w:rPr>
          <w:tab/>
        </w:r>
        <w:r w:rsidRPr="00994EA5">
          <w:rPr>
            <w:rFonts w:ascii="Arial" w:hAnsi="Arial" w:cs="Arial"/>
            <w:b w:val="0"/>
            <w:bCs/>
            <w:noProof/>
            <w:webHidden/>
            <w:sz w:val="16"/>
            <w:szCs w:val="16"/>
          </w:rPr>
          <w:fldChar w:fldCharType="begin"/>
        </w:r>
        <w:r w:rsidRPr="00994EA5">
          <w:rPr>
            <w:rFonts w:ascii="Arial" w:hAnsi="Arial" w:cs="Arial"/>
            <w:b w:val="0"/>
            <w:bCs/>
            <w:noProof/>
            <w:webHidden/>
            <w:sz w:val="16"/>
            <w:szCs w:val="16"/>
          </w:rPr>
          <w:instrText xml:space="preserve"> PAGEREF _Toc204945840 \h </w:instrText>
        </w:r>
        <w:r w:rsidRPr="00994EA5">
          <w:rPr>
            <w:rFonts w:ascii="Arial" w:hAnsi="Arial" w:cs="Arial"/>
            <w:b w:val="0"/>
            <w:bCs/>
            <w:noProof/>
            <w:webHidden/>
            <w:sz w:val="16"/>
            <w:szCs w:val="16"/>
          </w:rPr>
        </w:r>
        <w:r w:rsidRPr="00994EA5">
          <w:rPr>
            <w:rFonts w:ascii="Arial" w:hAnsi="Arial" w:cs="Arial"/>
            <w:b w:val="0"/>
            <w:bCs/>
            <w:noProof/>
            <w:webHidden/>
            <w:sz w:val="16"/>
            <w:szCs w:val="16"/>
          </w:rPr>
          <w:fldChar w:fldCharType="separate"/>
        </w:r>
        <w:r w:rsidRPr="00994EA5">
          <w:rPr>
            <w:rFonts w:ascii="Arial" w:hAnsi="Arial" w:cs="Arial"/>
            <w:b w:val="0"/>
            <w:bCs/>
            <w:noProof/>
            <w:webHidden/>
            <w:sz w:val="16"/>
            <w:szCs w:val="16"/>
          </w:rPr>
          <w:t>33</w:t>
        </w:r>
        <w:r w:rsidRPr="00994EA5">
          <w:rPr>
            <w:rFonts w:ascii="Arial" w:hAnsi="Arial" w:cs="Arial"/>
            <w:b w:val="0"/>
            <w:bCs/>
            <w:noProof/>
            <w:webHidden/>
            <w:sz w:val="16"/>
            <w:szCs w:val="16"/>
          </w:rPr>
          <w:fldChar w:fldCharType="end"/>
        </w:r>
      </w:hyperlink>
    </w:p>
    <w:p w14:paraId="5A994C97" w14:textId="29BE8682" w:rsidR="00994EA5" w:rsidRPr="00994EA5" w:rsidRDefault="00994EA5">
      <w:pPr>
        <w:pStyle w:val="Kazalovsebine2"/>
        <w:tabs>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41" w:history="1">
        <w:r w:rsidRPr="00994EA5">
          <w:rPr>
            <w:rStyle w:val="Hiperpovezava"/>
            <w:rFonts w:ascii="Arial" w:hAnsi="Arial" w:cs="Arial"/>
            <w:bCs/>
            <w:noProof/>
            <w:sz w:val="16"/>
            <w:szCs w:val="16"/>
            <w:lang w:eastAsia="sl-SI"/>
          </w:rPr>
          <w:t>UDELEŽBA PARTNERJEV</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_Toc204945841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35</w:t>
        </w:r>
        <w:r w:rsidRPr="00994EA5">
          <w:rPr>
            <w:rFonts w:ascii="Arial" w:hAnsi="Arial" w:cs="Arial"/>
            <w:bCs/>
            <w:noProof/>
            <w:webHidden/>
            <w:sz w:val="16"/>
            <w:szCs w:val="16"/>
          </w:rPr>
          <w:fldChar w:fldCharType="end"/>
        </w:r>
      </w:hyperlink>
    </w:p>
    <w:p w14:paraId="461C1964" w14:textId="29D22D4B" w:rsidR="00994EA5" w:rsidRPr="00994EA5" w:rsidRDefault="00994EA5">
      <w:pPr>
        <w:pStyle w:val="Kazalovsebine2"/>
        <w:tabs>
          <w:tab w:val="right" w:leader="dot" w:pos="9060"/>
        </w:tabs>
        <w:rPr>
          <w:rFonts w:ascii="Arial" w:eastAsiaTheme="minorEastAsia" w:hAnsi="Arial" w:cs="Arial"/>
          <w:bCs/>
          <w:smallCaps w:val="0"/>
          <w:noProof/>
          <w:kern w:val="2"/>
          <w:sz w:val="16"/>
          <w:szCs w:val="16"/>
          <w:lang w:eastAsia="sl-SI"/>
          <w14:ligatures w14:val="standardContextual"/>
        </w:rPr>
      </w:pPr>
      <w:hyperlink w:anchor="_Toc204945842" w:history="1">
        <w:r w:rsidRPr="00994EA5">
          <w:rPr>
            <w:rStyle w:val="Hiperpovezava"/>
            <w:rFonts w:ascii="Arial" w:hAnsi="Arial" w:cs="Arial"/>
            <w:bCs/>
            <w:noProof/>
            <w:sz w:val="16"/>
            <w:szCs w:val="16"/>
            <w:lang w:eastAsia="sl-SI"/>
          </w:rPr>
          <w:t>UDELEŽBA PODIZVAJALCA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_Toc204945842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36</w:t>
        </w:r>
        <w:r w:rsidRPr="00994EA5">
          <w:rPr>
            <w:rFonts w:ascii="Arial" w:hAnsi="Arial" w:cs="Arial"/>
            <w:bCs/>
            <w:noProof/>
            <w:webHidden/>
            <w:sz w:val="16"/>
            <w:szCs w:val="16"/>
          </w:rPr>
          <w:fldChar w:fldCharType="end"/>
        </w:r>
      </w:hyperlink>
    </w:p>
    <w:p w14:paraId="3F06F7AE" w14:textId="16655C9D" w:rsidR="00994EA5" w:rsidRPr="00994EA5" w:rsidRDefault="00994EA5">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43" w:history="1">
        <w:r w:rsidRPr="00994EA5">
          <w:rPr>
            <w:rStyle w:val="Hiperpovezava"/>
            <w:rFonts w:ascii="Arial" w:hAnsi="Arial" w:cs="Arial"/>
            <w:bCs/>
            <w:noProof/>
            <w:sz w:val="16"/>
            <w:szCs w:val="16"/>
          </w:rPr>
          <w:t>IZJAVA O KADROVSKI USPOSOBLJENOSTI</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_Toc204945843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37</w:t>
        </w:r>
        <w:r w:rsidRPr="00994EA5">
          <w:rPr>
            <w:rFonts w:ascii="Arial" w:hAnsi="Arial" w:cs="Arial"/>
            <w:bCs/>
            <w:noProof/>
            <w:webHidden/>
            <w:sz w:val="16"/>
            <w:szCs w:val="16"/>
          </w:rPr>
          <w:fldChar w:fldCharType="end"/>
        </w:r>
      </w:hyperlink>
    </w:p>
    <w:p w14:paraId="0958ACB3" w14:textId="664FC24B" w:rsidR="00994EA5" w:rsidRPr="00994EA5" w:rsidRDefault="00994EA5">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44" w:history="1">
        <w:r w:rsidRPr="00994EA5">
          <w:rPr>
            <w:rStyle w:val="Hiperpovezava"/>
            <w:rFonts w:ascii="Arial" w:hAnsi="Arial" w:cs="Arial"/>
            <w:bCs/>
            <w:noProof/>
            <w:sz w:val="16"/>
            <w:szCs w:val="16"/>
          </w:rPr>
          <w:t>SOGLASJE ZA SKRAJŠANJE ROKOV ZA  ODDAJO PONUDB</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_Toc204945844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39</w:t>
        </w:r>
        <w:r w:rsidRPr="00994EA5">
          <w:rPr>
            <w:rFonts w:ascii="Arial" w:hAnsi="Arial" w:cs="Arial"/>
            <w:bCs/>
            <w:noProof/>
            <w:webHidden/>
            <w:sz w:val="16"/>
            <w:szCs w:val="16"/>
          </w:rPr>
          <w:fldChar w:fldCharType="end"/>
        </w:r>
      </w:hyperlink>
    </w:p>
    <w:p w14:paraId="29E60461" w14:textId="7FF35288" w:rsidR="00994EA5" w:rsidRPr="00994EA5" w:rsidRDefault="00994EA5">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45" w:history="1">
        <w:r w:rsidRPr="00994EA5">
          <w:rPr>
            <w:rStyle w:val="Hiperpovezava"/>
            <w:rFonts w:ascii="Arial" w:hAnsi="Arial" w:cs="Arial"/>
            <w:bCs/>
            <w:noProof/>
            <w:sz w:val="16"/>
            <w:szCs w:val="16"/>
          </w:rPr>
          <w:t>IZJAVA O ŠTEVILU TOČK KMG V OMD</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_Toc204945845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40</w:t>
        </w:r>
        <w:r w:rsidRPr="00994EA5">
          <w:rPr>
            <w:rFonts w:ascii="Arial" w:hAnsi="Arial" w:cs="Arial"/>
            <w:bCs/>
            <w:noProof/>
            <w:webHidden/>
            <w:sz w:val="16"/>
            <w:szCs w:val="16"/>
          </w:rPr>
          <w:fldChar w:fldCharType="end"/>
        </w:r>
      </w:hyperlink>
    </w:p>
    <w:p w14:paraId="7842BD4D" w14:textId="345C391B" w:rsidR="00994EA5" w:rsidRPr="00994EA5" w:rsidRDefault="00994EA5">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46" w:history="1">
        <w:r w:rsidRPr="00994EA5">
          <w:rPr>
            <w:rStyle w:val="Hiperpovezava"/>
            <w:rFonts w:ascii="Arial" w:hAnsi="Arial" w:cs="Arial"/>
            <w:bCs/>
            <w:noProof/>
            <w:sz w:val="16"/>
            <w:szCs w:val="16"/>
          </w:rPr>
          <w:t>IZVRŠNICA 1 - ZAVAROVANJE ZA RESNOST PONUDBE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_Toc204945846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41</w:t>
        </w:r>
        <w:r w:rsidRPr="00994EA5">
          <w:rPr>
            <w:rFonts w:ascii="Arial" w:hAnsi="Arial" w:cs="Arial"/>
            <w:bCs/>
            <w:noProof/>
            <w:webHidden/>
            <w:sz w:val="16"/>
            <w:szCs w:val="16"/>
          </w:rPr>
          <w:fldChar w:fldCharType="end"/>
        </w:r>
      </w:hyperlink>
    </w:p>
    <w:p w14:paraId="3365186D" w14:textId="2B9F45A9" w:rsidR="00994EA5" w:rsidRPr="00994EA5" w:rsidRDefault="00994EA5">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47" w:history="1">
        <w:r w:rsidRPr="00994EA5">
          <w:rPr>
            <w:rStyle w:val="Hiperpovezava"/>
            <w:rFonts w:ascii="Arial" w:hAnsi="Arial" w:cs="Arial"/>
            <w:bCs/>
            <w:noProof/>
            <w:sz w:val="16"/>
            <w:szCs w:val="16"/>
          </w:rPr>
          <w:t>IZVRŠNICA 2 - ZAVAROVANJE ZA RESNOST PONUDBE</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_Toc204945847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42</w:t>
        </w:r>
        <w:r w:rsidRPr="00994EA5">
          <w:rPr>
            <w:rFonts w:ascii="Arial" w:hAnsi="Arial" w:cs="Arial"/>
            <w:bCs/>
            <w:noProof/>
            <w:webHidden/>
            <w:sz w:val="16"/>
            <w:szCs w:val="16"/>
          </w:rPr>
          <w:fldChar w:fldCharType="end"/>
        </w:r>
      </w:hyperlink>
    </w:p>
    <w:p w14:paraId="4866E557" w14:textId="7016DE34" w:rsidR="00994EA5" w:rsidRPr="00994EA5" w:rsidRDefault="00994EA5">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48" w:history="1">
        <w:r w:rsidRPr="00994EA5">
          <w:rPr>
            <w:rStyle w:val="Hiperpovezava"/>
            <w:rFonts w:ascii="Arial" w:hAnsi="Arial" w:cs="Arial"/>
            <w:bCs/>
            <w:noProof/>
            <w:kern w:val="28"/>
            <w:sz w:val="16"/>
            <w:szCs w:val="16"/>
            <w:lang w:eastAsia="sl-SI"/>
          </w:rPr>
          <w:t>VZOREC ZAVAROVANJA ZA DOBRO IZVEDBO POGODBENIH OBVEZNOSTI - po EPGP-758</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_Toc204945848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43</w:t>
        </w:r>
        <w:r w:rsidRPr="00994EA5">
          <w:rPr>
            <w:rFonts w:ascii="Arial" w:hAnsi="Arial" w:cs="Arial"/>
            <w:bCs/>
            <w:noProof/>
            <w:webHidden/>
            <w:sz w:val="16"/>
            <w:szCs w:val="16"/>
          </w:rPr>
          <w:fldChar w:fldCharType="end"/>
        </w:r>
      </w:hyperlink>
    </w:p>
    <w:p w14:paraId="2E7908FB" w14:textId="0C9AA30E" w:rsidR="00994EA5" w:rsidRPr="00994EA5" w:rsidRDefault="00994EA5">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49" w:history="1">
        <w:r w:rsidRPr="00994EA5">
          <w:rPr>
            <w:rStyle w:val="Hiperpovezava"/>
            <w:rFonts w:ascii="Arial" w:hAnsi="Arial" w:cs="Arial"/>
            <w:bCs/>
            <w:noProof/>
            <w:kern w:val="28"/>
            <w:sz w:val="16"/>
            <w:szCs w:val="16"/>
            <w:lang w:eastAsia="sl-SI"/>
          </w:rPr>
          <w:t>IZJAVA NA PODLAGI SKLEPA SVETA EU</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_Toc204945849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45</w:t>
        </w:r>
        <w:r w:rsidRPr="00994EA5">
          <w:rPr>
            <w:rFonts w:ascii="Arial" w:hAnsi="Arial" w:cs="Arial"/>
            <w:bCs/>
            <w:noProof/>
            <w:webHidden/>
            <w:sz w:val="16"/>
            <w:szCs w:val="16"/>
          </w:rPr>
          <w:fldChar w:fldCharType="end"/>
        </w:r>
      </w:hyperlink>
    </w:p>
    <w:p w14:paraId="745A5EDF" w14:textId="4E0A22CE" w:rsidR="00994EA5" w:rsidRPr="00994EA5" w:rsidRDefault="00994EA5">
      <w:pPr>
        <w:pStyle w:val="Kazalovsebine3"/>
        <w:tabs>
          <w:tab w:val="right" w:leader="dot" w:pos="9060"/>
        </w:tabs>
        <w:rPr>
          <w:rFonts w:ascii="Arial" w:eastAsiaTheme="minorEastAsia" w:hAnsi="Arial" w:cs="Arial"/>
          <w:bCs/>
          <w:i w:val="0"/>
          <w:iCs w:val="0"/>
          <w:noProof/>
          <w:kern w:val="2"/>
          <w:sz w:val="16"/>
          <w:szCs w:val="16"/>
          <w:lang w:eastAsia="sl-SI"/>
          <w14:ligatures w14:val="standardContextual"/>
        </w:rPr>
      </w:pPr>
      <w:hyperlink w:anchor="_Toc204945850" w:history="1">
        <w:r w:rsidRPr="00994EA5">
          <w:rPr>
            <w:rStyle w:val="Hiperpovezava"/>
            <w:rFonts w:ascii="Arial" w:hAnsi="Arial" w:cs="Arial"/>
            <w:bCs/>
            <w:noProof/>
            <w:kern w:val="28"/>
            <w:sz w:val="16"/>
            <w:szCs w:val="16"/>
            <w:lang w:eastAsia="sl-SI"/>
          </w:rPr>
          <w:t>IZJAVA O LASTNIŠKI STRUKTURI GOSPODARSKEGA SUBJEKTA</w:t>
        </w:r>
        <w:r w:rsidRPr="00994EA5">
          <w:rPr>
            <w:rFonts w:ascii="Arial" w:hAnsi="Arial" w:cs="Arial"/>
            <w:bCs/>
            <w:noProof/>
            <w:webHidden/>
            <w:sz w:val="16"/>
            <w:szCs w:val="16"/>
          </w:rPr>
          <w:tab/>
        </w:r>
        <w:r w:rsidRPr="00994EA5">
          <w:rPr>
            <w:rFonts w:ascii="Arial" w:hAnsi="Arial" w:cs="Arial"/>
            <w:bCs/>
            <w:noProof/>
            <w:webHidden/>
            <w:sz w:val="16"/>
            <w:szCs w:val="16"/>
          </w:rPr>
          <w:fldChar w:fldCharType="begin"/>
        </w:r>
        <w:r w:rsidRPr="00994EA5">
          <w:rPr>
            <w:rFonts w:ascii="Arial" w:hAnsi="Arial" w:cs="Arial"/>
            <w:bCs/>
            <w:noProof/>
            <w:webHidden/>
            <w:sz w:val="16"/>
            <w:szCs w:val="16"/>
          </w:rPr>
          <w:instrText xml:space="preserve"> PAGEREF _Toc204945850 \h </w:instrText>
        </w:r>
        <w:r w:rsidRPr="00994EA5">
          <w:rPr>
            <w:rFonts w:ascii="Arial" w:hAnsi="Arial" w:cs="Arial"/>
            <w:bCs/>
            <w:noProof/>
            <w:webHidden/>
            <w:sz w:val="16"/>
            <w:szCs w:val="16"/>
          </w:rPr>
        </w:r>
        <w:r w:rsidRPr="00994EA5">
          <w:rPr>
            <w:rFonts w:ascii="Arial" w:hAnsi="Arial" w:cs="Arial"/>
            <w:bCs/>
            <w:noProof/>
            <w:webHidden/>
            <w:sz w:val="16"/>
            <w:szCs w:val="16"/>
          </w:rPr>
          <w:fldChar w:fldCharType="separate"/>
        </w:r>
        <w:r w:rsidRPr="00994EA5">
          <w:rPr>
            <w:rFonts w:ascii="Arial" w:hAnsi="Arial" w:cs="Arial"/>
            <w:bCs/>
            <w:noProof/>
            <w:webHidden/>
            <w:sz w:val="16"/>
            <w:szCs w:val="16"/>
          </w:rPr>
          <w:t>46</w:t>
        </w:r>
        <w:r w:rsidRPr="00994EA5">
          <w:rPr>
            <w:rFonts w:ascii="Arial" w:hAnsi="Arial" w:cs="Arial"/>
            <w:bCs/>
            <w:noProof/>
            <w:webHidden/>
            <w:sz w:val="16"/>
            <w:szCs w:val="16"/>
          </w:rPr>
          <w:fldChar w:fldCharType="end"/>
        </w:r>
      </w:hyperlink>
    </w:p>
    <w:p w14:paraId="49F67B1C" w14:textId="1561B44B" w:rsidR="00994EA5" w:rsidRPr="00994EA5" w:rsidRDefault="00994EA5">
      <w:pPr>
        <w:pStyle w:val="Kazalovsebine1"/>
        <w:tabs>
          <w:tab w:val="right" w:leader="dot" w:pos="9060"/>
        </w:tabs>
        <w:rPr>
          <w:rFonts w:ascii="Arial" w:eastAsiaTheme="minorEastAsia" w:hAnsi="Arial" w:cs="Arial"/>
          <w:b w:val="0"/>
          <w:caps w:val="0"/>
          <w:noProof/>
          <w:kern w:val="2"/>
          <w:sz w:val="16"/>
          <w:szCs w:val="16"/>
          <w:lang w:eastAsia="sl-SI"/>
          <w14:ligatures w14:val="standardContextual"/>
        </w:rPr>
      </w:pPr>
      <w:hyperlink w:anchor="_Toc204945851" w:history="1">
        <w:r w:rsidRPr="00994EA5">
          <w:rPr>
            <w:rStyle w:val="Hiperpovezava"/>
            <w:rFonts w:ascii="Arial" w:hAnsi="Arial" w:cs="Arial"/>
            <w:b w:val="0"/>
            <w:noProof/>
            <w:sz w:val="16"/>
            <w:szCs w:val="16"/>
            <w:lang w:eastAsia="sl-SI"/>
          </w:rPr>
          <w:t>PISNI SPORAZUM</w:t>
        </w:r>
        <w:r w:rsidRPr="00994EA5">
          <w:rPr>
            <w:rFonts w:ascii="Arial" w:hAnsi="Arial" w:cs="Arial"/>
            <w:b w:val="0"/>
            <w:noProof/>
            <w:webHidden/>
            <w:sz w:val="16"/>
            <w:szCs w:val="16"/>
          </w:rPr>
          <w:tab/>
        </w:r>
        <w:r w:rsidRPr="00994EA5">
          <w:rPr>
            <w:rFonts w:ascii="Arial" w:hAnsi="Arial" w:cs="Arial"/>
            <w:b w:val="0"/>
            <w:noProof/>
            <w:webHidden/>
            <w:sz w:val="16"/>
            <w:szCs w:val="16"/>
          </w:rPr>
          <w:fldChar w:fldCharType="begin"/>
        </w:r>
        <w:r w:rsidRPr="00994EA5">
          <w:rPr>
            <w:rFonts w:ascii="Arial" w:hAnsi="Arial" w:cs="Arial"/>
            <w:b w:val="0"/>
            <w:noProof/>
            <w:webHidden/>
            <w:sz w:val="16"/>
            <w:szCs w:val="16"/>
          </w:rPr>
          <w:instrText xml:space="preserve"> PAGEREF _Toc204945851 \h </w:instrText>
        </w:r>
        <w:r w:rsidRPr="00994EA5">
          <w:rPr>
            <w:rFonts w:ascii="Arial" w:hAnsi="Arial" w:cs="Arial"/>
            <w:b w:val="0"/>
            <w:noProof/>
            <w:webHidden/>
            <w:sz w:val="16"/>
            <w:szCs w:val="16"/>
          </w:rPr>
        </w:r>
        <w:r w:rsidRPr="00994EA5">
          <w:rPr>
            <w:rFonts w:ascii="Arial" w:hAnsi="Arial" w:cs="Arial"/>
            <w:b w:val="0"/>
            <w:noProof/>
            <w:webHidden/>
            <w:sz w:val="16"/>
            <w:szCs w:val="16"/>
          </w:rPr>
          <w:fldChar w:fldCharType="separate"/>
        </w:r>
        <w:r w:rsidRPr="00994EA5">
          <w:rPr>
            <w:rFonts w:ascii="Arial" w:hAnsi="Arial" w:cs="Arial"/>
            <w:b w:val="0"/>
            <w:noProof/>
            <w:webHidden/>
            <w:sz w:val="16"/>
            <w:szCs w:val="16"/>
          </w:rPr>
          <w:t>47</w:t>
        </w:r>
        <w:r w:rsidRPr="00994EA5">
          <w:rPr>
            <w:rFonts w:ascii="Arial" w:hAnsi="Arial" w:cs="Arial"/>
            <w:b w:val="0"/>
            <w:noProof/>
            <w:webHidden/>
            <w:sz w:val="16"/>
            <w:szCs w:val="16"/>
          </w:rPr>
          <w:fldChar w:fldCharType="end"/>
        </w:r>
      </w:hyperlink>
    </w:p>
    <w:p w14:paraId="7B951755" w14:textId="0FDDC2CF" w:rsidR="003A1B08" w:rsidRPr="001D1D1F" w:rsidRDefault="009B3F0C" w:rsidP="001F614F">
      <w:pPr>
        <w:rPr>
          <w:rFonts w:asciiTheme="minorHAnsi" w:hAnsiTheme="minorHAnsi" w:cstheme="minorHAnsi"/>
          <w:bCs/>
          <w:szCs w:val="20"/>
        </w:rPr>
      </w:pPr>
      <w:r w:rsidRPr="00994EA5">
        <w:rPr>
          <w:rFonts w:cs="Arial"/>
          <w:bCs/>
          <w:sz w:val="16"/>
          <w:szCs w:val="16"/>
        </w:rPr>
        <w:fldChar w:fldCharType="end"/>
      </w:r>
      <w:bookmarkStart w:id="1" w:name="_Toc336851777"/>
      <w:r w:rsidR="003A1B08" w:rsidRPr="001D1D1F">
        <w:rPr>
          <w:rFonts w:asciiTheme="minorHAnsi" w:hAnsiTheme="minorHAnsi" w:cstheme="minorHAnsi"/>
          <w:bCs/>
          <w:szCs w:val="20"/>
        </w:rPr>
        <w:br w:type="page"/>
      </w:r>
    </w:p>
    <w:p w14:paraId="21AD1AB5" w14:textId="7601CEE5" w:rsidR="00BB1E26" w:rsidRPr="00083B88" w:rsidRDefault="002B2B13" w:rsidP="00366B65">
      <w:pPr>
        <w:pStyle w:val="Naslov1"/>
        <w:rPr>
          <w:sz w:val="22"/>
          <w:szCs w:val="22"/>
        </w:rPr>
      </w:pPr>
      <w:bookmarkStart w:id="2" w:name="_Toc204945793"/>
      <w:r w:rsidRPr="00083B88">
        <w:rPr>
          <w:caps w:val="0"/>
          <w:sz w:val="22"/>
          <w:szCs w:val="22"/>
        </w:rPr>
        <w:lastRenderedPageBreak/>
        <w:t>NAROČNIK</w:t>
      </w:r>
      <w:bookmarkEnd w:id="0"/>
      <w:bookmarkEnd w:id="1"/>
      <w:bookmarkEnd w:id="2"/>
    </w:p>
    <w:p w14:paraId="747DD7F7" w14:textId="0D8B1B03" w:rsidR="006E260D" w:rsidRDefault="006E260D" w:rsidP="006E260D">
      <w:pPr>
        <w:spacing w:line="0" w:lineRule="atLeast"/>
        <w:rPr>
          <w:sz w:val="22"/>
        </w:rPr>
      </w:pPr>
      <w:r w:rsidRPr="006E260D">
        <w:rPr>
          <w:sz w:val="22"/>
        </w:rPr>
        <w:t xml:space="preserve">To javno naročilo izvaja družba Slovenski državni gozdovi, </w:t>
      </w:r>
      <w:proofErr w:type="spellStart"/>
      <w:r w:rsidRPr="006E260D">
        <w:rPr>
          <w:sz w:val="22"/>
        </w:rPr>
        <w:t>d.o.o</w:t>
      </w:r>
      <w:proofErr w:type="spellEnd"/>
      <w:r w:rsidRPr="006E260D">
        <w:rPr>
          <w:sz w:val="22"/>
        </w:rPr>
        <w:t xml:space="preserve">., Rožna ulica 39, 1330 Kočevje (v nadaljevanju: naročnik). Naročnik vabi vse zainteresirane gospodarske subjekte, da predložijo prijavo, skladno z zahtevami iz dokumentacije v zvezi z izdelavo prijave za vzpostavitev dinamičnega nabavnega sistema za </w:t>
      </w:r>
      <w:r w:rsidR="006D18BC">
        <w:rPr>
          <w:sz w:val="22"/>
        </w:rPr>
        <w:t xml:space="preserve">storitve </w:t>
      </w:r>
      <w:r w:rsidR="003A6123" w:rsidRPr="003A6123">
        <w:rPr>
          <w:sz w:val="22"/>
        </w:rPr>
        <w:t>gojitvenih, varstvenih in drugih del, ki so potrebna za zagotavljanje ekoloških funkcij v gozdovih</w:t>
      </w:r>
      <w:r w:rsidRPr="006E260D">
        <w:rPr>
          <w:sz w:val="22"/>
        </w:rPr>
        <w:t xml:space="preserve"> (v nadaljevanju: storitve) po omejenem postopku, za obdobje od vzpostavitve dinamičnega nabavnega sistema, </w:t>
      </w:r>
      <w:r w:rsidR="006D18BC">
        <w:rPr>
          <w:sz w:val="22"/>
        </w:rPr>
        <w:t xml:space="preserve">to je </w:t>
      </w:r>
      <w:r w:rsidRPr="006E260D">
        <w:rPr>
          <w:sz w:val="22"/>
        </w:rPr>
        <w:t>od 01.01.202</w:t>
      </w:r>
      <w:r>
        <w:rPr>
          <w:sz w:val="22"/>
        </w:rPr>
        <w:t>6</w:t>
      </w:r>
      <w:r w:rsidRPr="006E260D">
        <w:rPr>
          <w:sz w:val="22"/>
        </w:rPr>
        <w:t xml:space="preserve"> do 31.12.20</w:t>
      </w:r>
      <w:r>
        <w:rPr>
          <w:sz w:val="22"/>
        </w:rPr>
        <w:t>30</w:t>
      </w:r>
      <w:r w:rsidRPr="006E260D">
        <w:rPr>
          <w:sz w:val="22"/>
        </w:rPr>
        <w:t>.</w:t>
      </w:r>
    </w:p>
    <w:p w14:paraId="195A0B5B" w14:textId="77777777" w:rsidR="00587C4B" w:rsidRDefault="00587C4B" w:rsidP="006E260D">
      <w:pPr>
        <w:spacing w:line="0" w:lineRule="atLeast"/>
        <w:rPr>
          <w:sz w:val="22"/>
        </w:rPr>
      </w:pPr>
    </w:p>
    <w:p w14:paraId="0E51ECCF" w14:textId="4DC9FA6C" w:rsidR="6A97DC06" w:rsidRDefault="00587C4B" w:rsidP="0516482A">
      <w:pPr>
        <w:spacing w:line="0" w:lineRule="atLeast"/>
        <w:rPr>
          <w:sz w:val="22"/>
        </w:rPr>
      </w:pPr>
      <w:bookmarkStart w:id="3" w:name="_Hlk204944438"/>
      <w:r w:rsidRPr="6362D09A">
        <w:rPr>
          <w:sz w:val="22"/>
        </w:rPr>
        <w:t xml:space="preserve">Storitve, ki so predmet javnega naročila so </w:t>
      </w:r>
      <w:r w:rsidR="6CD87D3B" w:rsidRPr="79E9338D">
        <w:rPr>
          <w:sz w:val="22"/>
        </w:rPr>
        <w:t xml:space="preserve">delno </w:t>
      </w:r>
      <w:r w:rsidRPr="6362D09A">
        <w:rPr>
          <w:sz w:val="22"/>
        </w:rPr>
        <w:t xml:space="preserve">sofinancirane iz projekta LIFE RESTORE </w:t>
      </w:r>
      <w:proofErr w:type="spellStart"/>
      <w:r w:rsidRPr="6362D09A">
        <w:rPr>
          <w:sz w:val="22"/>
        </w:rPr>
        <w:t>for</w:t>
      </w:r>
      <w:proofErr w:type="spellEnd"/>
      <w:r w:rsidRPr="6362D09A">
        <w:rPr>
          <w:sz w:val="22"/>
        </w:rPr>
        <w:t xml:space="preserve"> </w:t>
      </w:r>
      <w:proofErr w:type="spellStart"/>
      <w:r w:rsidRPr="6362D09A">
        <w:rPr>
          <w:sz w:val="22"/>
        </w:rPr>
        <w:t>MDD.</w:t>
      </w:r>
      <w:r w:rsidR="6A97DC06" w:rsidRPr="0516482A">
        <w:rPr>
          <w:sz w:val="22"/>
        </w:rPr>
        <w:t>Naročnik</w:t>
      </w:r>
      <w:proofErr w:type="spellEnd"/>
      <w:r w:rsidR="6A97DC06" w:rsidRPr="0516482A">
        <w:rPr>
          <w:sz w:val="22"/>
        </w:rPr>
        <w:t xml:space="preserve"> </w:t>
      </w:r>
      <w:r w:rsidR="6A97DC06" w:rsidRPr="0516482A" w:rsidDel="005A40D3">
        <w:rPr>
          <w:sz w:val="22"/>
        </w:rPr>
        <w:t>bo</w:t>
      </w:r>
      <w:r w:rsidR="6A97DC06" w:rsidRPr="0516482A">
        <w:rPr>
          <w:sz w:val="22"/>
        </w:rPr>
        <w:t xml:space="preserve"> storitve iz te pogodbe naročal tudi za potrebe izvajanja projekta LIFE22-NAT-AT-LIFE RESTORE </w:t>
      </w:r>
      <w:proofErr w:type="spellStart"/>
      <w:r w:rsidR="6A97DC06" w:rsidRPr="0516482A">
        <w:rPr>
          <w:sz w:val="22"/>
        </w:rPr>
        <w:t>for</w:t>
      </w:r>
      <w:proofErr w:type="spellEnd"/>
      <w:r w:rsidR="6A97DC06" w:rsidRPr="0516482A">
        <w:rPr>
          <w:sz w:val="22"/>
        </w:rPr>
        <w:t xml:space="preserve"> MDD, (št. projekta: 101113557) – </w:t>
      </w:r>
      <w:proofErr w:type="spellStart"/>
      <w:r w:rsidR="6A97DC06" w:rsidRPr="0516482A">
        <w:rPr>
          <w:sz w:val="22"/>
        </w:rPr>
        <w:t>Preserving</w:t>
      </w:r>
      <w:proofErr w:type="spellEnd"/>
      <w:r w:rsidR="6A97DC06" w:rsidRPr="0516482A">
        <w:rPr>
          <w:sz w:val="22"/>
        </w:rPr>
        <w:t xml:space="preserve"> </w:t>
      </w:r>
      <w:proofErr w:type="spellStart"/>
      <w:r w:rsidR="6A97DC06" w:rsidRPr="0516482A">
        <w:rPr>
          <w:sz w:val="22"/>
        </w:rPr>
        <w:t>and</w:t>
      </w:r>
      <w:proofErr w:type="spellEnd"/>
      <w:r w:rsidR="6A97DC06" w:rsidRPr="0516482A">
        <w:rPr>
          <w:sz w:val="22"/>
        </w:rPr>
        <w:t xml:space="preserve"> </w:t>
      </w:r>
      <w:proofErr w:type="spellStart"/>
      <w:r w:rsidR="6A97DC06" w:rsidRPr="0516482A">
        <w:rPr>
          <w:sz w:val="22"/>
        </w:rPr>
        <w:t>restoring</w:t>
      </w:r>
      <w:proofErr w:type="spellEnd"/>
      <w:r w:rsidR="6A97DC06" w:rsidRPr="0516482A">
        <w:rPr>
          <w:sz w:val="22"/>
        </w:rPr>
        <w:t xml:space="preserve"> </w:t>
      </w:r>
      <w:proofErr w:type="spellStart"/>
      <w:r w:rsidR="6A97DC06" w:rsidRPr="0516482A">
        <w:rPr>
          <w:sz w:val="22"/>
        </w:rPr>
        <w:t>floodplain</w:t>
      </w:r>
      <w:proofErr w:type="spellEnd"/>
      <w:r w:rsidR="6A97DC06" w:rsidRPr="0516482A">
        <w:rPr>
          <w:sz w:val="22"/>
        </w:rPr>
        <w:t xml:space="preserve"> </w:t>
      </w:r>
      <w:proofErr w:type="spellStart"/>
      <w:r w:rsidR="6A97DC06" w:rsidRPr="0516482A">
        <w:rPr>
          <w:sz w:val="22"/>
        </w:rPr>
        <w:t>forest</w:t>
      </w:r>
      <w:proofErr w:type="spellEnd"/>
      <w:r w:rsidR="6A97DC06" w:rsidRPr="0516482A">
        <w:rPr>
          <w:sz w:val="22"/>
        </w:rPr>
        <w:t xml:space="preserve"> </w:t>
      </w:r>
      <w:proofErr w:type="spellStart"/>
      <w:r w:rsidR="6A97DC06" w:rsidRPr="0516482A">
        <w:rPr>
          <w:sz w:val="22"/>
        </w:rPr>
        <w:t>habitats</w:t>
      </w:r>
      <w:proofErr w:type="spellEnd"/>
      <w:r w:rsidR="6A97DC06" w:rsidRPr="0516482A">
        <w:rPr>
          <w:sz w:val="22"/>
        </w:rPr>
        <w:t xml:space="preserve"> </w:t>
      </w:r>
      <w:proofErr w:type="spellStart"/>
      <w:r w:rsidR="6A97DC06" w:rsidRPr="0516482A">
        <w:rPr>
          <w:sz w:val="22"/>
        </w:rPr>
        <w:t>along</w:t>
      </w:r>
      <w:proofErr w:type="spellEnd"/>
      <w:r w:rsidR="6A97DC06" w:rsidRPr="0516482A">
        <w:rPr>
          <w:sz w:val="22"/>
        </w:rPr>
        <w:t xml:space="preserve"> </w:t>
      </w:r>
      <w:proofErr w:type="spellStart"/>
      <w:r w:rsidR="6A97DC06" w:rsidRPr="0516482A">
        <w:rPr>
          <w:sz w:val="22"/>
        </w:rPr>
        <w:t>the</w:t>
      </w:r>
      <w:proofErr w:type="spellEnd"/>
      <w:r w:rsidR="6A97DC06" w:rsidRPr="0516482A">
        <w:rPr>
          <w:sz w:val="22"/>
        </w:rPr>
        <w:t xml:space="preserve"> Mura-Drava-</w:t>
      </w:r>
      <w:proofErr w:type="spellStart"/>
      <w:r w:rsidR="6A97DC06" w:rsidRPr="0516482A">
        <w:rPr>
          <w:sz w:val="22"/>
        </w:rPr>
        <w:t>Danube</w:t>
      </w:r>
      <w:proofErr w:type="spellEnd"/>
      <w:r w:rsidR="6A97DC06" w:rsidRPr="0516482A">
        <w:rPr>
          <w:sz w:val="22"/>
        </w:rPr>
        <w:t xml:space="preserve"> </w:t>
      </w:r>
      <w:proofErr w:type="spellStart"/>
      <w:r w:rsidR="6A97DC06" w:rsidRPr="0516482A">
        <w:rPr>
          <w:sz w:val="22"/>
        </w:rPr>
        <w:t>rivers</w:t>
      </w:r>
      <w:proofErr w:type="spellEnd"/>
      <w:r w:rsidR="6A97DC06" w:rsidRPr="0516482A">
        <w:rPr>
          <w:sz w:val="22"/>
        </w:rPr>
        <w:t>, kateri se zaključi 30.9.2028.</w:t>
      </w:r>
    </w:p>
    <w:p w14:paraId="13BCC4A6" w14:textId="3AC11872" w:rsidR="6A97DC06" w:rsidRDefault="6A97DC06">
      <w:pPr>
        <w:rPr>
          <w:sz w:val="22"/>
        </w:rPr>
      </w:pPr>
      <w:r w:rsidRPr="0516482A">
        <w:rPr>
          <w:sz w:val="22"/>
        </w:rPr>
        <w:t xml:space="preserve">Posamezne storitve in dobava potrebnega materiala za potrebe projekta LIFE22-NAT-AT-LIFE RESTORE </w:t>
      </w:r>
      <w:proofErr w:type="spellStart"/>
      <w:r w:rsidRPr="0516482A">
        <w:rPr>
          <w:sz w:val="22"/>
        </w:rPr>
        <w:t>for</w:t>
      </w:r>
      <w:proofErr w:type="spellEnd"/>
      <w:r w:rsidRPr="0516482A">
        <w:rPr>
          <w:sz w:val="22"/>
        </w:rPr>
        <w:t xml:space="preserve"> MDD, (št. projekta: 101113557), se sofinancira iz sredstev LIFE Evropske komisije, Evropske unije, v višini 67 %, iz Proračuna Republike Slovenije v višini 20 % in iz lastnih sredstev, v višini 13 %.</w:t>
      </w:r>
    </w:p>
    <w:p w14:paraId="581C5F55" w14:textId="3011F3E0" w:rsidR="79E9338D" w:rsidRDefault="79E9338D" w:rsidP="79E9338D">
      <w:pPr>
        <w:rPr>
          <w:sz w:val="22"/>
        </w:rPr>
      </w:pPr>
    </w:p>
    <w:p w14:paraId="3BB5206B" w14:textId="77777777" w:rsidR="006A42F8" w:rsidRDefault="006A42F8" w:rsidP="006A42F8">
      <w:pPr>
        <w:spacing w:line="0" w:lineRule="atLeast"/>
        <w:rPr>
          <w:rFonts w:eastAsia="Arial" w:cs="Arial"/>
          <w:sz w:val="22"/>
        </w:rPr>
      </w:pPr>
      <w:r w:rsidRPr="5E39D700">
        <w:rPr>
          <w:rFonts w:eastAsia="Arial" w:cs="Arial"/>
          <w:sz w:val="22"/>
        </w:rPr>
        <w:t xml:space="preserve">Naročnik načrtuje, da bo za predmetno naročilo kandidiral za sofinanciranje iz evropskih sredstev v okviru </w:t>
      </w:r>
      <w:r w:rsidRPr="00AF15A5">
        <w:rPr>
          <w:rFonts w:eastAsia="Arial" w:cs="Arial"/>
          <w:sz w:val="22"/>
        </w:rPr>
        <w:t>Strateškega načrta skupne politike -SKP (SN 2023–2027) in kot projektni partner v okviru Programa evropske kohezijske politike 2021-2027.</w:t>
      </w:r>
      <w:r>
        <w:rPr>
          <w:rFonts w:eastAsia="Arial" w:cs="Arial"/>
          <w:sz w:val="22"/>
        </w:rPr>
        <w:t xml:space="preserve"> </w:t>
      </w:r>
      <w:r w:rsidRPr="5E39D700">
        <w:rPr>
          <w:rFonts w:eastAsia="Arial" w:cs="Arial"/>
          <w:sz w:val="22"/>
        </w:rPr>
        <w:t>V kolikor bo sofinanciranje odobreno, bo naročilo delno financirano iz sredstev EU</w:t>
      </w:r>
      <w:r>
        <w:rPr>
          <w:rFonts w:eastAsia="Arial" w:cs="Arial"/>
          <w:sz w:val="22"/>
        </w:rPr>
        <w:t xml:space="preserve">, </w:t>
      </w:r>
      <w:r w:rsidRPr="00A85909">
        <w:rPr>
          <w:rFonts w:eastAsia="Arial" w:cs="Arial"/>
          <w:sz w:val="22"/>
        </w:rPr>
        <w:t>delno iz sredstev Republike Slovenije</w:t>
      </w:r>
      <w:r w:rsidRPr="5E39D700">
        <w:rPr>
          <w:rFonts w:eastAsia="Arial" w:cs="Arial"/>
          <w:sz w:val="22"/>
        </w:rPr>
        <w:t>. V tem primeru bo izvajalec dolžan upoštevati vsa pravila, ki izhajajo iz predpisov EU in nacionalne zakonodaje glede obveščanja javnosti, poročanja, vidnosti projekta (npr. uporaba logotipov, objave, označevanje materialov ipd.).</w:t>
      </w:r>
    </w:p>
    <w:p w14:paraId="476E984D" w14:textId="675699EA" w:rsidR="6362D09A" w:rsidRDefault="6362D09A" w:rsidP="61D06C8F">
      <w:pPr>
        <w:spacing w:line="0" w:lineRule="atLeast"/>
        <w:rPr>
          <w:sz w:val="22"/>
        </w:rPr>
      </w:pPr>
    </w:p>
    <w:p w14:paraId="3A85C06F" w14:textId="77777777" w:rsidR="00152883" w:rsidRPr="00083B88" w:rsidRDefault="00C91BF6" w:rsidP="00152883">
      <w:pPr>
        <w:pStyle w:val="Naslov1"/>
        <w:rPr>
          <w:sz w:val="22"/>
          <w:szCs w:val="22"/>
        </w:rPr>
      </w:pPr>
      <w:bookmarkStart w:id="4" w:name="_Toc336851730"/>
      <w:bookmarkStart w:id="5" w:name="_Toc336851778"/>
      <w:bookmarkStart w:id="6" w:name="_Toc204945794"/>
      <w:bookmarkEnd w:id="3"/>
      <w:r w:rsidRPr="00083B88">
        <w:rPr>
          <w:sz w:val="22"/>
          <w:szCs w:val="22"/>
        </w:rPr>
        <w:t>OZNAKA IN PREDMET JAVNEGA NAROČILA</w:t>
      </w:r>
      <w:bookmarkEnd w:id="4"/>
      <w:bookmarkEnd w:id="5"/>
      <w:bookmarkEnd w:id="6"/>
    </w:p>
    <w:p w14:paraId="383446E1" w14:textId="27C2BC30" w:rsidR="00765DEE" w:rsidRPr="00083B88" w:rsidRDefault="00765DEE" w:rsidP="00765DEE">
      <w:pPr>
        <w:rPr>
          <w:sz w:val="22"/>
        </w:rPr>
      </w:pPr>
      <w:bookmarkStart w:id="7" w:name="_Toc336851731"/>
      <w:bookmarkStart w:id="8" w:name="_Toc336851779"/>
      <w:r w:rsidRPr="00D717AC">
        <w:rPr>
          <w:b/>
          <w:bCs/>
          <w:sz w:val="22"/>
        </w:rPr>
        <w:t>Oznaka:</w:t>
      </w:r>
      <w:r w:rsidRPr="00083B88">
        <w:rPr>
          <w:sz w:val="22"/>
        </w:rPr>
        <w:t xml:space="preserve"> </w:t>
      </w:r>
      <w:r w:rsidR="007C1154" w:rsidRPr="00083B88">
        <w:rPr>
          <w:sz w:val="22"/>
        </w:rPr>
        <w:t xml:space="preserve"> </w:t>
      </w:r>
      <w:r w:rsidR="00A5450C">
        <w:rPr>
          <w:sz w:val="22"/>
        </w:rPr>
        <w:t>GOJ 2026</w:t>
      </w:r>
    </w:p>
    <w:p w14:paraId="4546A0C1" w14:textId="029DCF62" w:rsidR="004306AB" w:rsidRDefault="007C1154" w:rsidP="004306AB">
      <w:pPr>
        <w:rPr>
          <w:sz w:val="22"/>
        </w:rPr>
      </w:pPr>
      <w:r w:rsidRPr="00D717AC">
        <w:rPr>
          <w:b/>
          <w:bCs/>
          <w:sz w:val="22"/>
        </w:rPr>
        <w:t>Predmet:</w:t>
      </w:r>
      <w:r w:rsidRPr="00083B88">
        <w:rPr>
          <w:sz w:val="22"/>
        </w:rPr>
        <w:t xml:space="preserve"> </w:t>
      </w:r>
      <w:r w:rsidR="00A5450C">
        <w:rPr>
          <w:sz w:val="22"/>
        </w:rPr>
        <w:t>Storitve gojitvenih, varstvenih in drugih del, ki so potrebna za zagotavljanje ekoloških funkcij v gozdovih</w:t>
      </w:r>
      <w:r w:rsidR="00BF0A95">
        <w:rPr>
          <w:sz w:val="22"/>
        </w:rPr>
        <w:t xml:space="preserve"> </w:t>
      </w:r>
      <w:r w:rsidR="7F07BF4D" w:rsidRPr="4F8A99A7">
        <w:rPr>
          <w:sz w:val="22"/>
        </w:rPr>
        <w:t>v</w:t>
      </w:r>
      <w:r w:rsidR="00F053AA" w:rsidRPr="00F053AA">
        <w:rPr>
          <w:sz w:val="22"/>
        </w:rPr>
        <w:t xml:space="preserve"> </w:t>
      </w:r>
      <w:r w:rsidR="7F07BF4D" w:rsidRPr="2EB9BB27">
        <w:rPr>
          <w:sz w:val="22"/>
        </w:rPr>
        <w:t>13 (</w:t>
      </w:r>
      <w:r w:rsidR="7F07BF4D" w:rsidRPr="534CDA5E">
        <w:rPr>
          <w:sz w:val="22"/>
        </w:rPr>
        <w:t xml:space="preserve">trinajstih) </w:t>
      </w:r>
      <w:r w:rsidR="3DDDF4F8" w:rsidRPr="2B34405A">
        <w:rPr>
          <w:sz w:val="22"/>
        </w:rPr>
        <w:t xml:space="preserve">kategorijah </w:t>
      </w:r>
      <w:r w:rsidR="004306AB" w:rsidRPr="003A713A">
        <w:rPr>
          <w:sz w:val="22"/>
        </w:rPr>
        <w:t xml:space="preserve">in </w:t>
      </w:r>
      <w:r w:rsidR="004306AB" w:rsidRPr="00083B88">
        <w:rPr>
          <w:sz w:val="22"/>
        </w:rPr>
        <w:t>sicer:</w:t>
      </w:r>
    </w:p>
    <w:p w14:paraId="45FCCB95" w14:textId="77777777" w:rsidR="009774A0" w:rsidRDefault="009774A0" w:rsidP="004306AB">
      <w:pPr>
        <w:rPr>
          <w:sz w:val="22"/>
        </w:rPr>
      </w:pPr>
    </w:p>
    <w:p w14:paraId="3B40C969" w14:textId="5F523CD6" w:rsidR="009774A0" w:rsidRDefault="006D18BC" w:rsidP="26A7C0AA">
      <w:pPr>
        <w:rPr>
          <w:sz w:val="22"/>
        </w:rPr>
      </w:pPr>
      <w:r w:rsidRPr="26A7C0AA">
        <w:rPr>
          <w:sz w:val="22"/>
        </w:rPr>
        <w:t>Kategorija</w:t>
      </w:r>
      <w:r w:rsidR="009774A0" w:rsidRPr="26A7C0AA">
        <w:rPr>
          <w:sz w:val="22"/>
        </w:rPr>
        <w:t xml:space="preserve"> 1: </w:t>
      </w:r>
      <w:r w:rsidR="00BF0A95" w:rsidRPr="00BF0A95">
        <w:rPr>
          <w:sz w:val="22"/>
        </w:rPr>
        <w:t xml:space="preserve">Storitve gojitvenih, varstvenih in drugih del </w:t>
      </w:r>
      <w:r w:rsidR="009774A0" w:rsidRPr="26A7C0AA">
        <w:rPr>
          <w:sz w:val="22"/>
        </w:rPr>
        <w:t xml:space="preserve">v državnih gozdovih </w:t>
      </w:r>
    </w:p>
    <w:p w14:paraId="097D87E0" w14:textId="77777777" w:rsidR="009774A0" w:rsidRDefault="009774A0" w:rsidP="004306AB">
      <w:pPr>
        <w:rPr>
          <w:sz w:val="22"/>
        </w:rPr>
      </w:pPr>
    </w:p>
    <w:p w14:paraId="23D02563" w14:textId="358348B7" w:rsidR="009774A0" w:rsidRDefault="006D18BC" w:rsidP="521FBB0E">
      <w:pPr>
        <w:rPr>
          <w:sz w:val="22"/>
        </w:rPr>
      </w:pPr>
      <w:r w:rsidRPr="521FBB0E">
        <w:rPr>
          <w:sz w:val="22"/>
        </w:rPr>
        <w:t>Kategorija</w:t>
      </w:r>
      <w:r w:rsidR="009774A0" w:rsidRPr="521FBB0E">
        <w:rPr>
          <w:sz w:val="22"/>
        </w:rPr>
        <w:t xml:space="preserve"> 2: </w:t>
      </w:r>
      <w:r w:rsidR="00BF0A95">
        <w:rPr>
          <w:sz w:val="22"/>
        </w:rPr>
        <w:t>Storitve gojitvenih, varstvenih in drugih del v državnih gozdovih</w:t>
      </w:r>
      <w:r w:rsidR="00200C1A">
        <w:rPr>
          <w:sz w:val="22"/>
        </w:rPr>
        <w:t xml:space="preserve"> - </w:t>
      </w:r>
      <w:r w:rsidR="00200C1A" w:rsidRPr="521FBB0E">
        <w:rPr>
          <w:sz w:val="22"/>
        </w:rPr>
        <w:t>ohranjanje in razvoj kmetij in podeželja na območjih z omejenimi možnostmi gospodarjenja  z državnimi gozdovi</w:t>
      </w:r>
      <w:r w:rsidR="009774A0" w:rsidRPr="521FBB0E">
        <w:rPr>
          <w:sz w:val="22"/>
        </w:rPr>
        <w:t xml:space="preserve"> </w:t>
      </w:r>
      <w:r w:rsidR="00DF33D5">
        <w:rPr>
          <w:sz w:val="22"/>
        </w:rPr>
        <w:t>v Pomurski statistični regiji</w:t>
      </w:r>
    </w:p>
    <w:p w14:paraId="331766D1" w14:textId="77777777" w:rsidR="009774A0" w:rsidRDefault="009774A0" w:rsidP="004306AB">
      <w:pPr>
        <w:rPr>
          <w:sz w:val="22"/>
        </w:rPr>
      </w:pPr>
    </w:p>
    <w:p w14:paraId="2835D23A" w14:textId="2785AD92" w:rsidR="00DF33D5" w:rsidRPr="00DF33D5" w:rsidRDefault="00DF33D5" w:rsidP="00DF33D5">
      <w:pPr>
        <w:rPr>
          <w:sz w:val="22"/>
        </w:rPr>
      </w:pPr>
      <w:r w:rsidRPr="00DF33D5">
        <w:rPr>
          <w:sz w:val="22"/>
        </w:rPr>
        <w:t xml:space="preserve">Kategorija </w:t>
      </w:r>
      <w:r>
        <w:rPr>
          <w:sz w:val="22"/>
        </w:rPr>
        <w:t>3</w:t>
      </w:r>
      <w:r w:rsidRPr="00DF33D5">
        <w:rPr>
          <w:sz w:val="22"/>
        </w:rPr>
        <w:t xml:space="preserve">: </w:t>
      </w:r>
      <w:bookmarkStart w:id="9" w:name="_Hlk203734732"/>
      <w:r w:rsidR="00BF0A95">
        <w:rPr>
          <w:sz w:val="22"/>
        </w:rPr>
        <w:t xml:space="preserve">Storitve gojitvenih, varstvenih in drugih del </w:t>
      </w:r>
      <w:bookmarkEnd w:id="9"/>
      <w:r w:rsidR="00BF0A95">
        <w:rPr>
          <w:sz w:val="22"/>
        </w:rPr>
        <w:t>v državnih gozdovih</w:t>
      </w:r>
      <w:r w:rsidR="00200C1A">
        <w:rPr>
          <w:sz w:val="22"/>
        </w:rPr>
        <w:t xml:space="preserve"> - </w:t>
      </w:r>
      <w:r w:rsidR="00200C1A" w:rsidRPr="521FBB0E">
        <w:rPr>
          <w:sz w:val="22"/>
        </w:rPr>
        <w:t>ohranjanje in razvoj kmetij in podeželja na območjih z omejenimi možnostmi gospodarjenja  z državnimi gozdovi</w:t>
      </w:r>
      <w:r w:rsidRPr="00DF33D5">
        <w:rPr>
          <w:sz w:val="22"/>
        </w:rPr>
        <w:t xml:space="preserve"> v Po</w:t>
      </w:r>
      <w:r>
        <w:rPr>
          <w:sz w:val="22"/>
        </w:rPr>
        <w:t>dravski</w:t>
      </w:r>
      <w:r w:rsidRPr="00DF33D5">
        <w:rPr>
          <w:sz w:val="22"/>
        </w:rPr>
        <w:t xml:space="preserve"> statistični regiji</w:t>
      </w:r>
    </w:p>
    <w:p w14:paraId="6892631D" w14:textId="77777777" w:rsidR="00DF33D5" w:rsidRDefault="00DF33D5" w:rsidP="004D2550">
      <w:pPr>
        <w:rPr>
          <w:sz w:val="22"/>
        </w:rPr>
      </w:pPr>
    </w:p>
    <w:p w14:paraId="1FF3F1EF" w14:textId="18458DB5" w:rsidR="00DF33D5" w:rsidRPr="00DF33D5" w:rsidRDefault="00DF33D5" w:rsidP="00DF33D5">
      <w:pPr>
        <w:rPr>
          <w:sz w:val="22"/>
        </w:rPr>
      </w:pPr>
      <w:r w:rsidRPr="00DF33D5">
        <w:rPr>
          <w:sz w:val="22"/>
        </w:rPr>
        <w:t xml:space="preserve">Kategorija </w:t>
      </w:r>
      <w:r>
        <w:rPr>
          <w:sz w:val="22"/>
        </w:rPr>
        <w:t>4</w:t>
      </w:r>
      <w:r w:rsidRPr="00DF33D5">
        <w:rPr>
          <w:sz w:val="22"/>
        </w:rPr>
        <w:t xml:space="preserve">: </w:t>
      </w:r>
      <w:r w:rsidR="00BF0A95">
        <w:rPr>
          <w:sz w:val="22"/>
        </w:rPr>
        <w:t>Storitve gojitvenih, varstvenih in drugih del v državnih gozdovih</w:t>
      </w:r>
      <w:r w:rsidRPr="00DF33D5">
        <w:rPr>
          <w:sz w:val="22"/>
        </w:rPr>
        <w:t xml:space="preserve"> </w:t>
      </w:r>
      <w:r w:rsidR="00200C1A">
        <w:rPr>
          <w:sz w:val="22"/>
        </w:rPr>
        <w:t xml:space="preserve">- </w:t>
      </w:r>
      <w:r w:rsidR="00200C1A" w:rsidRPr="521FBB0E">
        <w:rPr>
          <w:sz w:val="22"/>
        </w:rPr>
        <w:t xml:space="preserve">ohranjanje in razvoj kmetij in podeželja na območjih z omejenimi možnostmi gospodarjenja  z državnimi gozdovi </w:t>
      </w:r>
      <w:r w:rsidRPr="00DF33D5">
        <w:rPr>
          <w:sz w:val="22"/>
        </w:rPr>
        <w:t xml:space="preserve">v </w:t>
      </w:r>
      <w:r>
        <w:rPr>
          <w:sz w:val="22"/>
        </w:rPr>
        <w:t>Koroški</w:t>
      </w:r>
      <w:r w:rsidRPr="00DF33D5">
        <w:rPr>
          <w:sz w:val="22"/>
        </w:rPr>
        <w:t xml:space="preserve"> statistični regiji</w:t>
      </w:r>
    </w:p>
    <w:p w14:paraId="051D234E" w14:textId="77777777" w:rsidR="00DF33D5" w:rsidRDefault="00DF33D5" w:rsidP="004D2550">
      <w:pPr>
        <w:rPr>
          <w:sz w:val="22"/>
        </w:rPr>
      </w:pPr>
    </w:p>
    <w:p w14:paraId="0D2FBFBD" w14:textId="7C957B3C" w:rsidR="00DF33D5" w:rsidRPr="00DF33D5" w:rsidRDefault="00DF33D5" w:rsidP="00DF33D5">
      <w:pPr>
        <w:rPr>
          <w:sz w:val="22"/>
        </w:rPr>
      </w:pPr>
      <w:r w:rsidRPr="00DF33D5">
        <w:rPr>
          <w:sz w:val="22"/>
        </w:rPr>
        <w:t xml:space="preserve">Kategorija </w:t>
      </w:r>
      <w:r>
        <w:rPr>
          <w:sz w:val="22"/>
        </w:rPr>
        <w:t>5</w:t>
      </w:r>
      <w:r w:rsidRPr="00DF33D5">
        <w:rPr>
          <w:sz w:val="22"/>
        </w:rPr>
        <w:t xml:space="preserve">: </w:t>
      </w:r>
      <w:r w:rsidR="00BF0A95">
        <w:rPr>
          <w:sz w:val="22"/>
        </w:rPr>
        <w:t>Storitve gojitvenih, varstvenih in drugih del v državnih gozdovih</w:t>
      </w:r>
      <w:r w:rsidRPr="00DF33D5">
        <w:rPr>
          <w:sz w:val="22"/>
        </w:rPr>
        <w:t xml:space="preserve"> </w:t>
      </w:r>
      <w:r w:rsidR="00200C1A">
        <w:rPr>
          <w:sz w:val="22"/>
        </w:rPr>
        <w:t xml:space="preserve">- </w:t>
      </w:r>
      <w:r w:rsidR="00200C1A" w:rsidRPr="521FBB0E">
        <w:rPr>
          <w:sz w:val="22"/>
        </w:rPr>
        <w:t xml:space="preserve">ohranjanje in razvoj kmetij in podeželja na območjih z omejenimi možnostmi gospodarjenja  z državnimi gozdovi </w:t>
      </w:r>
      <w:r w:rsidRPr="00DF33D5">
        <w:rPr>
          <w:sz w:val="22"/>
        </w:rPr>
        <w:t xml:space="preserve">v </w:t>
      </w:r>
      <w:r>
        <w:rPr>
          <w:sz w:val="22"/>
        </w:rPr>
        <w:t xml:space="preserve">Savinjski </w:t>
      </w:r>
      <w:r w:rsidRPr="00DF33D5">
        <w:rPr>
          <w:sz w:val="22"/>
        </w:rPr>
        <w:t>statistični regiji</w:t>
      </w:r>
    </w:p>
    <w:p w14:paraId="020BB7D7" w14:textId="77777777" w:rsidR="00DF33D5" w:rsidRPr="00DF33D5" w:rsidRDefault="00DF33D5" w:rsidP="00DF33D5">
      <w:pPr>
        <w:rPr>
          <w:sz w:val="22"/>
        </w:rPr>
      </w:pPr>
    </w:p>
    <w:p w14:paraId="5EC889AE" w14:textId="6F3FF39E" w:rsidR="00DF33D5" w:rsidRPr="00DF33D5" w:rsidRDefault="00DF33D5" w:rsidP="00DF33D5">
      <w:pPr>
        <w:rPr>
          <w:sz w:val="22"/>
        </w:rPr>
      </w:pPr>
      <w:r w:rsidRPr="00DF33D5">
        <w:rPr>
          <w:sz w:val="22"/>
        </w:rPr>
        <w:lastRenderedPageBreak/>
        <w:t xml:space="preserve">Kategorija </w:t>
      </w:r>
      <w:r>
        <w:rPr>
          <w:sz w:val="22"/>
        </w:rPr>
        <w:t>6</w:t>
      </w:r>
      <w:r w:rsidRPr="00DF33D5">
        <w:rPr>
          <w:sz w:val="22"/>
        </w:rPr>
        <w:t xml:space="preserve">: </w:t>
      </w:r>
      <w:r w:rsidR="00BF0A95">
        <w:rPr>
          <w:sz w:val="22"/>
        </w:rPr>
        <w:t>Storitve gojitvenih, varstvenih in drugih del v državnih gozdovih</w:t>
      </w:r>
      <w:r w:rsidRPr="00DF33D5">
        <w:rPr>
          <w:sz w:val="22"/>
        </w:rPr>
        <w:t xml:space="preserve"> </w:t>
      </w:r>
      <w:r w:rsidR="008C1579">
        <w:rPr>
          <w:sz w:val="22"/>
        </w:rPr>
        <w:t xml:space="preserve">- </w:t>
      </w:r>
      <w:r w:rsidR="008C1579" w:rsidRPr="521FBB0E">
        <w:rPr>
          <w:sz w:val="22"/>
        </w:rPr>
        <w:t xml:space="preserve">ohranjanje in razvoj kmetij in podeželja na območjih z omejenimi možnostmi gospodarjenja  z državnimi gozdovi </w:t>
      </w:r>
      <w:r w:rsidRPr="00DF33D5">
        <w:rPr>
          <w:sz w:val="22"/>
        </w:rPr>
        <w:t xml:space="preserve">v </w:t>
      </w:r>
      <w:r>
        <w:rPr>
          <w:sz w:val="22"/>
        </w:rPr>
        <w:t>Zasavski</w:t>
      </w:r>
      <w:r w:rsidRPr="00DF33D5">
        <w:rPr>
          <w:sz w:val="22"/>
        </w:rPr>
        <w:t xml:space="preserve"> statistični regiji</w:t>
      </w:r>
    </w:p>
    <w:p w14:paraId="5C4037BE" w14:textId="4E56BF03" w:rsidR="00DF33D5" w:rsidRDefault="00DF33D5" w:rsidP="00DF33D5">
      <w:pPr>
        <w:rPr>
          <w:sz w:val="22"/>
        </w:rPr>
      </w:pPr>
    </w:p>
    <w:p w14:paraId="61994FEB" w14:textId="3EB8509B" w:rsidR="00DF33D5" w:rsidRPr="00DF33D5" w:rsidRDefault="00DF33D5" w:rsidP="00DF33D5">
      <w:pPr>
        <w:rPr>
          <w:sz w:val="22"/>
        </w:rPr>
      </w:pPr>
      <w:bookmarkStart w:id="10" w:name="_Hlk199871182"/>
      <w:r w:rsidRPr="00DF33D5">
        <w:rPr>
          <w:sz w:val="22"/>
        </w:rPr>
        <w:t xml:space="preserve">Kategorija </w:t>
      </w:r>
      <w:r>
        <w:rPr>
          <w:sz w:val="22"/>
        </w:rPr>
        <w:t>7</w:t>
      </w:r>
      <w:r w:rsidRPr="00DF33D5">
        <w:rPr>
          <w:sz w:val="22"/>
        </w:rPr>
        <w:t xml:space="preserve">: </w:t>
      </w:r>
      <w:r w:rsidR="00BF0A95">
        <w:rPr>
          <w:sz w:val="22"/>
        </w:rPr>
        <w:t>Storitve gojitvenih, varstvenih in drugih del v državnih gozdovih</w:t>
      </w:r>
      <w:r w:rsidRPr="00DF33D5">
        <w:rPr>
          <w:sz w:val="22"/>
        </w:rPr>
        <w:t xml:space="preserve"> </w:t>
      </w:r>
      <w:r w:rsidR="008C1579">
        <w:rPr>
          <w:sz w:val="22"/>
        </w:rPr>
        <w:t xml:space="preserve">- </w:t>
      </w:r>
      <w:r w:rsidR="008C1579" w:rsidRPr="521FBB0E">
        <w:rPr>
          <w:sz w:val="22"/>
        </w:rPr>
        <w:t xml:space="preserve">ohranjanje in razvoj kmetij in podeželja na območjih z omejenimi možnostmi gospodarjenja  z državnimi gozdovi </w:t>
      </w:r>
      <w:r w:rsidRPr="00DF33D5">
        <w:rPr>
          <w:sz w:val="22"/>
        </w:rPr>
        <w:t>v Posavski statistični regiji</w:t>
      </w:r>
    </w:p>
    <w:bookmarkEnd w:id="10"/>
    <w:p w14:paraId="16987199" w14:textId="77777777" w:rsidR="00DF33D5" w:rsidRPr="00DF33D5" w:rsidRDefault="00DF33D5" w:rsidP="00DF33D5">
      <w:pPr>
        <w:rPr>
          <w:sz w:val="22"/>
        </w:rPr>
      </w:pPr>
    </w:p>
    <w:p w14:paraId="2F8052A7" w14:textId="284B8B34" w:rsidR="00DF33D5" w:rsidRPr="00DF33D5" w:rsidRDefault="00DF33D5" w:rsidP="00DF33D5">
      <w:pPr>
        <w:rPr>
          <w:sz w:val="22"/>
        </w:rPr>
      </w:pPr>
      <w:bookmarkStart w:id="11" w:name="_Hlk199871207"/>
      <w:r w:rsidRPr="00DF33D5">
        <w:rPr>
          <w:sz w:val="22"/>
        </w:rPr>
        <w:t xml:space="preserve">Kategorija </w:t>
      </w:r>
      <w:r>
        <w:rPr>
          <w:sz w:val="22"/>
        </w:rPr>
        <w:t>8</w:t>
      </w:r>
      <w:r w:rsidRPr="00DF33D5">
        <w:rPr>
          <w:sz w:val="22"/>
        </w:rPr>
        <w:t xml:space="preserve">: </w:t>
      </w:r>
      <w:r w:rsidR="00BF0A95">
        <w:rPr>
          <w:sz w:val="22"/>
        </w:rPr>
        <w:t>Storitve gojitvenih, varstvenih in drugih del v državnih gozdovih</w:t>
      </w:r>
      <w:r w:rsidRPr="00DF33D5">
        <w:rPr>
          <w:sz w:val="22"/>
        </w:rPr>
        <w:t xml:space="preserve"> </w:t>
      </w:r>
      <w:r w:rsidR="009F7509">
        <w:rPr>
          <w:sz w:val="22"/>
        </w:rPr>
        <w:t xml:space="preserve">- </w:t>
      </w:r>
      <w:r w:rsidR="009F7509" w:rsidRPr="521FBB0E">
        <w:rPr>
          <w:sz w:val="22"/>
        </w:rPr>
        <w:t xml:space="preserve">ohranjanje in razvoj kmetij in podeželja na območjih z omejenimi možnostmi gospodarjenja  z državnimi gozdovi </w:t>
      </w:r>
      <w:r w:rsidRPr="00DF33D5">
        <w:rPr>
          <w:sz w:val="22"/>
        </w:rPr>
        <w:t xml:space="preserve">v </w:t>
      </w:r>
      <w:r>
        <w:rPr>
          <w:sz w:val="22"/>
        </w:rPr>
        <w:t>Jugovzhodni</w:t>
      </w:r>
      <w:r w:rsidRPr="00DF33D5">
        <w:rPr>
          <w:sz w:val="22"/>
        </w:rPr>
        <w:t xml:space="preserve"> statistični regiji</w:t>
      </w:r>
    </w:p>
    <w:bookmarkEnd w:id="11"/>
    <w:p w14:paraId="714AC0CA" w14:textId="77777777" w:rsidR="00DF33D5" w:rsidRPr="00DF33D5" w:rsidRDefault="00DF33D5" w:rsidP="00DF33D5">
      <w:pPr>
        <w:rPr>
          <w:sz w:val="22"/>
        </w:rPr>
      </w:pPr>
    </w:p>
    <w:p w14:paraId="32BE0CBF" w14:textId="1020794E" w:rsidR="00DF33D5" w:rsidRPr="00DF33D5" w:rsidRDefault="00DF33D5" w:rsidP="00DF33D5">
      <w:pPr>
        <w:rPr>
          <w:sz w:val="22"/>
        </w:rPr>
      </w:pPr>
      <w:r w:rsidRPr="00DF33D5">
        <w:rPr>
          <w:sz w:val="22"/>
        </w:rPr>
        <w:t xml:space="preserve">Kategorija </w:t>
      </w:r>
      <w:r>
        <w:rPr>
          <w:sz w:val="22"/>
        </w:rPr>
        <w:t>9</w:t>
      </w:r>
      <w:r w:rsidRPr="00DF33D5">
        <w:rPr>
          <w:sz w:val="22"/>
        </w:rPr>
        <w:t xml:space="preserve">: </w:t>
      </w:r>
      <w:r w:rsidR="00BF0A95">
        <w:rPr>
          <w:sz w:val="22"/>
        </w:rPr>
        <w:t>Storitve gojitvenih, varstvenih in drugih del v državnih gozdovih</w:t>
      </w:r>
      <w:r w:rsidRPr="00DF33D5">
        <w:rPr>
          <w:sz w:val="22"/>
        </w:rPr>
        <w:t xml:space="preserve"> </w:t>
      </w:r>
      <w:r w:rsidR="009F7509">
        <w:rPr>
          <w:sz w:val="22"/>
        </w:rPr>
        <w:t xml:space="preserve">- </w:t>
      </w:r>
      <w:r w:rsidR="009F7509" w:rsidRPr="521FBB0E">
        <w:rPr>
          <w:sz w:val="22"/>
        </w:rPr>
        <w:t xml:space="preserve">ohranjanje in razvoj kmetij in podeželja na območjih z omejenimi možnostmi gospodarjenja  z državnimi gozdovi </w:t>
      </w:r>
      <w:r w:rsidRPr="00DF33D5">
        <w:rPr>
          <w:sz w:val="22"/>
        </w:rPr>
        <w:t xml:space="preserve">v </w:t>
      </w:r>
      <w:r>
        <w:rPr>
          <w:sz w:val="22"/>
        </w:rPr>
        <w:t>Osrednjeslovenski</w:t>
      </w:r>
      <w:r w:rsidRPr="00DF33D5">
        <w:rPr>
          <w:sz w:val="22"/>
        </w:rPr>
        <w:t xml:space="preserve"> statistični regiji</w:t>
      </w:r>
    </w:p>
    <w:p w14:paraId="56B6197F" w14:textId="3FFBCA5D" w:rsidR="00DF33D5" w:rsidRDefault="00DF33D5" w:rsidP="00DF33D5">
      <w:pPr>
        <w:rPr>
          <w:sz w:val="22"/>
        </w:rPr>
      </w:pPr>
    </w:p>
    <w:p w14:paraId="1EBC539E" w14:textId="735C60F7" w:rsidR="00DF33D5" w:rsidRPr="00DF33D5" w:rsidRDefault="00DF33D5" w:rsidP="00DF33D5">
      <w:pPr>
        <w:rPr>
          <w:sz w:val="22"/>
        </w:rPr>
      </w:pPr>
      <w:r w:rsidRPr="00DF33D5">
        <w:rPr>
          <w:sz w:val="22"/>
        </w:rPr>
        <w:t xml:space="preserve">Kategorija </w:t>
      </w:r>
      <w:r>
        <w:rPr>
          <w:sz w:val="22"/>
        </w:rPr>
        <w:t>10</w:t>
      </w:r>
      <w:r w:rsidRPr="00DF33D5">
        <w:rPr>
          <w:sz w:val="22"/>
        </w:rPr>
        <w:t xml:space="preserve">: </w:t>
      </w:r>
      <w:r w:rsidR="00BF0A95">
        <w:rPr>
          <w:sz w:val="22"/>
        </w:rPr>
        <w:t>Storitve gojitvenih, varstvenih in drugih del v državnih gozdovih</w:t>
      </w:r>
      <w:r w:rsidRPr="00DF33D5">
        <w:rPr>
          <w:sz w:val="22"/>
        </w:rPr>
        <w:t xml:space="preserve"> </w:t>
      </w:r>
      <w:r w:rsidR="009F7509">
        <w:rPr>
          <w:sz w:val="22"/>
        </w:rPr>
        <w:t xml:space="preserve">- </w:t>
      </w:r>
      <w:r w:rsidR="009F7509" w:rsidRPr="521FBB0E">
        <w:rPr>
          <w:sz w:val="22"/>
        </w:rPr>
        <w:t xml:space="preserve">ohranjanje in razvoj kmetij in podeželja na območjih z omejenimi možnostmi gospodarjenja  z državnimi gozdovi </w:t>
      </w:r>
      <w:r w:rsidRPr="00DF33D5">
        <w:rPr>
          <w:sz w:val="22"/>
        </w:rPr>
        <w:t xml:space="preserve">v </w:t>
      </w:r>
      <w:r>
        <w:rPr>
          <w:sz w:val="22"/>
        </w:rPr>
        <w:t xml:space="preserve">Gorenjski </w:t>
      </w:r>
      <w:r w:rsidRPr="00DF33D5">
        <w:rPr>
          <w:sz w:val="22"/>
        </w:rPr>
        <w:t>statistični regiji</w:t>
      </w:r>
    </w:p>
    <w:p w14:paraId="5BE0C32F" w14:textId="77777777" w:rsidR="00DF33D5" w:rsidRDefault="00DF33D5" w:rsidP="00DF33D5">
      <w:pPr>
        <w:rPr>
          <w:sz w:val="22"/>
        </w:rPr>
      </w:pPr>
    </w:p>
    <w:p w14:paraId="27CCEB34" w14:textId="40C26FF9" w:rsidR="00DF33D5" w:rsidRPr="00DF33D5" w:rsidRDefault="00DF33D5" w:rsidP="00DF33D5">
      <w:pPr>
        <w:rPr>
          <w:sz w:val="22"/>
        </w:rPr>
      </w:pPr>
      <w:r w:rsidRPr="00DF33D5">
        <w:rPr>
          <w:sz w:val="22"/>
        </w:rPr>
        <w:t>Kategorija 1</w:t>
      </w:r>
      <w:r>
        <w:rPr>
          <w:sz w:val="22"/>
        </w:rPr>
        <w:t>1</w:t>
      </w:r>
      <w:r w:rsidRPr="00DF33D5">
        <w:rPr>
          <w:sz w:val="22"/>
        </w:rPr>
        <w:t xml:space="preserve">: </w:t>
      </w:r>
      <w:r w:rsidR="00BF0A95">
        <w:rPr>
          <w:sz w:val="22"/>
        </w:rPr>
        <w:t>Storitve gojitvenih, varstvenih in drugih del v državnih gozdovih</w:t>
      </w:r>
      <w:r w:rsidRPr="00DF33D5">
        <w:rPr>
          <w:sz w:val="22"/>
        </w:rPr>
        <w:t xml:space="preserve"> </w:t>
      </w:r>
      <w:r w:rsidR="009F7509">
        <w:rPr>
          <w:sz w:val="22"/>
        </w:rPr>
        <w:t xml:space="preserve">- </w:t>
      </w:r>
      <w:r w:rsidR="009F7509" w:rsidRPr="521FBB0E">
        <w:rPr>
          <w:sz w:val="22"/>
        </w:rPr>
        <w:t xml:space="preserve">ohranjanje in razvoj kmetij in podeželja na območjih z omejenimi možnostmi gospodarjenja  z državnimi gozdovi </w:t>
      </w:r>
      <w:r w:rsidRPr="00DF33D5">
        <w:rPr>
          <w:sz w:val="22"/>
        </w:rPr>
        <w:t>v Primorsko-notranjsk</w:t>
      </w:r>
      <w:r>
        <w:rPr>
          <w:sz w:val="22"/>
        </w:rPr>
        <w:t>i</w:t>
      </w:r>
      <w:r w:rsidRPr="00DF33D5">
        <w:rPr>
          <w:sz w:val="22"/>
        </w:rPr>
        <w:t xml:space="preserve"> statistični regiji</w:t>
      </w:r>
    </w:p>
    <w:p w14:paraId="5BD2FDCB" w14:textId="77777777" w:rsidR="00DF33D5" w:rsidRPr="00DF33D5" w:rsidRDefault="00DF33D5" w:rsidP="00DF33D5">
      <w:pPr>
        <w:rPr>
          <w:sz w:val="22"/>
        </w:rPr>
      </w:pPr>
    </w:p>
    <w:p w14:paraId="2B4B46FF" w14:textId="0D5F8D5A" w:rsidR="00DF33D5" w:rsidRPr="00DF33D5" w:rsidRDefault="00DF33D5" w:rsidP="00DF33D5">
      <w:pPr>
        <w:rPr>
          <w:sz w:val="22"/>
        </w:rPr>
      </w:pPr>
      <w:r w:rsidRPr="00DF33D5">
        <w:rPr>
          <w:sz w:val="22"/>
        </w:rPr>
        <w:t>Kategorija 1</w:t>
      </w:r>
      <w:r>
        <w:rPr>
          <w:sz w:val="22"/>
        </w:rPr>
        <w:t>2</w:t>
      </w:r>
      <w:r w:rsidRPr="00DF33D5">
        <w:rPr>
          <w:sz w:val="22"/>
        </w:rPr>
        <w:t xml:space="preserve">: </w:t>
      </w:r>
      <w:r w:rsidR="00BF0A95">
        <w:rPr>
          <w:sz w:val="22"/>
        </w:rPr>
        <w:t>Storitve gojitvenih, varstvenih in drugih del v državnih gozdovih</w:t>
      </w:r>
      <w:r w:rsidRPr="00DF33D5">
        <w:rPr>
          <w:sz w:val="22"/>
        </w:rPr>
        <w:t xml:space="preserve"> </w:t>
      </w:r>
      <w:r w:rsidR="009F7509">
        <w:rPr>
          <w:sz w:val="22"/>
        </w:rPr>
        <w:t xml:space="preserve">- </w:t>
      </w:r>
      <w:r w:rsidR="009F7509" w:rsidRPr="521FBB0E">
        <w:rPr>
          <w:sz w:val="22"/>
        </w:rPr>
        <w:t xml:space="preserve">ohranjanje in razvoj kmetij in podeželja na območjih z omejenimi možnostmi gospodarjenja  z državnimi gozdovi </w:t>
      </w:r>
      <w:r w:rsidRPr="00DF33D5">
        <w:rPr>
          <w:sz w:val="22"/>
        </w:rPr>
        <w:t xml:space="preserve">v </w:t>
      </w:r>
      <w:r>
        <w:rPr>
          <w:sz w:val="22"/>
        </w:rPr>
        <w:t>Goriški</w:t>
      </w:r>
      <w:r w:rsidRPr="00DF33D5">
        <w:rPr>
          <w:sz w:val="22"/>
        </w:rPr>
        <w:t xml:space="preserve"> statistični regiji</w:t>
      </w:r>
    </w:p>
    <w:p w14:paraId="485F2AB0" w14:textId="77777777" w:rsidR="00DF33D5" w:rsidRPr="00DF33D5" w:rsidRDefault="00DF33D5" w:rsidP="00DF33D5">
      <w:pPr>
        <w:rPr>
          <w:sz w:val="22"/>
        </w:rPr>
      </w:pPr>
    </w:p>
    <w:p w14:paraId="32BF58EF" w14:textId="604FDD84" w:rsidR="00DF33D5" w:rsidRPr="00DF33D5" w:rsidRDefault="00DF33D5" w:rsidP="00DF33D5">
      <w:pPr>
        <w:rPr>
          <w:sz w:val="22"/>
        </w:rPr>
      </w:pPr>
      <w:r w:rsidRPr="7DC05ACE">
        <w:rPr>
          <w:sz w:val="22"/>
        </w:rPr>
        <w:t>Kategorija</w:t>
      </w:r>
      <w:r w:rsidRPr="00DF33D5">
        <w:rPr>
          <w:sz w:val="22"/>
        </w:rPr>
        <w:t xml:space="preserve"> 1</w:t>
      </w:r>
      <w:r>
        <w:rPr>
          <w:sz w:val="22"/>
        </w:rPr>
        <w:t>3</w:t>
      </w:r>
      <w:r w:rsidRPr="00DF33D5">
        <w:rPr>
          <w:sz w:val="22"/>
        </w:rPr>
        <w:t xml:space="preserve">: </w:t>
      </w:r>
      <w:r w:rsidR="00BF0A95">
        <w:rPr>
          <w:sz w:val="22"/>
        </w:rPr>
        <w:t>Storitve gojitvenih, varstvenih in drugih del v državnih gozdovih</w:t>
      </w:r>
      <w:r w:rsidRPr="00DF33D5">
        <w:rPr>
          <w:sz w:val="22"/>
        </w:rPr>
        <w:t xml:space="preserve"> </w:t>
      </w:r>
      <w:r w:rsidR="009F7509">
        <w:rPr>
          <w:sz w:val="22"/>
        </w:rPr>
        <w:t xml:space="preserve">- </w:t>
      </w:r>
      <w:r w:rsidR="009F7509" w:rsidRPr="521FBB0E">
        <w:rPr>
          <w:sz w:val="22"/>
        </w:rPr>
        <w:t xml:space="preserve">ohranjanje in razvoj kmetij in podeželja na območjih z omejenimi možnostmi gospodarjenja  z državnimi gozdovi </w:t>
      </w:r>
      <w:r w:rsidRPr="00DF33D5">
        <w:rPr>
          <w:sz w:val="22"/>
        </w:rPr>
        <w:t xml:space="preserve">v </w:t>
      </w:r>
      <w:r>
        <w:rPr>
          <w:sz w:val="22"/>
        </w:rPr>
        <w:t xml:space="preserve">Obalno-kraški </w:t>
      </w:r>
      <w:r w:rsidRPr="00DF33D5">
        <w:rPr>
          <w:sz w:val="22"/>
        </w:rPr>
        <w:t>regiji</w:t>
      </w:r>
    </w:p>
    <w:p w14:paraId="27E572CB" w14:textId="71C3983F" w:rsidR="00DF33D5" w:rsidRDefault="00DF33D5" w:rsidP="00DF33D5">
      <w:pPr>
        <w:rPr>
          <w:sz w:val="22"/>
        </w:rPr>
      </w:pPr>
    </w:p>
    <w:p w14:paraId="5CD85A36" w14:textId="1F7D0AFB" w:rsidR="00CC3EEB" w:rsidRDefault="00B07BD4" w:rsidP="004D2550">
      <w:pPr>
        <w:rPr>
          <w:sz w:val="22"/>
        </w:rPr>
      </w:pPr>
      <w:r>
        <w:rPr>
          <w:sz w:val="22"/>
        </w:rPr>
        <w:t xml:space="preserve">Kategorija </w:t>
      </w:r>
      <w:r w:rsidR="00DF33D5">
        <w:rPr>
          <w:sz w:val="22"/>
        </w:rPr>
        <w:t xml:space="preserve">od št. </w:t>
      </w:r>
      <w:r>
        <w:rPr>
          <w:sz w:val="22"/>
        </w:rPr>
        <w:t xml:space="preserve">2 </w:t>
      </w:r>
      <w:r w:rsidR="00DF33D5">
        <w:rPr>
          <w:sz w:val="22"/>
        </w:rPr>
        <w:t xml:space="preserve">do 13 </w:t>
      </w:r>
      <w:r w:rsidR="00DF33D5" w:rsidRPr="1090460E">
        <w:rPr>
          <w:sz w:val="22"/>
        </w:rPr>
        <w:t>so</w:t>
      </w:r>
      <w:r w:rsidRPr="1090460E">
        <w:rPr>
          <w:sz w:val="22"/>
        </w:rPr>
        <w:t xml:space="preserve"> oblikovan</w:t>
      </w:r>
      <w:r w:rsidR="00DF33D5" w:rsidRPr="1090460E">
        <w:rPr>
          <w:sz w:val="22"/>
        </w:rPr>
        <w:t>e</w:t>
      </w:r>
      <w:r>
        <w:rPr>
          <w:sz w:val="22"/>
        </w:rPr>
        <w:t xml:space="preserve"> iz razloga, ker je n</w:t>
      </w:r>
      <w:r w:rsidR="00CC3EEB">
        <w:rPr>
          <w:sz w:val="22"/>
        </w:rPr>
        <w:t xml:space="preserve">aročnik  skladno z določilom četrte točke prvega odstavka 7. člena </w:t>
      </w:r>
      <w:r w:rsidR="00CC3EEB" w:rsidRPr="00CC3EEB">
        <w:rPr>
          <w:sz w:val="22"/>
        </w:rPr>
        <w:t>Zakon o gospodarjenju z gozdovi v lasti Republike Slovenije (Uradni list RS, št. 9/16, 36/21 – ZZIRDKG in 140/22 – ZSDH-1A</w:t>
      </w:r>
      <w:r w:rsidR="00CC3EEB">
        <w:rPr>
          <w:sz w:val="22"/>
        </w:rPr>
        <w:t xml:space="preserve">, v nadaljevanju </w:t>
      </w:r>
      <w:r w:rsidR="00CC3EEB" w:rsidRPr="00CC3EEB">
        <w:rPr>
          <w:sz w:val="22"/>
        </w:rPr>
        <w:t>ZGGLRS)</w:t>
      </w:r>
      <w:r w:rsidR="00CC3EEB">
        <w:rPr>
          <w:sz w:val="22"/>
        </w:rPr>
        <w:t xml:space="preserve"> dolžan </w:t>
      </w:r>
      <w:r w:rsidR="00CC3EEB" w:rsidRPr="00CC3EEB">
        <w:rPr>
          <w:sz w:val="22"/>
        </w:rPr>
        <w:t>prispevati k doseganju ciljev razvoja podeželja, zlasti ohranjanja kmetij in podeželja v gorskem in hribovitem svetu z omejenimi možnostmi gospodarjenja</w:t>
      </w:r>
      <w:r w:rsidR="00CC3EEB">
        <w:rPr>
          <w:sz w:val="22"/>
        </w:rPr>
        <w:t xml:space="preserve">. Naročnik je zato javno naročilo razdelil na </w:t>
      </w:r>
      <w:r w:rsidR="00DF33D5">
        <w:rPr>
          <w:sz w:val="22"/>
        </w:rPr>
        <w:t xml:space="preserve">trinajst </w:t>
      </w:r>
      <w:r w:rsidR="00CC3EEB" w:rsidRPr="1090460E">
        <w:rPr>
          <w:sz w:val="22"/>
        </w:rPr>
        <w:t>kategorij</w:t>
      </w:r>
      <w:r w:rsidR="00CC3EEB">
        <w:rPr>
          <w:sz w:val="22"/>
        </w:rPr>
        <w:t>, pri čemer s kategorij</w:t>
      </w:r>
      <w:r w:rsidR="00DF33D5">
        <w:rPr>
          <w:sz w:val="22"/>
        </w:rPr>
        <w:t xml:space="preserve">ami od št. </w:t>
      </w:r>
      <w:r w:rsidR="007502FC">
        <w:rPr>
          <w:sz w:val="22"/>
        </w:rPr>
        <w:t xml:space="preserve">2 </w:t>
      </w:r>
      <w:r w:rsidR="00DF33D5">
        <w:rPr>
          <w:sz w:val="22"/>
        </w:rPr>
        <w:t xml:space="preserve">do 13 </w:t>
      </w:r>
      <w:r w:rsidR="00CC3EEB">
        <w:rPr>
          <w:sz w:val="22"/>
        </w:rPr>
        <w:t xml:space="preserve">zasleduje navedeni cilj razvoja podeželja. </w:t>
      </w:r>
      <w:r w:rsidR="004D2550">
        <w:rPr>
          <w:sz w:val="22"/>
        </w:rPr>
        <w:t xml:space="preserve">Storitev </w:t>
      </w:r>
      <w:r w:rsidR="002049DC" w:rsidRPr="002049DC">
        <w:rPr>
          <w:sz w:val="22"/>
        </w:rPr>
        <w:t xml:space="preserve">gojitvenih, varstvenih in drugih del </w:t>
      </w:r>
      <w:r w:rsidR="004D2550">
        <w:rPr>
          <w:sz w:val="22"/>
        </w:rPr>
        <w:t xml:space="preserve">obsegajo dela na območjih na katerih se zasleduje cilj </w:t>
      </w:r>
      <w:r w:rsidR="004D2550" w:rsidRPr="004D2550">
        <w:rPr>
          <w:sz w:val="22"/>
        </w:rPr>
        <w:t>ohranjanja kmetij in podeželja v gorskem in hribovitem svetu z omejenimi možnostmi gospodarjenja</w:t>
      </w:r>
      <w:r w:rsidR="004D2550">
        <w:rPr>
          <w:sz w:val="22"/>
        </w:rPr>
        <w:t>.</w:t>
      </w:r>
      <w:r w:rsidR="00CC3EEB">
        <w:rPr>
          <w:sz w:val="22"/>
        </w:rPr>
        <w:t xml:space="preserve">  </w:t>
      </w:r>
    </w:p>
    <w:p w14:paraId="297D3F43" w14:textId="77777777" w:rsidR="003C360C" w:rsidRDefault="003C360C" w:rsidP="004D2550">
      <w:pPr>
        <w:rPr>
          <w:sz w:val="22"/>
        </w:rPr>
      </w:pPr>
    </w:p>
    <w:p w14:paraId="1BDA0BFC" w14:textId="6FD50F89" w:rsidR="003C360C" w:rsidRDefault="00CC0165" w:rsidP="004D2550">
      <w:pPr>
        <w:rPr>
          <w:sz w:val="22"/>
        </w:rPr>
      </w:pPr>
      <w:r>
        <w:rPr>
          <w:sz w:val="22"/>
        </w:rPr>
        <w:t xml:space="preserve">Gospodarski </w:t>
      </w:r>
      <w:r w:rsidR="00BD7082">
        <w:rPr>
          <w:sz w:val="22"/>
        </w:rPr>
        <w:t>subjekt lahko odda prijavo za kategorijo 1 in</w:t>
      </w:r>
      <w:r w:rsidR="00A72F6D">
        <w:rPr>
          <w:sz w:val="22"/>
        </w:rPr>
        <w:t xml:space="preserve"> (ali)</w:t>
      </w:r>
      <w:r w:rsidR="00BD7082">
        <w:rPr>
          <w:sz w:val="22"/>
        </w:rPr>
        <w:t xml:space="preserve"> </w:t>
      </w:r>
      <w:r w:rsidR="00462346">
        <w:rPr>
          <w:sz w:val="22"/>
        </w:rPr>
        <w:t xml:space="preserve">za </w:t>
      </w:r>
      <w:r w:rsidR="003B387F">
        <w:rPr>
          <w:sz w:val="22"/>
        </w:rPr>
        <w:t xml:space="preserve">ustrezno </w:t>
      </w:r>
      <w:r w:rsidR="00462346">
        <w:rPr>
          <w:sz w:val="22"/>
        </w:rPr>
        <w:t>kategorijo</w:t>
      </w:r>
      <w:r w:rsidR="003B387F">
        <w:rPr>
          <w:sz w:val="22"/>
        </w:rPr>
        <w:t xml:space="preserve">, ki je predvidena </w:t>
      </w:r>
      <w:r w:rsidR="00DD2961">
        <w:rPr>
          <w:sz w:val="22"/>
        </w:rPr>
        <w:t xml:space="preserve">za </w:t>
      </w:r>
      <w:r w:rsidR="00DD2961" w:rsidRPr="00DD2961">
        <w:rPr>
          <w:sz w:val="22"/>
        </w:rPr>
        <w:t>ohranjanje in razvoj kmetij in podeželja na območjih z omejenimi možnostmi gospodarjenja  z državnimi gozdovi</w:t>
      </w:r>
      <w:r w:rsidR="00496D96">
        <w:rPr>
          <w:sz w:val="22"/>
        </w:rPr>
        <w:t xml:space="preserve"> </w:t>
      </w:r>
      <w:r w:rsidR="00DD2961">
        <w:rPr>
          <w:sz w:val="22"/>
        </w:rPr>
        <w:t>(OMD</w:t>
      </w:r>
      <w:r w:rsidR="00DD2961" w:rsidRPr="29570F42">
        <w:rPr>
          <w:sz w:val="22"/>
        </w:rPr>
        <w:t>)</w:t>
      </w:r>
      <w:r w:rsidR="54EB6536" w:rsidRPr="29570F42">
        <w:rPr>
          <w:sz w:val="22"/>
        </w:rPr>
        <w:t xml:space="preserve"> </w:t>
      </w:r>
      <w:r w:rsidR="54EB6536" w:rsidRPr="5613FAA0">
        <w:rPr>
          <w:sz w:val="22"/>
        </w:rPr>
        <w:t xml:space="preserve">- </w:t>
      </w:r>
      <w:r w:rsidR="54EB6536" w:rsidRPr="5BFDEB3E">
        <w:rPr>
          <w:sz w:val="22"/>
        </w:rPr>
        <w:t xml:space="preserve">v kolikor ponudnik </w:t>
      </w:r>
      <w:r w:rsidR="54EB6536" w:rsidRPr="0D4994AB">
        <w:rPr>
          <w:sz w:val="22"/>
        </w:rPr>
        <w:t xml:space="preserve">izpolnjuje </w:t>
      </w:r>
      <w:r w:rsidR="54EB6536" w:rsidRPr="680275D5">
        <w:rPr>
          <w:sz w:val="22"/>
        </w:rPr>
        <w:t xml:space="preserve">pogoj </w:t>
      </w:r>
      <w:r w:rsidR="54EB6536" w:rsidRPr="48F09367">
        <w:rPr>
          <w:sz w:val="22"/>
        </w:rPr>
        <w:t>glede</w:t>
      </w:r>
      <w:r w:rsidR="33845523" w:rsidRPr="40480C76">
        <w:rPr>
          <w:sz w:val="22"/>
        </w:rPr>
        <w:t xml:space="preserve"> sedeža njegove </w:t>
      </w:r>
      <w:r w:rsidR="33845523" w:rsidRPr="5FD798EC">
        <w:rPr>
          <w:sz w:val="22"/>
        </w:rPr>
        <w:t xml:space="preserve">KMG MID (sedež KMG MID ponudnika </w:t>
      </w:r>
      <w:r w:rsidR="33845523" w:rsidRPr="5CAB03D0">
        <w:rPr>
          <w:sz w:val="22"/>
        </w:rPr>
        <w:t>se mo</w:t>
      </w:r>
      <w:r w:rsidR="4A4CDC28" w:rsidRPr="5CAB03D0">
        <w:rPr>
          <w:sz w:val="22"/>
        </w:rPr>
        <w:t>ra nahajati</w:t>
      </w:r>
      <w:r w:rsidR="33845523" w:rsidRPr="5CAB03D0">
        <w:rPr>
          <w:sz w:val="22"/>
        </w:rPr>
        <w:t xml:space="preserve"> </w:t>
      </w:r>
      <w:r w:rsidR="4A4CDC28" w:rsidRPr="449E3E11">
        <w:rPr>
          <w:sz w:val="22"/>
        </w:rPr>
        <w:t>v statistični regiji,</w:t>
      </w:r>
      <w:r w:rsidR="33845523" w:rsidRPr="449E3E11">
        <w:rPr>
          <w:sz w:val="22"/>
        </w:rPr>
        <w:t xml:space="preserve"> </w:t>
      </w:r>
      <w:r w:rsidR="4A4CDC28" w:rsidRPr="231A58F3">
        <w:rPr>
          <w:sz w:val="22"/>
        </w:rPr>
        <w:t xml:space="preserve">znotraj </w:t>
      </w:r>
      <w:r w:rsidR="4A4CDC28" w:rsidRPr="1826C3D5">
        <w:rPr>
          <w:sz w:val="22"/>
        </w:rPr>
        <w:t xml:space="preserve">katere se oddaja izvajanje </w:t>
      </w:r>
      <w:r w:rsidR="4A4CDC28" w:rsidRPr="594EA373">
        <w:rPr>
          <w:sz w:val="22"/>
        </w:rPr>
        <w:t>del</w:t>
      </w:r>
      <w:r w:rsidR="4A4CDC28" w:rsidRPr="6B40F2D0">
        <w:rPr>
          <w:sz w:val="22"/>
        </w:rPr>
        <w:t>)</w:t>
      </w:r>
      <w:r w:rsidR="33845523" w:rsidRPr="231A58F3">
        <w:rPr>
          <w:sz w:val="22"/>
        </w:rPr>
        <w:t xml:space="preserve"> </w:t>
      </w:r>
      <w:r w:rsidR="00DD2961" w:rsidRPr="231A58F3">
        <w:rPr>
          <w:sz w:val="22"/>
        </w:rPr>
        <w:t xml:space="preserve">. </w:t>
      </w:r>
    </w:p>
    <w:p w14:paraId="226C7668" w14:textId="042571DA" w:rsidR="00F21BC8" w:rsidRDefault="00F21BC8" w:rsidP="004D2550">
      <w:pPr>
        <w:rPr>
          <w:sz w:val="22"/>
        </w:rPr>
      </w:pPr>
    </w:p>
    <w:p w14:paraId="5C330BAF" w14:textId="73AF3FF2" w:rsidR="00691471" w:rsidRDefault="19F7E97B" w:rsidP="6A702C4A">
      <w:pPr>
        <w:rPr>
          <w:sz w:val="22"/>
        </w:rPr>
      </w:pPr>
      <w:r w:rsidRPr="6A702C4A">
        <w:rPr>
          <w:sz w:val="22"/>
        </w:rPr>
        <w:t xml:space="preserve">Predmet javnega naročila je izvedba </w:t>
      </w:r>
      <w:r w:rsidR="00CD27B5" w:rsidRPr="00CD27B5">
        <w:rPr>
          <w:sz w:val="22"/>
        </w:rPr>
        <w:t xml:space="preserve">gojitvenih, varstvenih in drugih del </w:t>
      </w:r>
      <w:r w:rsidRPr="6A702C4A">
        <w:rPr>
          <w:sz w:val="22"/>
        </w:rPr>
        <w:t>v državnih gozdovih v obsegu, kot ga bo določil naročnik v posameznem postopku oddaje posamičnih naročil</w:t>
      </w:r>
      <w:r w:rsidR="75032BA9" w:rsidRPr="6A702C4A">
        <w:rPr>
          <w:sz w:val="22"/>
        </w:rPr>
        <w:t xml:space="preserve">, </w:t>
      </w:r>
      <w:proofErr w:type="spellStart"/>
      <w:r w:rsidR="75032BA9" w:rsidRPr="6A702C4A">
        <w:rPr>
          <w:sz w:val="22"/>
        </w:rPr>
        <w:t>t.j</w:t>
      </w:r>
      <w:proofErr w:type="spellEnd"/>
      <w:r w:rsidR="75032BA9" w:rsidRPr="6A702C4A">
        <w:rPr>
          <w:sz w:val="22"/>
        </w:rPr>
        <w:t>. posameznega povabila k oddaji ponudbe</w:t>
      </w:r>
      <w:r w:rsidR="1F2BA0B3" w:rsidRPr="6A702C4A">
        <w:rPr>
          <w:sz w:val="22"/>
        </w:rPr>
        <w:t xml:space="preserve"> ali </w:t>
      </w:r>
      <w:r w:rsidR="237AB9BE" w:rsidRPr="6A702C4A">
        <w:rPr>
          <w:sz w:val="22"/>
        </w:rPr>
        <w:t xml:space="preserve">planskega povabila </w:t>
      </w:r>
      <w:r w:rsidR="2BEA5598" w:rsidRPr="6A702C4A">
        <w:rPr>
          <w:sz w:val="22"/>
        </w:rPr>
        <w:t>k oddaji ponudbe</w:t>
      </w:r>
      <w:r w:rsidR="00CD27B5">
        <w:rPr>
          <w:sz w:val="22"/>
        </w:rPr>
        <w:t xml:space="preserve">, </w:t>
      </w:r>
      <w:proofErr w:type="spellStart"/>
      <w:r w:rsidR="00CD27B5">
        <w:rPr>
          <w:sz w:val="22"/>
        </w:rPr>
        <w:t>t.j</w:t>
      </w:r>
      <w:proofErr w:type="spellEnd"/>
      <w:r w:rsidR="00CD27B5">
        <w:rPr>
          <w:sz w:val="22"/>
        </w:rPr>
        <w:t>. povabila na podlagi plana gojenja</w:t>
      </w:r>
      <w:r w:rsidRPr="6A702C4A">
        <w:rPr>
          <w:sz w:val="22"/>
        </w:rPr>
        <w:t xml:space="preserve"> (v nadaljevanju tudi osnovni posel). </w:t>
      </w:r>
    </w:p>
    <w:p w14:paraId="1EE1CA8E" w14:textId="77777777" w:rsidR="00EC413B" w:rsidRDefault="00EC413B" w:rsidP="00126AFC">
      <w:pPr>
        <w:rPr>
          <w:sz w:val="22"/>
        </w:rPr>
      </w:pPr>
    </w:p>
    <w:p w14:paraId="6C4443A8" w14:textId="21F07794" w:rsidR="00126AFC" w:rsidRDefault="75032BA9" w:rsidP="61D06C8F">
      <w:pPr>
        <w:rPr>
          <w:rFonts w:eastAsia="Arial" w:cs="Arial"/>
          <w:sz w:val="22"/>
        </w:rPr>
      </w:pPr>
      <w:r w:rsidRPr="61D06C8F">
        <w:rPr>
          <w:sz w:val="22"/>
        </w:rPr>
        <w:lastRenderedPageBreak/>
        <w:t xml:space="preserve">Predmet posamičnega </w:t>
      </w:r>
      <w:r w:rsidR="1038700B" w:rsidRPr="61D06C8F">
        <w:rPr>
          <w:sz w:val="22"/>
        </w:rPr>
        <w:t xml:space="preserve">javnega </w:t>
      </w:r>
      <w:r w:rsidRPr="61D06C8F">
        <w:rPr>
          <w:sz w:val="22"/>
        </w:rPr>
        <w:t>naročila</w:t>
      </w:r>
      <w:r w:rsidR="4508829C" w:rsidRPr="61D06C8F">
        <w:rPr>
          <w:sz w:val="22"/>
        </w:rPr>
        <w:t xml:space="preserve"> (PJN)</w:t>
      </w:r>
      <w:r w:rsidRPr="61D06C8F">
        <w:rPr>
          <w:sz w:val="22"/>
        </w:rPr>
        <w:t xml:space="preserve"> je izvajanje </w:t>
      </w:r>
      <w:r w:rsidR="00CD27B5" w:rsidRPr="61D06C8F">
        <w:rPr>
          <w:sz w:val="22"/>
        </w:rPr>
        <w:t xml:space="preserve">gojitvenih, varstvenih in drugih del </w:t>
      </w:r>
      <w:r w:rsidRPr="61D06C8F">
        <w:rPr>
          <w:sz w:val="22"/>
        </w:rPr>
        <w:t>v gozdovih v vsebini, kot izhaja iz povabila k oddaji ponudbe v posameznem postopku javnega naročila, odločb ali sklepov ZGS, na podlagi katerih je naročnik pripravil to povabilo in delovnih nalogov.</w:t>
      </w:r>
      <w:r w:rsidR="44EA1A22" w:rsidRPr="61D06C8F">
        <w:rPr>
          <w:sz w:val="22"/>
        </w:rPr>
        <w:t xml:space="preserve"> Predmet planskega javnega naročila</w:t>
      </w:r>
      <w:r w:rsidR="4508829C" w:rsidRPr="61D06C8F">
        <w:rPr>
          <w:sz w:val="22"/>
        </w:rPr>
        <w:t xml:space="preserve"> (PLJN)</w:t>
      </w:r>
      <w:r w:rsidR="44EA1A22" w:rsidRPr="61D06C8F">
        <w:rPr>
          <w:sz w:val="22"/>
        </w:rPr>
        <w:t xml:space="preserve"> je izvajanje </w:t>
      </w:r>
      <w:r w:rsidR="00CD27B5" w:rsidRPr="61D06C8F">
        <w:rPr>
          <w:sz w:val="22"/>
        </w:rPr>
        <w:t>gojitvenih, varstvenih in drugih del za spodbujanje ekoloških funkcij znotraj geografsko zaokroženega območja, dejanski obseg pa se bo določil na podlagi prejetih odločb ZGS, ki jih bo naročnik oddal v izvajanje izbranemu izvajalcu.</w:t>
      </w:r>
      <w:r w:rsidR="44EA1A22" w:rsidRPr="61D06C8F">
        <w:rPr>
          <w:sz w:val="22"/>
        </w:rPr>
        <w:t xml:space="preserve"> </w:t>
      </w:r>
      <w:r w:rsidR="142C59E3" w:rsidRPr="61D06C8F">
        <w:rPr>
          <w:rFonts w:eastAsia="Arial" w:cs="Arial"/>
          <w:sz w:val="22"/>
        </w:rPr>
        <w:t>Planska javna naročila imajo daljše časovno obdobje izvajanja in niso vezane na vnaprej določene odločbe in delovne naloge.</w:t>
      </w:r>
    </w:p>
    <w:p w14:paraId="1F16E51A" w14:textId="77777777" w:rsidR="00534240" w:rsidRDefault="00534240" w:rsidP="00534240">
      <w:pPr>
        <w:rPr>
          <w:sz w:val="22"/>
        </w:rPr>
      </w:pPr>
    </w:p>
    <w:p w14:paraId="15198EA5" w14:textId="77777777" w:rsidR="00534240" w:rsidRPr="00197032" w:rsidRDefault="00534240" w:rsidP="00534240">
      <w:pPr>
        <w:rPr>
          <w:sz w:val="22"/>
        </w:rPr>
      </w:pPr>
    </w:p>
    <w:p w14:paraId="30CEEF82" w14:textId="5D788160" w:rsidR="00BA36BF" w:rsidRPr="00BA36BF" w:rsidRDefault="00BA36BF" w:rsidP="004D2550">
      <w:pPr>
        <w:rPr>
          <w:b/>
          <w:bCs/>
          <w:sz w:val="22"/>
        </w:rPr>
      </w:pPr>
      <w:r w:rsidRPr="00BA36BF">
        <w:rPr>
          <w:b/>
          <w:bCs/>
          <w:sz w:val="22"/>
        </w:rPr>
        <w:t>OPCIJA 1</w:t>
      </w:r>
    </w:p>
    <w:p w14:paraId="6CDB560A" w14:textId="43ACBE7E" w:rsidR="00F21BC8" w:rsidRPr="00F21BC8" w:rsidRDefault="00F21BC8" w:rsidP="00F21BC8">
      <w:pPr>
        <w:rPr>
          <w:sz w:val="22"/>
        </w:rPr>
      </w:pPr>
      <w:r w:rsidRPr="00F21BC8">
        <w:rPr>
          <w:sz w:val="22"/>
        </w:rPr>
        <w:t>Naročnik si pridržuje  opcijo</w:t>
      </w:r>
      <w:r w:rsidR="007502FC">
        <w:rPr>
          <w:sz w:val="22"/>
        </w:rPr>
        <w:t>,</w:t>
      </w:r>
      <w:r w:rsidRPr="00F21BC8">
        <w:rPr>
          <w:sz w:val="22"/>
        </w:rPr>
        <w:t xml:space="preserve"> da poleg del iz </w:t>
      </w:r>
      <w:r>
        <w:rPr>
          <w:sz w:val="22"/>
        </w:rPr>
        <w:t>prejšnjega odstavka</w:t>
      </w:r>
      <w:r w:rsidR="007502FC">
        <w:rPr>
          <w:sz w:val="22"/>
        </w:rPr>
        <w:t xml:space="preserve"> (oddaja po vsakokratnem posamičnem naročilu)</w:t>
      </w:r>
      <w:r>
        <w:rPr>
          <w:sz w:val="22"/>
        </w:rPr>
        <w:t xml:space="preserve"> </w:t>
      </w:r>
      <w:r w:rsidRPr="00F21BC8">
        <w:rPr>
          <w:sz w:val="22"/>
        </w:rPr>
        <w:t xml:space="preserve">naroči še dodatni obseg del. Dodatna dela predstavljajo opcijo v smislu 1. točke prvega odstavka 95. člena ZJN-3. Dodatni obseg del bo naročnik naročil, če bo prejel odločbe Zavoda za gozdove (v nadaljevanju: ZGS) na že odprtih deloviščih. Dela naročena na podlagi Odločb ZGS na že odprtih deloviščih predstavljajo opcijo za dodaten obseg del in jih izvajalec izvede pod pogoji (cena in ostali pogoji), kot </w:t>
      </w:r>
      <w:r w:rsidRPr="2E2CB2FE">
        <w:rPr>
          <w:sz w:val="22"/>
        </w:rPr>
        <w:t>j</w:t>
      </w:r>
      <w:r w:rsidR="0C490805" w:rsidRPr="2E2CB2FE">
        <w:rPr>
          <w:sz w:val="22"/>
        </w:rPr>
        <w:t xml:space="preserve">ih </w:t>
      </w:r>
      <w:r w:rsidRPr="00F21BC8">
        <w:rPr>
          <w:sz w:val="22"/>
        </w:rPr>
        <w:t xml:space="preserve"> je podal v postopku zbiranja ponudb</w:t>
      </w:r>
      <w:r w:rsidR="1524710D" w:rsidRPr="2E2CB2FE">
        <w:rPr>
          <w:sz w:val="22"/>
        </w:rPr>
        <w:t>,</w:t>
      </w:r>
      <w:r w:rsidRPr="00F21BC8">
        <w:rPr>
          <w:sz w:val="22"/>
        </w:rPr>
        <w:t xml:space="preserve"> na podlagi </w:t>
      </w:r>
      <w:r w:rsidRPr="1414923A">
        <w:rPr>
          <w:sz w:val="22"/>
        </w:rPr>
        <w:t>kateri</w:t>
      </w:r>
      <w:r w:rsidR="759C7194" w:rsidRPr="1414923A">
        <w:rPr>
          <w:sz w:val="22"/>
        </w:rPr>
        <w:t>h</w:t>
      </w:r>
      <w:r w:rsidRPr="00F21BC8">
        <w:rPr>
          <w:sz w:val="22"/>
        </w:rPr>
        <w:t xml:space="preserve"> je izvajalec dobil naročilo za izvedbo osnovnega posla.  </w:t>
      </w:r>
    </w:p>
    <w:p w14:paraId="3580A8B5" w14:textId="77777777" w:rsidR="00F21BC8" w:rsidRPr="00F21BC8" w:rsidRDefault="00F21BC8" w:rsidP="00F21BC8">
      <w:pPr>
        <w:rPr>
          <w:sz w:val="22"/>
        </w:rPr>
      </w:pPr>
    </w:p>
    <w:p w14:paraId="23D4F0F6" w14:textId="4B52F767" w:rsidR="00F21BC8" w:rsidRPr="00F21BC8" w:rsidRDefault="00F21BC8" w:rsidP="00F21BC8">
      <w:pPr>
        <w:rPr>
          <w:sz w:val="22"/>
        </w:rPr>
      </w:pPr>
      <w:r w:rsidRPr="00F21BC8">
        <w:rPr>
          <w:sz w:val="22"/>
        </w:rPr>
        <w:t>Naročnik bo dodatna dela po tem členu naročil</w:t>
      </w:r>
      <w:r w:rsidR="1D5D84AA" w:rsidRPr="7F868286">
        <w:rPr>
          <w:sz w:val="22"/>
        </w:rPr>
        <w:t>,</w:t>
      </w:r>
      <w:r w:rsidRPr="00F21BC8">
        <w:rPr>
          <w:sz w:val="22"/>
        </w:rPr>
        <w:t xml:space="preserve"> kadar so kumulativno izpolnjeni naslednji objektivni pogoji:</w:t>
      </w:r>
    </w:p>
    <w:p w14:paraId="3B2CD29A" w14:textId="1BDDE358" w:rsidR="00F21BC8" w:rsidRPr="00F21BC8" w:rsidRDefault="00F21BC8" w:rsidP="61D06C8F">
      <w:pPr>
        <w:rPr>
          <w:sz w:val="22"/>
        </w:rPr>
      </w:pPr>
      <w:r w:rsidRPr="61D06C8F">
        <w:rPr>
          <w:sz w:val="22"/>
        </w:rPr>
        <w:t>-</w:t>
      </w:r>
      <w:r>
        <w:tab/>
      </w:r>
      <w:r w:rsidRPr="61D06C8F">
        <w:rPr>
          <w:sz w:val="22"/>
        </w:rPr>
        <w:t>ZGS na delovišču, kjer so bila dela že oddana v postopku zbiranja ponudb</w:t>
      </w:r>
      <w:r w:rsidR="00B37A65" w:rsidRPr="61D06C8F">
        <w:rPr>
          <w:sz w:val="22"/>
        </w:rPr>
        <w:t xml:space="preserve"> določi dodaten obseg potrebnih del</w:t>
      </w:r>
      <w:r w:rsidR="7CC780DB" w:rsidRPr="61D06C8F">
        <w:rPr>
          <w:sz w:val="22"/>
        </w:rPr>
        <w:t xml:space="preserve"> in izda odločbo</w:t>
      </w:r>
      <w:r w:rsidR="00B37A65" w:rsidRPr="61D06C8F">
        <w:rPr>
          <w:sz w:val="22"/>
        </w:rPr>
        <w:t xml:space="preserve"> </w:t>
      </w:r>
      <w:r w:rsidRPr="61D06C8F">
        <w:rPr>
          <w:sz w:val="22"/>
        </w:rPr>
        <w:t>ter</w:t>
      </w:r>
    </w:p>
    <w:p w14:paraId="4198317E" w14:textId="77777777" w:rsidR="00F21BC8" w:rsidRPr="00F21BC8" w:rsidRDefault="00F21BC8" w:rsidP="00F21BC8">
      <w:pPr>
        <w:rPr>
          <w:sz w:val="22"/>
        </w:rPr>
      </w:pPr>
      <w:r w:rsidRPr="00F21BC8">
        <w:rPr>
          <w:sz w:val="22"/>
        </w:rPr>
        <w:t>-</w:t>
      </w:r>
      <w:r w:rsidRPr="00F21BC8">
        <w:rPr>
          <w:sz w:val="22"/>
        </w:rPr>
        <w:tab/>
        <w:t>je delovišče, kjer so bile storitve naročila iz prejšnjega odstavka že oddane, še odprto, torej izbrani ponudnik na tem delovišču še vedno izvaja storitve, ki so bile predmet osnovnega posla ter</w:t>
      </w:r>
    </w:p>
    <w:p w14:paraId="06AF768F" w14:textId="4018CCDA" w:rsidR="00F21BC8" w:rsidRPr="00F21BC8" w:rsidRDefault="00F21BC8" w:rsidP="61D06C8F">
      <w:pPr>
        <w:rPr>
          <w:sz w:val="22"/>
        </w:rPr>
      </w:pPr>
      <w:r w:rsidRPr="61D06C8F">
        <w:rPr>
          <w:sz w:val="22"/>
        </w:rPr>
        <w:t>-</w:t>
      </w:r>
      <w:r>
        <w:tab/>
      </w:r>
      <w:r w:rsidRPr="61D06C8F">
        <w:rPr>
          <w:sz w:val="22"/>
        </w:rPr>
        <w:t xml:space="preserve">ZGS </w:t>
      </w:r>
      <w:r w:rsidR="00B37A65" w:rsidRPr="61D06C8F">
        <w:rPr>
          <w:sz w:val="22"/>
        </w:rPr>
        <w:t xml:space="preserve">za dodatna dela </w:t>
      </w:r>
      <w:r w:rsidR="0FA75347" w:rsidRPr="61D06C8F">
        <w:rPr>
          <w:sz w:val="22"/>
        </w:rPr>
        <w:t xml:space="preserve">izda odločbo </w:t>
      </w:r>
      <w:r w:rsidR="00B37A65" w:rsidRPr="61D06C8F">
        <w:rPr>
          <w:sz w:val="22"/>
        </w:rPr>
        <w:t>na delovišču, ki  se nahaja znotraj oz. na delovišču, ob oz. okrog delovišča,</w:t>
      </w:r>
      <w:r w:rsidRPr="61D06C8F">
        <w:rPr>
          <w:sz w:val="22"/>
        </w:rPr>
        <w:t xml:space="preserve"> ki jih je naročnik že oddal v postopku zbiranja ponudb za osnovni posel</w:t>
      </w:r>
      <w:r w:rsidR="23ECA025" w:rsidRPr="61D06C8F">
        <w:rPr>
          <w:sz w:val="22"/>
        </w:rPr>
        <w:t>,</w:t>
      </w:r>
      <w:r w:rsidRPr="61D06C8F">
        <w:rPr>
          <w:sz w:val="22"/>
        </w:rPr>
        <w:t xml:space="preserve"> ker je ta dodatna dela glede na strokovna gozdarska stališča zelo oteženo izvajati istočasno z različnimi izvajalci. Šteje se, da je dodatna dela zelo oteženo izvajati z različnimi izvajalci v primeru:</w:t>
      </w:r>
    </w:p>
    <w:p w14:paraId="1463FFE1" w14:textId="6E8FF7B3" w:rsidR="00F21BC8" w:rsidRPr="004E7FD2" w:rsidRDefault="00F21BC8" w:rsidP="00F422CF">
      <w:pPr>
        <w:pStyle w:val="Odstavekseznama"/>
        <w:numPr>
          <w:ilvl w:val="0"/>
          <w:numId w:val="29"/>
        </w:numPr>
        <w:rPr>
          <w:sz w:val="22"/>
        </w:rPr>
      </w:pPr>
      <w:r w:rsidRPr="004E7FD2">
        <w:rPr>
          <w:sz w:val="22"/>
        </w:rPr>
        <w:t xml:space="preserve">ko je delovišče po vseh zadevnih odločbah ZGS tako prepleteno, da </w:t>
      </w:r>
      <w:r w:rsidR="00B37A65">
        <w:rPr>
          <w:sz w:val="22"/>
        </w:rPr>
        <w:t xml:space="preserve">del </w:t>
      </w:r>
      <w:r w:rsidRPr="004E7FD2">
        <w:rPr>
          <w:sz w:val="22"/>
        </w:rPr>
        <w:t>ali obojega ni mogoče izvesti, ne da bi en izvajalec posegal v storitve drugega ali je to zelo oteženo in/ali</w:t>
      </w:r>
    </w:p>
    <w:p w14:paraId="05A1BE0E" w14:textId="178369BB" w:rsidR="00F21BC8" w:rsidRDefault="00F21BC8" w:rsidP="005B4B1C">
      <w:pPr>
        <w:pStyle w:val="Odstavekseznama"/>
        <w:numPr>
          <w:ilvl w:val="0"/>
          <w:numId w:val="29"/>
        </w:numPr>
        <w:rPr>
          <w:sz w:val="22"/>
        </w:rPr>
      </w:pPr>
      <w:r w:rsidRPr="004E7FD2">
        <w:rPr>
          <w:sz w:val="22"/>
        </w:rPr>
        <w:t xml:space="preserve">ko gre za </w:t>
      </w:r>
      <w:r w:rsidR="00B37A65">
        <w:rPr>
          <w:sz w:val="22"/>
        </w:rPr>
        <w:t>odločbe, kjer z izvedbo storitev</w:t>
      </w:r>
      <w:r w:rsidR="005B4B1C">
        <w:rPr>
          <w:sz w:val="22"/>
        </w:rPr>
        <w:t xml:space="preserve"> po odločbi ni mogoče počakati, da že izbrani izvajalec konča z delom, potem pa šele začeti z dodatnim obsegom del.</w:t>
      </w:r>
      <w:r w:rsidR="00B37A65">
        <w:rPr>
          <w:sz w:val="22"/>
        </w:rPr>
        <w:t xml:space="preserve"> </w:t>
      </w:r>
    </w:p>
    <w:p w14:paraId="5797223A" w14:textId="77777777" w:rsidR="005B4B1C" w:rsidRPr="00F21BC8" w:rsidRDefault="005B4B1C" w:rsidP="005B4B1C">
      <w:pPr>
        <w:pStyle w:val="Odstavekseznama"/>
        <w:rPr>
          <w:sz w:val="22"/>
        </w:rPr>
      </w:pPr>
    </w:p>
    <w:p w14:paraId="0EC6C1DF" w14:textId="7C0D7675" w:rsidR="005B4B1C" w:rsidRDefault="00F21BC8" w:rsidP="00F21BC8">
      <w:pPr>
        <w:rPr>
          <w:sz w:val="22"/>
        </w:rPr>
      </w:pPr>
      <w:r w:rsidRPr="00F21BC8">
        <w:rPr>
          <w:sz w:val="22"/>
        </w:rPr>
        <w:t>Obseg del</w:t>
      </w:r>
      <w:r w:rsidR="35E419E7" w:rsidRPr="3F70122B">
        <w:rPr>
          <w:sz w:val="22"/>
        </w:rPr>
        <w:t>,</w:t>
      </w:r>
      <w:r w:rsidRPr="00F21BC8">
        <w:rPr>
          <w:sz w:val="22"/>
        </w:rPr>
        <w:t xml:space="preserve"> naročen na podlagi </w:t>
      </w:r>
      <w:r>
        <w:rPr>
          <w:sz w:val="22"/>
        </w:rPr>
        <w:t>prve točke prvega odstavka 95. člena ZJN-3</w:t>
      </w:r>
      <w:r w:rsidRPr="00F21BC8">
        <w:rPr>
          <w:sz w:val="22"/>
        </w:rPr>
        <w:t xml:space="preserve"> količinsko ne sme presegati količine storitev</w:t>
      </w:r>
      <w:r w:rsidR="004C5D02">
        <w:rPr>
          <w:sz w:val="22"/>
        </w:rPr>
        <w:t xml:space="preserve"> </w:t>
      </w:r>
      <w:r w:rsidR="00A036E7">
        <w:rPr>
          <w:sz w:val="22"/>
        </w:rPr>
        <w:t xml:space="preserve">iz posamičnega </w:t>
      </w:r>
      <w:r w:rsidR="005F358C">
        <w:rPr>
          <w:sz w:val="22"/>
        </w:rPr>
        <w:t xml:space="preserve">javnega </w:t>
      </w:r>
      <w:r w:rsidR="00A036E7">
        <w:rPr>
          <w:sz w:val="22"/>
        </w:rPr>
        <w:t>naročila</w:t>
      </w:r>
      <w:r w:rsidR="005F358C">
        <w:rPr>
          <w:sz w:val="22"/>
        </w:rPr>
        <w:t xml:space="preserve"> (PJN)</w:t>
      </w:r>
      <w:r w:rsidRPr="00F21BC8">
        <w:rPr>
          <w:sz w:val="22"/>
        </w:rPr>
        <w:t>, ki je bila oddana v postopku zbiranja ponudb za osnovni posel za več kot 100 %</w:t>
      </w:r>
      <w:r w:rsidR="005B4B1C">
        <w:rPr>
          <w:sz w:val="22"/>
        </w:rPr>
        <w:t>. Za primerjavo obsega del se upoštevajo predvidene dnine v skladu z normativi za posamična dela kot jih določa krovna pogodba.</w:t>
      </w:r>
    </w:p>
    <w:p w14:paraId="2C1AD6D6" w14:textId="77777777" w:rsidR="005B4B1C" w:rsidRDefault="005B4B1C" w:rsidP="00F21BC8">
      <w:pPr>
        <w:rPr>
          <w:sz w:val="22"/>
        </w:rPr>
      </w:pPr>
    </w:p>
    <w:p w14:paraId="1BA0D2B2" w14:textId="4DFC5B06" w:rsidR="00BA36BF" w:rsidRDefault="4D3AB4A8">
      <w:pPr>
        <w:rPr>
          <w:rFonts w:eastAsia="Arial" w:cs="Arial"/>
          <w:sz w:val="22"/>
        </w:rPr>
      </w:pPr>
      <w:r w:rsidRPr="61D06C8F">
        <w:rPr>
          <w:rFonts w:eastAsia="Arial" w:cs="Arial"/>
          <w:sz w:val="22"/>
        </w:rPr>
        <w:t xml:space="preserve">Naročnik si pridržuje opcijo za naročilo dodatnega obsega del z namenom, da se preprečijo posledice, ki izhajajo iz povečane nevarnosti nastanka škodnih dogodkov in delovnih nezgod, da se preprečijo težave v zvezi z otežkočeno terensko kontrolo pravilnosti izvajanja del vsakega izmed več izvajalcev na skupnem delovišču ter tudi težave </w:t>
      </w:r>
      <w:r w:rsidR="0E3412FE" w:rsidRPr="61D06C8F">
        <w:rPr>
          <w:rFonts w:eastAsia="Arial" w:cs="Arial"/>
          <w:sz w:val="22"/>
        </w:rPr>
        <w:t>pri  prevzemu in obračunu opravljenih storitev.</w:t>
      </w:r>
    </w:p>
    <w:p w14:paraId="488F14F7" w14:textId="51CF6299" w:rsidR="61D06C8F" w:rsidRDefault="61D06C8F" w:rsidP="61D06C8F">
      <w:pPr>
        <w:rPr>
          <w:rFonts w:eastAsia="Arial" w:cs="Arial"/>
          <w:sz w:val="22"/>
        </w:rPr>
      </w:pPr>
    </w:p>
    <w:p w14:paraId="6B1736F0" w14:textId="77C5F9F8" w:rsidR="00BA36BF" w:rsidRPr="00BA36BF" w:rsidRDefault="00BA36BF" w:rsidP="00F21BC8">
      <w:pPr>
        <w:rPr>
          <w:b/>
          <w:bCs/>
          <w:sz w:val="22"/>
        </w:rPr>
      </w:pPr>
      <w:r w:rsidRPr="00BA36BF">
        <w:rPr>
          <w:b/>
          <w:bCs/>
          <w:sz w:val="22"/>
        </w:rPr>
        <w:t>OPCIJA 2</w:t>
      </w:r>
    </w:p>
    <w:p w14:paraId="2D9C44BC" w14:textId="77777777" w:rsidR="00BA3A05" w:rsidRDefault="00BA36BF" w:rsidP="00BA3A05">
      <w:pPr>
        <w:rPr>
          <w:rFonts w:cs="Arial"/>
          <w:bCs/>
          <w:sz w:val="22"/>
        </w:rPr>
      </w:pPr>
      <w:r>
        <w:rPr>
          <w:rFonts w:cs="Arial"/>
          <w:bCs/>
          <w:sz w:val="22"/>
        </w:rPr>
        <w:t>Naročnik si kot opcijo iz prve točke prvega odstavka 95. člena pridržuje tudi pravico do podaljšanja pogodbenega roka za izvedbo del v primeru</w:t>
      </w:r>
      <w:r w:rsidR="0077778C">
        <w:rPr>
          <w:rFonts w:cs="Arial"/>
          <w:bCs/>
          <w:sz w:val="22"/>
        </w:rPr>
        <w:t>, da so kumulativno izpolnjeni naslednji pogoji:</w:t>
      </w:r>
    </w:p>
    <w:p w14:paraId="7931455F" w14:textId="383D957A" w:rsidR="00BA36BF" w:rsidRDefault="00BA36BF" w:rsidP="00BA3A05">
      <w:pPr>
        <w:numPr>
          <w:ilvl w:val="1"/>
          <w:numId w:val="18"/>
        </w:numPr>
        <w:spacing w:line="240" w:lineRule="auto"/>
        <w:rPr>
          <w:rFonts w:cs="Arial"/>
          <w:sz w:val="22"/>
        </w:rPr>
      </w:pPr>
      <w:r w:rsidRPr="00BA3A05">
        <w:rPr>
          <w:rFonts w:cs="Arial"/>
          <w:sz w:val="22"/>
        </w:rPr>
        <w:t xml:space="preserve">Izvajalec da pisno vlogo </w:t>
      </w:r>
      <w:r>
        <w:rPr>
          <w:rFonts w:cs="Arial"/>
          <w:sz w:val="22"/>
        </w:rPr>
        <w:t>naročniku, da želi podaljšati rok izvedbe del po obstoječih pogodbah.</w:t>
      </w:r>
    </w:p>
    <w:p w14:paraId="723F55E1" w14:textId="50AC4630" w:rsidR="00BA36BF" w:rsidRDefault="00BA36BF" w:rsidP="00F422CF">
      <w:pPr>
        <w:numPr>
          <w:ilvl w:val="1"/>
          <w:numId w:val="18"/>
        </w:numPr>
        <w:spacing w:line="240" w:lineRule="auto"/>
        <w:rPr>
          <w:rFonts w:cs="Arial"/>
          <w:sz w:val="22"/>
        </w:rPr>
      </w:pPr>
      <w:r>
        <w:rPr>
          <w:rFonts w:cs="Arial"/>
          <w:sz w:val="22"/>
        </w:rPr>
        <w:lastRenderedPageBreak/>
        <w:t xml:space="preserve">Izvajalec ima sklenjeno pogodbo o izvajanju </w:t>
      </w:r>
      <w:r w:rsidR="00BA3A05">
        <w:rPr>
          <w:rFonts w:cs="Arial"/>
          <w:sz w:val="22"/>
        </w:rPr>
        <w:t xml:space="preserve">gojitvenih in varstvenih del ter del za spodbujanje ekoloških funkcij, za izvedbo </w:t>
      </w:r>
      <w:r>
        <w:rPr>
          <w:rFonts w:cs="Arial"/>
          <w:sz w:val="22"/>
        </w:rPr>
        <w:t>katere rok še ni potekel, in bi zanjo želel podaljšati rok izvedbe del. Za vse roke, ki so po posamičnem delovnem nalogu potekli, se ne izvedba del v roku obravnava kot kršitev pogodbe v skladu z dokumentacijo predmetnega javnega naročila.</w:t>
      </w:r>
    </w:p>
    <w:p w14:paraId="02CE890F" w14:textId="69C7011C" w:rsidR="00BA36BF" w:rsidRPr="00D10D6A" w:rsidRDefault="00BA36BF" w:rsidP="00F422CF">
      <w:pPr>
        <w:numPr>
          <w:ilvl w:val="1"/>
          <w:numId w:val="18"/>
        </w:numPr>
        <w:spacing w:line="240" w:lineRule="auto"/>
        <w:rPr>
          <w:rFonts w:cs="Arial"/>
          <w:sz w:val="22"/>
        </w:rPr>
      </w:pPr>
      <w:r w:rsidRPr="00D10D6A">
        <w:rPr>
          <w:rFonts w:cs="Arial"/>
          <w:sz w:val="22"/>
        </w:rPr>
        <w:t xml:space="preserve">Rok izvedbe del se lahko podaljša samo za delovne naloge oziroma odločbe, ki </w:t>
      </w:r>
      <w:r>
        <w:rPr>
          <w:rFonts w:cs="Arial"/>
          <w:sz w:val="22"/>
        </w:rPr>
        <w:t>ne predstavljajo</w:t>
      </w:r>
      <w:r w:rsidRPr="00D10D6A">
        <w:rPr>
          <w:rFonts w:cs="Arial"/>
          <w:sz w:val="22"/>
        </w:rPr>
        <w:t xml:space="preserve"> izvedb</w:t>
      </w:r>
      <w:r>
        <w:rPr>
          <w:rFonts w:cs="Arial"/>
          <w:sz w:val="22"/>
        </w:rPr>
        <w:t>e</w:t>
      </w:r>
      <w:r w:rsidRPr="00D10D6A">
        <w:rPr>
          <w:rFonts w:cs="Arial"/>
          <w:sz w:val="22"/>
        </w:rPr>
        <w:t xml:space="preserve"> </w:t>
      </w:r>
      <w:r w:rsidR="00BA3A05">
        <w:rPr>
          <w:rFonts w:cs="Arial"/>
          <w:sz w:val="22"/>
        </w:rPr>
        <w:t>varstvenih del v gozdovih</w:t>
      </w:r>
      <w:r w:rsidRPr="00D10D6A">
        <w:rPr>
          <w:rFonts w:cs="Arial"/>
          <w:sz w:val="22"/>
        </w:rPr>
        <w:t xml:space="preserve">. Čas podaljšanja roka izvedbe del je največ za čas, ko bo izvajalec izvajal </w:t>
      </w:r>
      <w:r w:rsidR="00BA3A05">
        <w:rPr>
          <w:rFonts w:cs="Arial"/>
          <w:sz w:val="22"/>
        </w:rPr>
        <w:t xml:space="preserve">gojitvena in varstvena dela ter dela za spodbujanje ekoloških funkcij </w:t>
      </w:r>
      <w:r w:rsidRPr="00D10D6A">
        <w:rPr>
          <w:rFonts w:cs="Arial"/>
          <w:sz w:val="22"/>
        </w:rPr>
        <w:t>na gozdnogospodarskem območju s povečano dinamiko izvajanja del.</w:t>
      </w:r>
    </w:p>
    <w:p w14:paraId="486CC2B7" w14:textId="7BB7C453" w:rsidR="00BA36BF" w:rsidRPr="00BA3A05" w:rsidRDefault="00BA36BF" w:rsidP="00954D58">
      <w:pPr>
        <w:numPr>
          <w:ilvl w:val="1"/>
          <w:numId w:val="18"/>
        </w:numPr>
        <w:spacing w:line="240" w:lineRule="auto"/>
        <w:rPr>
          <w:rFonts w:cs="Arial"/>
          <w:sz w:val="22"/>
        </w:rPr>
      </w:pPr>
      <w:r w:rsidRPr="00BA3A05">
        <w:rPr>
          <w:rFonts w:cs="Arial"/>
          <w:sz w:val="22"/>
        </w:rPr>
        <w:t xml:space="preserve">Izvajalec je sklenil novo pogodbo za izvajanje </w:t>
      </w:r>
      <w:r w:rsidR="00BA3A05" w:rsidRPr="00BA3A05">
        <w:rPr>
          <w:rFonts w:cs="Arial"/>
          <w:sz w:val="22"/>
        </w:rPr>
        <w:t>gojitvenih in varstvenih del ter del za spodbujanje ekoloških funkcij v</w:t>
      </w:r>
      <w:r w:rsidRPr="00BA3A05">
        <w:rPr>
          <w:rFonts w:cs="Arial"/>
          <w:sz w:val="22"/>
        </w:rPr>
        <w:t xml:space="preserve"> gozdnogospodarskem območju, kjer je izredno povečana dinamika izvajanja del. Kot nova pogodba o </w:t>
      </w:r>
      <w:r w:rsidR="00BA3A05" w:rsidRPr="00BA3A05">
        <w:rPr>
          <w:rFonts w:cs="Arial"/>
          <w:sz w:val="22"/>
        </w:rPr>
        <w:t xml:space="preserve">izvajanju gojitvenih in varstvenih del ter del za spodbujanje ekoloških funkcij </w:t>
      </w:r>
      <w:r w:rsidRPr="00BA3A05">
        <w:rPr>
          <w:rFonts w:cs="Arial"/>
          <w:sz w:val="22"/>
        </w:rPr>
        <w:t>se šteje tista sklenjena pogodba, za katero je naročnik v postopku od</w:t>
      </w:r>
      <w:r w:rsidR="006177C3" w:rsidRPr="00BA3A05">
        <w:rPr>
          <w:rFonts w:cs="Arial"/>
          <w:sz w:val="22"/>
        </w:rPr>
        <w:t>daje posamičnega</w:t>
      </w:r>
      <w:r w:rsidR="00152D6A" w:rsidRPr="00BA3A05">
        <w:rPr>
          <w:rFonts w:cs="Arial"/>
          <w:sz w:val="22"/>
        </w:rPr>
        <w:t xml:space="preserve"> ali planskega</w:t>
      </w:r>
      <w:r w:rsidR="006177C3" w:rsidRPr="00BA3A05">
        <w:rPr>
          <w:rFonts w:cs="Arial"/>
          <w:sz w:val="22"/>
        </w:rPr>
        <w:t xml:space="preserve"> javnega naročila </w:t>
      </w:r>
      <w:r w:rsidRPr="00BA3A05">
        <w:rPr>
          <w:rFonts w:cs="Arial"/>
          <w:sz w:val="22"/>
        </w:rPr>
        <w:t xml:space="preserve"> posebej opredelil, da se razpis objavlja za izvedbo </w:t>
      </w:r>
      <w:r w:rsidR="00BA3A05">
        <w:rPr>
          <w:rFonts w:cs="Arial"/>
          <w:sz w:val="22"/>
        </w:rPr>
        <w:t>g</w:t>
      </w:r>
      <w:r w:rsidR="00BA3A05" w:rsidRPr="00BA3A05">
        <w:rPr>
          <w:rFonts w:cs="Arial"/>
          <w:sz w:val="22"/>
        </w:rPr>
        <w:t>ojitven</w:t>
      </w:r>
      <w:r w:rsidR="00BA3A05">
        <w:rPr>
          <w:rFonts w:cs="Arial"/>
          <w:sz w:val="22"/>
        </w:rPr>
        <w:t>ih</w:t>
      </w:r>
      <w:r w:rsidR="00BA3A05" w:rsidRPr="00BA3A05">
        <w:rPr>
          <w:rFonts w:cs="Arial"/>
          <w:sz w:val="22"/>
        </w:rPr>
        <w:t xml:space="preserve"> in varstven</w:t>
      </w:r>
      <w:r w:rsidR="00BA3A05">
        <w:rPr>
          <w:rFonts w:cs="Arial"/>
          <w:sz w:val="22"/>
        </w:rPr>
        <w:t>ih</w:t>
      </w:r>
      <w:r w:rsidR="00BA3A05" w:rsidRPr="00BA3A05">
        <w:rPr>
          <w:rFonts w:cs="Arial"/>
          <w:sz w:val="22"/>
        </w:rPr>
        <w:t xml:space="preserve"> dela ter del za spodbujanje ekoloških funkcij </w:t>
      </w:r>
      <w:r w:rsidRPr="00BA3A05">
        <w:rPr>
          <w:rFonts w:cs="Arial"/>
          <w:sz w:val="22"/>
        </w:rPr>
        <w:t>z izredno povečano dinamiko.</w:t>
      </w:r>
    </w:p>
    <w:p w14:paraId="0F76BE27" w14:textId="5203B9B9" w:rsidR="00BA36BF" w:rsidRDefault="00BA36BF" w:rsidP="00BA3A05">
      <w:pPr>
        <w:numPr>
          <w:ilvl w:val="1"/>
          <w:numId w:val="18"/>
        </w:numPr>
        <w:spacing w:line="240" w:lineRule="auto"/>
        <w:rPr>
          <w:rFonts w:cs="Arial"/>
          <w:sz w:val="22"/>
        </w:rPr>
      </w:pPr>
      <w:r>
        <w:rPr>
          <w:rFonts w:cs="Arial"/>
          <w:sz w:val="22"/>
        </w:rPr>
        <w:t xml:space="preserve">Izvajalec dokonča vsa začeta </w:t>
      </w:r>
      <w:r w:rsidR="003A6123">
        <w:rPr>
          <w:rFonts w:cs="Arial"/>
          <w:sz w:val="22"/>
        </w:rPr>
        <w:t>delovišča</w:t>
      </w:r>
      <w:r>
        <w:rPr>
          <w:rFonts w:cs="Arial"/>
          <w:sz w:val="22"/>
        </w:rPr>
        <w:t xml:space="preserve"> in uredi </w:t>
      </w:r>
      <w:r w:rsidR="003A6123">
        <w:rPr>
          <w:rFonts w:cs="Arial"/>
          <w:sz w:val="22"/>
        </w:rPr>
        <w:t>delovišča</w:t>
      </w:r>
      <w:r>
        <w:rPr>
          <w:rFonts w:cs="Arial"/>
          <w:sz w:val="22"/>
        </w:rPr>
        <w:t xml:space="preserve"> v skladu z zakonodajo, ki ureja način izvajanja </w:t>
      </w:r>
      <w:r w:rsidR="00BA3A05">
        <w:rPr>
          <w:rFonts w:cs="Arial"/>
          <w:sz w:val="22"/>
        </w:rPr>
        <w:t>g</w:t>
      </w:r>
      <w:r w:rsidR="00BA3A05" w:rsidRPr="00BA3A05">
        <w:rPr>
          <w:rFonts w:cs="Arial"/>
          <w:sz w:val="22"/>
        </w:rPr>
        <w:t>ojitven</w:t>
      </w:r>
      <w:r w:rsidR="00BA3A05">
        <w:rPr>
          <w:rFonts w:cs="Arial"/>
          <w:sz w:val="22"/>
        </w:rPr>
        <w:t>ih</w:t>
      </w:r>
      <w:r w:rsidR="00BA3A05" w:rsidRPr="00BA3A05">
        <w:rPr>
          <w:rFonts w:cs="Arial"/>
          <w:sz w:val="22"/>
        </w:rPr>
        <w:t xml:space="preserve"> in varstven</w:t>
      </w:r>
      <w:r w:rsidR="00BA3A05">
        <w:rPr>
          <w:rFonts w:cs="Arial"/>
          <w:sz w:val="22"/>
        </w:rPr>
        <w:t>ih</w:t>
      </w:r>
      <w:r w:rsidR="00BA3A05" w:rsidRPr="00BA3A05">
        <w:rPr>
          <w:rFonts w:cs="Arial"/>
          <w:sz w:val="22"/>
        </w:rPr>
        <w:t xml:space="preserve"> dela ter dela za spodbujanje ekoloških funkcij</w:t>
      </w:r>
      <w:r>
        <w:rPr>
          <w:rFonts w:cs="Arial"/>
          <w:sz w:val="22"/>
        </w:rPr>
        <w:t xml:space="preserve">. Način dokončanja začetih </w:t>
      </w:r>
      <w:r w:rsidR="00BA3A05">
        <w:rPr>
          <w:rFonts w:cs="Arial"/>
          <w:sz w:val="22"/>
        </w:rPr>
        <w:t>delovišč</w:t>
      </w:r>
      <w:r>
        <w:rPr>
          <w:rFonts w:cs="Arial"/>
          <w:sz w:val="22"/>
        </w:rPr>
        <w:t xml:space="preserve"> določi naročnik. Rok se lahko podaljša samo po dokončanju začetih delovišč.</w:t>
      </w:r>
    </w:p>
    <w:p w14:paraId="59699637" w14:textId="77777777" w:rsidR="00BA36BF" w:rsidRDefault="00BA36BF" w:rsidP="00F422CF">
      <w:pPr>
        <w:numPr>
          <w:ilvl w:val="0"/>
          <w:numId w:val="18"/>
        </w:numPr>
        <w:spacing w:line="240" w:lineRule="auto"/>
        <w:rPr>
          <w:rFonts w:cs="Arial"/>
          <w:sz w:val="22"/>
        </w:rPr>
      </w:pPr>
      <w:r>
        <w:rPr>
          <w:rFonts w:cs="Arial"/>
          <w:sz w:val="22"/>
        </w:rPr>
        <w:t xml:space="preserve">Izvajalec lahko po predhodnem pisnem soglasju naročnika prekine izvajanje posamičnih pogodb za izvedbo </w:t>
      </w:r>
      <w:r w:rsidRPr="3613C0E8">
        <w:rPr>
          <w:rFonts w:cs="Arial"/>
          <w:sz w:val="22"/>
        </w:rPr>
        <w:t>posa</w:t>
      </w:r>
      <w:r w:rsidRPr="3E8FB880">
        <w:rPr>
          <w:rFonts w:cs="Arial"/>
          <w:sz w:val="22"/>
        </w:rPr>
        <w:t>mičnega</w:t>
      </w:r>
      <w:r>
        <w:rPr>
          <w:rFonts w:cs="Arial"/>
          <w:sz w:val="22"/>
        </w:rPr>
        <w:t xml:space="preserve"> javnega naročila, v kolikor so kumulativno izpolnjeni naslednji pogoji:</w:t>
      </w:r>
    </w:p>
    <w:p w14:paraId="42B490B9" w14:textId="77777777" w:rsidR="00BA36BF" w:rsidRDefault="00BA36BF" w:rsidP="00F422CF">
      <w:pPr>
        <w:numPr>
          <w:ilvl w:val="1"/>
          <w:numId w:val="18"/>
        </w:numPr>
        <w:spacing w:line="240" w:lineRule="auto"/>
        <w:rPr>
          <w:rFonts w:cs="Arial"/>
          <w:sz w:val="22"/>
        </w:rPr>
      </w:pPr>
      <w:r>
        <w:rPr>
          <w:rFonts w:cs="Arial"/>
          <w:sz w:val="22"/>
        </w:rPr>
        <w:t>Izvajalec da pisno vlogo naročniku, da želi prekiniti izvajanje posamičnih pogodb.</w:t>
      </w:r>
    </w:p>
    <w:p w14:paraId="2420F3C2" w14:textId="5C57999C" w:rsidR="00BA36BF" w:rsidRDefault="00BA36BF" w:rsidP="00F422CF">
      <w:pPr>
        <w:numPr>
          <w:ilvl w:val="1"/>
          <w:numId w:val="18"/>
        </w:numPr>
        <w:spacing w:line="240" w:lineRule="auto"/>
        <w:rPr>
          <w:rFonts w:cs="Arial"/>
          <w:sz w:val="22"/>
        </w:rPr>
      </w:pPr>
      <w:r>
        <w:rPr>
          <w:rFonts w:cs="Arial"/>
          <w:sz w:val="22"/>
        </w:rPr>
        <w:t xml:space="preserve">Izvajalec ima sklenjeno pogodbo o </w:t>
      </w:r>
      <w:r w:rsidR="00401CBB" w:rsidRPr="00401CBB">
        <w:rPr>
          <w:rFonts w:cs="Arial"/>
          <w:sz w:val="22"/>
        </w:rPr>
        <w:t>izvajanju gojitvenih in varstvenih del ter del za spodbujanje ekoloških funkcij</w:t>
      </w:r>
      <w:r>
        <w:rPr>
          <w:rFonts w:cs="Arial"/>
          <w:sz w:val="22"/>
        </w:rPr>
        <w:t>, za izvedbo katere rok še ni potekel, in bi jo želel prekiniti. Za vse roke, ki so po posamičnem delovnem nalogu potekli, se ne izvedba del v roku obravnava kot kršitev pogodbe v skladu z dokumentacijo predmetnega javnega naročila.</w:t>
      </w:r>
    </w:p>
    <w:p w14:paraId="1F341832" w14:textId="126929E1" w:rsidR="00BA36BF" w:rsidRPr="00D10D6A" w:rsidRDefault="00BA36BF" w:rsidP="00F422CF">
      <w:pPr>
        <w:numPr>
          <w:ilvl w:val="1"/>
          <w:numId w:val="18"/>
        </w:numPr>
        <w:spacing w:line="240" w:lineRule="auto"/>
        <w:rPr>
          <w:rFonts w:cs="Arial"/>
          <w:sz w:val="22"/>
        </w:rPr>
      </w:pPr>
      <w:r>
        <w:rPr>
          <w:rFonts w:cs="Arial"/>
          <w:sz w:val="22"/>
        </w:rPr>
        <w:t xml:space="preserve">Pogodba za </w:t>
      </w:r>
      <w:r w:rsidRPr="20D5F8CD">
        <w:rPr>
          <w:rFonts w:cs="Arial"/>
          <w:sz w:val="22"/>
        </w:rPr>
        <w:t>izved</w:t>
      </w:r>
      <w:r w:rsidR="14DC6B75" w:rsidRPr="20D5F8CD">
        <w:rPr>
          <w:rFonts w:cs="Arial"/>
          <w:sz w:val="22"/>
        </w:rPr>
        <w:t>b</w:t>
      </w:r>
      <w:r w:rsidRPr="20D5F8CD">
        <w:rPr>
          <w:rFonts w:cs="Arial"/>
          <w:sz w:val="22"/>
        </w:rPr>
        <w:t>o</w:t>
      </w:r>
      <w:r>
        <w:rPr>
          <w:rFonts w:cs="Arial"/>
          <w:sz w:val="22"/>
        </w:rPr>
        <w:t xml:space="preserve"> posamičnega javnega naročila se lahko prekine v celoti ali za posamične delovne naloge, v kolikor pogodba oziroma </w:t>
      </w:r>
      <w:r w:rsidRPr="00D10D6A">
        <w:rPr>
          <w:rFonts w:cs="Arial"/>
          <w:sz w:val="22"/>
        </w:rPr>
        <w:t>delovn</w:t>
      </w:r>
      <w:r>
        <w:rPr>
          <w:rFonts w:cs="Arial"/>
          <w:sz w:val="22"/>
        </w:rPr>
        <w:t>i</w:t>
      </w:r>
      <w:r w:rsidRPr="00D10D6A">
        <w:rPr>
          <w:rFonts w:cs="Arial"/>
          <w:sz w:val="22"/>
        </w:rPr>
        <w:t xml:space="preserve"> nalog</w:t>
      </w:r>
      <w:r>
        <w:rPr>
          <w:rFonts w:cs="Arial"/>
          <w:sz w:val="22"/>
        </w:rPr>
        <w:t>i</w:t>
      </w:r>
      <w:r w:rsidRPr="00D10D6A">
        <w:rPr>
          <w:rFonts w:cs="Arial"/>
          <w:sz w:val="22"/>
        </w:rPr>
        <w:t xml:space="preserve"> niso za izvedbo </w:t>
      </w:r>
      <w:r w:rsidR="00401CBB">
        <w:rPr>
          <w:rFonts w:cs="Arial"/>
          <w:sz w:val="22"/>
        </w:rPr>
        <w:t>varstvenih del v gozdovih</w:t>
      </w:r>
      <w:r w:rsidRPr="00D10D6A">
        <w:rPr>
          <w:rFonts w:cs="Arial"/>
          <w:sz w:val="22"/>
        </w:rPr>
        <w:t>.</w:t>
      </w:r>
    </w:p>
    <w:p w14:paraId="2C90EAEA" w14:textId="1869A51D" w:rsidR="00BA36BF" w:rsidRDefault="00BA36BF" w:rsidP="00F422CF">
      <w:pPr>
        <w:numPr>
          <w:ilvl w:val="1"/>
          <w:numId w:val="18"/>
        </w:numPr>
        <w:spacing w:line="240" w:lineRule="auto"/>
        <w:rPr>
          <w:rFonts w:cs="Arial"/>
          <w:sz w:val="22"/>
        </w:rPr>
      </w:pPr>
      <w:r>
        <w:rPr>
          <w:rFonts w:cs="Arial"/>
          <w:sz w:val="22"/>
        </w:rPr>
        <w:t xml:space="preserve">Izvajalec je sklenil novo pogodbo za izvajanje </w:t>
      </w:r>
      <w:r w:rsidR="00401CBB" w:rsidRPr="00401CBB">
        <w:rPr>
          <w:rFonts w:cs="Arial"/>
          <w:sz w:val="22"/>
        </w:rPr>
        <w:t>gojitvenih in varstvenih del ter del za spodbujanje ekoloških funkcij v gozdnogospodarskem območju</w:t>
      </w:r>
      <w:r>
        <w:rPr>
          <w:rFonts w:cs="Arial"/>
          <w:sz w:val="22"/>
        </w:rPr>
        <w:t>, kjer je izredno povečana dinamika izvajanja del.</w:t>
      </w:r>
      <w:r w:rsidRPr="004D6555">
        <w:rPr>
          <w:rFonts w:cs="Arial"/>
          <w:sz w:val="22"/>
        </w:rPr>
        <w:t xml:space="preserve"> </w:t>
      </w:r>
      <w:r>
        <w:rPr>
          <w:rFonts w:cs="Arial"/>
          <w:sz w:val="22"/>
        </w:rPr>
        <w:t xml:space="preserve">Kot nova pogodba o izvajanju </w:t>
      </w:r>
      <w:r w:rsidR="00401CBB" w:rsidRPr="00401CBB">
        <w:rPr>
          <w:rFonts w:cs="Arial"/>
          <w:sz w:val="22"/>
        </w:rPr>
        <w:t xml:space="preserve">gojitvenih in varstvenih del ter del za spodbujanje ekoloških funkcij </w:t>
      </w:r>
      <w:r>
        <w:rPr>
          <w:rFonts w:cs="Arial"/>
          <w:sz w:val="22"/>
        </w:rPr>
        <w:t>se šteje tista sklenjena pogodba, za katero je naročnik v postopku od</w:t>
      </w:r>
      <w:r w:rsidR="006177C3">
        <w:rPr>
          <w:rFonts w:cs="Arial"/>
          <w:sz w:val="22"/>
        </w:rPr>
        <w:t xml:space="preserve">daje posamičnega </w:t>
      </w:r>
      <w:r w:rsidR="00F55A9A">
        <w:rPr>
          <w:rFonts w:cs="Arial"/>
          <w:sz w:val="22"/>
        </w:rPr>
        <w:t xml:space="preserve">ali planskega </w:t>
      </w:r>
      <w:r w:rsidR="006177C3">
        <w:rPr>
          <w:rFonts w:cs="Arial"/>
          <w:sz w:val="22"/>
        </w:rPr>
        <w:t xml:space="preserve">javnega naročila </w:t>
      </w:r>
      <w:r>
        <w:rPr>
          <w:rFonts w:cs="Arial"/>
          <w:sz w:val="22"/>
        </w:rPr>
        <w:t xml:space="preserve">posebej opredelil, da se razpis objavlja za </w:t>
      </w:r>
      <w:r w:rsidR="00401CBB">
        <w:rPr>
          <w:rFonts w:cs="Arial"/>
          <w:sz w:val="22"/>
        </w:rPr>
        <w:t xml:space="preserve">izvedbo </w:t>
      </w:r>
      <w:r w:rsidR="00401CBB" w:rsidRPr="00401CBB">
        <w:rPr>
          <w:rFonts w:cs="Arial"/>
          <w:sz w:val="22"/>
        </w:rPr>
        <w:t xml:space="preserve">gojitvenih in varstvenih dela ter del za spodbujanje ekoloških funkcij </w:t>
      </w:r>
      <w:r>
        <w:rPr>
          <w:rFonts w:cs="Arial"/>
          <w:sz w:val="22"/>
        </w:rPr>
        <w:t>izredno povečano dinamiko.</w:t>
      </w:r>
    </w:p>
    <w:p w14:paraId="4E90E80D" w14:textId="04779295" w:rsidR="00BA36BF" w:rsidRDefault="00BA36BF" w:rsidP="00F422CF">
      <w:pPr>
        <w:numPr>
          <w:ilvl w:val="1"/>
          <w:numId w:val="18"/>
        </w:numPr>
        <w:spacing w:line="240" w:lineRule="auto"/>
        <w:rPr>
          <w:rFonts w:cs="Arial"/>
          <w:sz w:val="22"/>
        </w:rPr>
      </w:pPr>
      <w:r>
        <w:rPr>
          <w:rFonts w:cs="Arial"/>
          <w:sz w:val="22"/>
        </w:rPr>
        <w:t xml:space="preserve">Izvajalec dokonča vsa začeta </w:t>
      </w:r>
      <w:r w:rsidR="00401CBB">
        <w:rPr>
          <w:rFonts w:cs="Arial"/>
          <w:sz w:val="22"/>
        </w:rPr>
        <w:t>delovišča</w:t>
      </w:r>
      <w:r>
        <w:rPr>
          <w:rFonts w:cs="Arial"/>
          <w:sz w:val="22"/>
        </w:rPr>
        <w:t xml:space="preserve"> uredi </w:t>
      </w:r>
      <w:r w:rsidR="00401CBB">
        <w:rPr>
          <w:rFonts w:cs="Arial"/>
          <w:sz w:val="22"/>
        </w:rPr>
        <w:t>delovišča</w:t>
      </w:r>
      <w:r>
        <w:rPr>
          <w:rFonts w:cs="Arial"/>
          <w:sz w:val="22"/>
        </w:rPr>
        <w:t xml:space="preserve"> skladu z zakonodajo, ki ureja</w:t>
      </w:r>
      <w:r w:rsidR="00401CBB">
        <w:rPr>
          <w:rFonts w:cs="Arial"/>
          <w:sz w:val="22"/>
        </w:rPr>
        <w:t xml:space="preserve"> način izvajanja</w:t>
      </w:r>
      <w:r>
        <w:rPr>
          <w:rFonts w:cs="Arial"/>
          <w:sz w:val="22"/>
        </w:rPr>
        <w:t xml:space="preserve"> </w:t>
      </w:r>
      <w:r w:rsidR="00401CBB" w:rsidRPr="00401CBB">
        <w:rPr>
          <w:rFonts w:cs="Arial"/>
          <w:sz w:val="22"/>
        </w:rPr>
        <w:t>gojitvenih in varstvenih dela ter dela za spodbujanje ekoloških funkci</w:t>
      </w:r>
      <w:r w:rsidR="00401CBB">
        <w:rPr>
          <w:rFonts w:cs="Arial"/>
          <w:sz w:val="22"/>
        </w:rPr>
        <w:t>j</w:t>
      </w:r>
      <w:r>
        <w:rPr>
          <w:rFonts w:cs="Arial"/>
          <w:sz w:val="22"/>
        </w:rPr>
        <w:t xml:space="preserve">. Način dokončanja začetih </w:t>
      </w:r>
      <w:r w:rsidR="00401CBB">
        <w:rPr>
          <w:rFonts w:cs="Arial"/>
          <w:sz w:val="22"/>
        </w:rPr>
        <w:t>delovišč</w:t>
      </w:r>
      <w:r>
        <w:rPr>
          <w:rFonts w:cs="Arial"/>
          <w:sz w:val="22"/>
        </w:rPr>
        <w:t xml:space="preserve"> določi naročnik. Rok se lahko podaljša samo po dokončanju začetih delovišč.</w:t>
      </w:r>
    </w:p>
    <w:p w14:paraId="28231AC8" w14:textId="77777777" w:rsidR="00BA36BF" w:rsidRDefault="00BA36BF" w:rsidP="00BA36BF">
      <w:pPr>
        <w:rPr>
          <w:rFonts w:cs="Arial"/>
          <w:sz w:val="22"/>
        </w:rPr>
      </w:pPr>
    </w:p>
    <w:p w14:paraId="65C73F40" w14:textId="6A4BBA48" w:rsidR="00BA36BF" w:rsidRDefault="00BA36BF" w:rsidP="00BA36BF">
      <w:pPr>
        <w:rPr>
          <w:rFonts w:cs="Arial"/>
          <w:sz w:val="22"/>
        </w:rPr>
      </w:pPr>
      <w:r w:rsidRPr="00855C24">
        <w:rPr>
          <w:rFonts w:cs="Arial"/>
          <w:sz w:val="22"/>
        </w:rPr>
        <w:t xml:space="preserve">Ne glede na zgoraj zapisano, pa se določbe prejšnjega odstavka lahko upoštevajo tudi v primerih, ko naročnik znotraj posamičnega gozdnogospodarskega območja </w:t>
      </w:r>
      <w:r>
        <w:rPr>
          <w:rFonts w:cs="Arial"/>
          <w:sz w:val="22"/>
        </w:rPr>
        <w:t xml:space="preserve">na podlagi zbiranja ponudb </w:t>
      </w:r>
      <w:r w:rsidRPr="00855C24">
        <w:rPr>
          <w:rFonts w:cs="Arial"/>
          <w:sz w:val="22"/>
        </w:rPr>
        <w:t xml:space="preserve">ne more pridobiti dovolj zunanjih izvajalcev in ima težave iz izvajanjem načrtovanih del. Kot kriterij, da ni dovolj zunanjih izvajalcev, so </w:t>
      </w:r>
      <w:r>
        <w:rPr>
          <w:rFonts w:cs="Arial"/>
          <w:sz w:val="22"/>
        </w:rPr>
        <w:t>posamična naročila</w:t>
      </w:r>
      <w:r w:rsidRPr="00855C24">
        <w:rPr>
          <w:rFonts w:cs="Arial"/>
          <w:sz w:val="22"/>
        </w:rPr>
        <w:t>, kjer tudi po</w:t>
      </w:r>
      <w:r>
        <w:rPr>
          <w:rFonts w:cs="Arial"/>
          <w:sz w:val="22"/>
        </w:rPr>
        <w:t xml:space="preserve"> izvedenih </w:t>
      </w:r>
      <w:r w:rsidRPr="00855C24">
        <w:rPr>
          <w:rFonts w:cs="Arial"/>
          <w:sz w:val="22"/>
        </w:rPr>
        <w:t>dveh</w:t>
      </w:r>
      <w:r>
        <w:rPr>
          <w:rFonts w:cs="Arial"/>
          <w:sz w:val="22"/>
        </w:rPr>
        <w:t xml:space="preserve"> </w:t>
      </w:r>
      <w:r w:rsidRPr="00855C24">
        <w:rPr>
          <w:rFonts w:cs="Arial"/>
          <w:sz w:val="22"/>
        </w:rPr>
        <w:t xml:space="preserve">ponovnih </w:t>
      </w:r>
      <w:r w:rsidR="006177C3">
        <w:rPr>
          <w:rFonts w:cs="Arial"/>
          <w:sz w:val="22"/>
        </w:rPr>
        <w:t xml:space="preserve">oddajah posamičnih </w:t>
      </w:r>
      <w:r w:rsidR="0098283F">
        <w:rPr>
          <w:rFonts w:cs="Arial"/>
          <w:sz w:val="22"/>
        </w:rPr>
        <w:t xml:space="preserve">ali planskih </w:t>
      </w:r>
      <w:r w:rsidR="006177C3">
        <w:rPr>
          <w:rFonts w:cs="Arial"/>
          <w:sz w:val="22"/>
        </w:rPr>
        <w:t xml:space="preserve">javnih naročil </w:t>
      </w:r>
      <w:r w:rsidRPr="00855C24">
        <w:rPr>
          <w:rFonts w:cs="Arial"/>
          <w:sz w:val="22"/>
        </w:rPr>
        <w:t xml:space="preserve"> naro</w:t>
      </w:r>
      <w:r w:rsidRPr="00581FA8">
        <w:rPr>
          <w:rFonts w:cs="Arial"/>
          <w:sz w:val="22"/>
        </w:rPr>
        <w:t>čnik ne prejme nobene ustrezne ponudbe.</w:t>
      </w:r>
      <w:r w:rsidRPr="00855C24">
        <w:rPr>
          <w:rFonts w:cs="Arial"/>
          <w:sz w:val="22"/>
        </w:rPr>
        <w:t xml:space="preserve"> Kot težave z izvajanjem del pa se štejejo tista gozdnogospodarska območja, kjer je dinamika izvajanja del manjša od tiste dinamike, ki omogoča izvedbo vseh </w:t>
      </w:r>
      <w:r w:rsidRPr="00855C24">
        <w:rPr>
          <w:rFonts w:cs="Arial"/>
          <w:sz w:val="22"/>
        </w:rPr>
        <w:lastRenderedPageBreak/>
        <w:t xml:space="preserve">načrtovanih del znotraj posamičnega leta v dobi več kot 3 mesece zapored. Naročnik mora v postopku </w:t>
      </w:r>
      <w:r w:rsidR="006177C3">
        <w:rPr>
          <w:rFonts w:cs="Arial"/>
          <w:sz w:val="22"/>
        </w:rPr>
        <w:t>oddaje posamičnega</w:t>
      </w:r>
      <w:r w:rsidR="008214A5">
        <w:rPr>
          <w:rFonts w:cs="Arial"/>
          <w:sz w:val="22"/>
        </w:rPr>
        <w:t xml:space="preserve"> ali planskega</w:t>
      </w:r>
      <w:r w:rsidR="006177C3">
        <w:rPr>
          <w:rFonts w:cs="Arial"/>
          <w:sz w:val="22"/>
        </w:rPr>
        <w:t xml:space="preserve"> javnega naročila </w:t>
      </w:r>
      <w:r w:rsidRPr="00855C24">
        <w:rPr>
          <w:rFonts w:cs="Arial"/>
          <w:sz w:val="22"/>
        </w:rPr>
        <w:t xml:space="preserve"> posebej opredeliti, da se razpis objavlja zaradi težav z izvajanjem načrtovanih del in da se bo po sklenitvi pogodbe za predmetno javno naročilo lahko upoštevalo določbe iz prejšnjega odstavka </w:t>
      </w:r>
      <w:r w:rsidR="0C87D67E" w:rsidRPr="22609DE9">
        <w:rPr>
          <w:rFonts w:cs="Arial"/>
          <w:sz w:val="22"/>
        </w:rPr>
        <w:t xml:space="preserve">tega </w:t>
      </w:r>
      <w:r w:rsidR="0C87D67E" w:rsidRPr="2C78C1AA">
        <w:rPr>
          <w:rFonts w:cs="Arial"/>
          <w:sz w:val="22"/>
        </w:rPr>
        <w:t>dokumenta</w:t>
      </w:r>
      <w:r w:rsidRPr="2C78C1AA">
        <w:rPr>
          <w:rFonts w:cs="Arial"/>
          <w:sz w:val="22"/>
        </w:rPr>
        <w:t>.</w:t>
      </w:r>
    </w:p>
    <w:p w14:paraId="2D43C752" w14:textId="77777777" w:rsidR="00F21BC8" w:rsidRDefault="00F21BC8" w:rsidP="004D2550">
      <w:pPr>
        <w:rPr>
          <w:sz w:val="22"/>
        </w:rPr>
      </w:pPr>
    </w:p>
    <w:p w14:paraId="23CA8E05" w14:textId="49E3EF2D" w:rsidR="005312FE" w:rsidRPr="00083B88" w:rsidRDefault="000D5715" w:rsidP="00900081">
      <w:pPr>
        <w:pStyle w:val="Naslov1"/>
        <w:rPr>
          <w:color w:val="000000" w:themeColor="text1"/>
          <w:sz w:val="22"/>
          <w:szCs w:val="22"/>
        </w:rPr>
      </w:pPr>
      <w:bookmarkStart w:id="12" w:name="_Toc204945795"/>
      <w:r w:rsidRPr="00083B88">
        <w:rPr>
          <w:color w:val="000000" w:themeColor="text1"/>
          <w:sz w:val="22"/>
          <w:szCs w:val="22"/>
        </w:rPr>
        <w:t>VRSTA POSTOPKA</w:t>
      </w:r>
      <w:r w:rsidR="00900081" w:rsidRPr="00083B88">
        <w:rPr>
          <w:color w:val="000000" w:themeColor="text1"/>
          <w:sz w:val="22"/>
          <w:szCs w:val="22"/>
        </w:rPr>
        <w:t xml:space="preserve"> </w:t>
      </w:r>
      <w:r w:rsidR="00196E54" w:rsidRPr="00083B88">
        <w:rPr>
          <w:color w:val="000000" w:themeColor="text1"/>
          <w:sz w:val="22"/>
          <w:szCs w:val="22"/>
        </w:rPr>
        <w:t>IN</w:t>
      </w:r>
      <w:r w:rsidR="00900081" w:rsidRPr="00083B88">
        <w:rPr>
          <w:color w:val="000000" w:themeColor="text1"/>
          <w:sz w:val="22"/>
          <w:szCs w:val="22"/>
        </w:rPr>
        <w:t xml:space="preserve"> </w:t>
      </w:r>
      <w:r w:rsidR="00C91BF6" w:rsidRPr="00083B88">
        <w:rPr>
          <w:color w:val="000000" w:themeColor="text1"/>
          <w:sz w:val="22"/>
          <w:szCs w:val="22"/>
        </w:rPr>
        <w:t>NAČIN ODDAJE JAVNEGA NAROČILA</w:t>
      </w:r>
      <w:bookmarkEnd w:id="7"/>
      <w:bookmarkEnd w:id="8"/>
      <w:bookmarkEnd w:id="12"/>
    </w:p>
    <w:p w14:paraId="2CB70FAA" w14:textId="1B2CBCE4" w:rsidR="002B0C97" w:rsidRPr="00083B88" w:rsidRDefault="005312FE" w:rsidP="005312FE">
      <w:pPr>
        <w:rPr>
          <w:color w:val="000000" w:themeColor="text1"/>
          <w:sz w:val="22"/>
        </w:rPr>
      </w:pPr>
      <w:r w:rsidRPr="00083B88">
        <w:rPr>
          <w:color w:val="000000" w:themeColor="text1"/>
          <w:sz w:val="22"/>
        </w:rPr>
        <w:t xml:space="preserve">Za oddajo predmetnega naročila se v skladu </w:t>
      </w:r>
      <w:r w:rsidR="00B07531" w:rsidRPr="00083B88">
        <w:rPr>
          <w:color w:val="000000" w:themeColor="text1"/>
          <w:sz w:val="22"/>
        </w:rPr>
        <w:t>z</w:t>
      </w:r>
      <w:r w:rsidR="00E56B44" w:rsidRPr="00083B88">
        <w:rPr>
          <w:color w:val="000000" w:themeColor="text1"/>
          <w:sz w:val="22"/>
        </w:rPr>
        <w:t xml:space="preserve"> </w:t>
      </w:r>
      <w:r w:rsidR="004F5F6A" w:rsidRPr="00083B88">
        <w:rPr>
          <w:color w:val="000000" w:themeColor="text1"/>
          <w:sz w:val="22"/>
        </w:rPr>
        <w:t>4</w:t>
      </w:r>
      <w:r w:rsidR="0069039F" w:rsidRPr="00083B88">
        <w:rPr>
          <w:color w:val="000000" w:themeColor="text1"/>
          <w:sz w:val="22"/>
        </w:rPr>
        <w:t>1</w:t>
      </w:r>
      <w:r w:rsidRPr="00083B88">
        <w:rPr>
          <w:color w:val="000000" w:themeColor="text1"/>
          <w:sz w:val="22"/>
        </w:rPr>
        <w:t>. členom Zakona o javnem naročanju (Uradni list RS, št.</w:t>
      </w:r>
      <w:r w:rsidR="002B0C97" w:rsidRPr="00083B88">
        <w:rPr>
          <w:color w:val="000000" w:themeColor="text1"/>
          <w:sz w:val="22"/>
        </w:rPr>
        <w:t xml:space="preserve"> </w:t>
      </w:r>
      <w:r w:rsidR="004F5F6A" w:rsidRPr="00083B88">
        <w:rPr>
          <w:color w:val="000000" w:themeColor="text1"/>
          <w:sz w:val="22"/>
        </w:rPr>
        <w:t>91/15</w:t>
      </w:r>
      <w:r w:rsidR="0017690A" w:rsidRPr="00083B88">
        <w:rPr>
          <w:color w:val="000000" w:themeColor="text1"/>
          <w:sz w:val="22"/>
        </w:rPr>
        <w:t xml:space="preserve"> </w:t>
      </w:r>
      <w:r w:rsidR="00AD5AC5" w:rsidRPr="00083B88">
        <w:rPr>
          <w:color w:val="000000" w:themeColor="text1"/>
          <w:sz w:val="22"/>
        </w:rPr>
        <w:t>s spremembami</w:t>
      </w:r>
      <w:r w:rsidR="00446057" w:rsidRPr="00083B88">
        <w:rPr>
          <w:color w:val="000000" w:themeColor="text1"/>
          <w:sz w:val="22"/>
        </w:rPr>
        <w:t>; v nadaljevanju ZJN</w:t>
      </w:r>
      <w:r w:rsidRPr="00083B88">
        <w:rPr>
          <w:color w:val="000000" w:themeColor="text1"/>
          <w:sz w:val="22"/>
        </w:rPr>
        <w:t>-</w:t>
      </w:r>
      <w:r w:rsidR="004F5F6A" w:rsidRPr="00083B88">
        <w:rPr>
          <w:color w:val="000000" w:themeColor="text1"/>
          <w:sz w:val="22"/>
        </w:rPr>
        <w:t>3</w:t>
      </w:r>
      <w:r w:rsidRPr="00083B88">
        <w:rPr>
          <w:color w:val="000000" w:themeColor="text1"/>
          <w:sz w:val="22"/>
        </w:rPr>
        <w:t>) izvede</w:t>
      </w:r>
      <w:r w:rsidR="00E56B44" w:rsidRPr="00083B88">
        <w:rPr>
          <w:color w:val="000000" w:themeColor="text1"/>
          <w:sz w:val="22"/>
        </w:rPr>
        <w:t xml:space="preserve"> </w:t>
      </w:r>
      <w:r w:rsidR="005D3C3A" w:rsidRPr="00083B88">
        <w:rPr>
          <w:color w:val="000000" w:themeColor="text1"/>
          <w:sz w:val="22"/>
        </w:rPr>
        <w:t>omejeni</w:t>
      </w:r>
      <w:r w:rsidR="002B0C97" w:rsidRPr="00083B88">
        <w:rPr>
          <w:color w:val="000000" w:themeColor="text1"/>
          <w:sz w:val="22"/>
        </w:rPr>
        <w:t xml:space="preserve"> postopek</w:t>
      </w:r>
      <w:r w:rsidR="00964384" w:rsidRPr="00083B88">
        <w:rPr>
          <w:color w:val="000000" w:themeColor="text1"/>
          <w:sz w:val="22"/>
        </w:rPr>
        <w:t xml:space="preserve"> </w:t>
      </w:r>
      <w:r w:rsidR="0069039F" w:rsidRPr="00083B88">
        <w:rPr>
          <w:color w:val="000000" w:themeColor="text1"/>
          <w:sz w:val="22"/>
        </w:rPr>
        <w:t xml:space="preserve">z vzpostavitvijo dinamičnega nabavnega sistema na podlagi </w:t>
      </w:r>
      <w:r w:rsidR="00964384" w:rsidRPr="00083B88">
        <w:rPr>
          <w:color w:val="000000" w:themeColor="text1"/>
          <w:sz w:val="22"/>
        </w:rPr>
        <w:t>49</w:t>
      </w:r>
      <w:r w:rsidR="0069039F" w:rsidRPr="00083B88">
        <w:rPr>
          <w:color w:val="000000" w:themeColor="text1"/>
          <w:sz w:val="22"/>
        </w:rPr>
        <w:t>.</w:t>
      </w:r>
      <w:r w:rsidR="00964384" w:rsidRPr="00083B88">
        <w:rPr>
          <w:color w:val="000000" w:themeColor="text1"/>
          <w:sz w:val="22"/>
        </w:rPr>
        <w:t xml:space="preserve"> člen</w:t>
      </w:r>
      <w:r w:rsidR="0069039F" w:rsidRPr="00083B88">
        <w:rPr>
          <w:color w:val="000000" w:themeColor="text1"/>
          <w:sz w:val="22"/>
        </w:rPr>
        <w:t>a ZJN-3</w:t>
      </w:r>
      <w:r w:rsidR="00E56B44" w:rsidRPr="00083B88">
        <w:rPr>
          <w:color w:val="000000" w:themeColor="text1"/>
          <w:sz w:val="22"/>
        </w:rPr>
        <w:t>.</w:t>
      </w:r>
    </w:p>
    <w:p w14:paraId="28EEBE9E" w14:textId="6A137D93" w:rsidR="00964384" w:rsidRPr="00083B88" w:rsidRDefault="00964384" w:rsidP="005312FE">
      <w:pPr>
        <w:rPr>
          <w:color w:val="000000" w:themeColor="text1"/>
          <w:sz w:val="22"/>
        </w:rPr>
      </w:pPr>
    </w:p>
    <w:p w14:paraId="6F4F67D6" w14:textId="77777777" w:rsidR="00DC4E1F" w:rsidRPr="00083B88" w:rsidRDefault="00900081" w:rsidP="00597206">
      <w:pPr>
        <w:autoSpaceDE w:val="0"/>
        <w:autoSpaceDN w:val="0"/>
        <w:adjustRightInd w:val="0"/>
        <w:rPr>
          <w:rFonts w:cs="Arial"/>
          <w:color w:val="000000"/>
          <w:sz w:val="22"/>
          <w:shd w:val="clear" w:color="auto" w:fill="FFFFFF"/>
        </w:rPr>
      </w:pPr>
      <w:r w:rsidRPr="00083B88">
        <w:rPr>
          <w:rFonts w:cs="Arial"/>
          <w:color w:val="000000" w:themeColor="text1"/>
          <w:sz w:val="22"/>
          <w:shd w:val="clear" w:color="auto" w:fill="FFFFFF"/>
        </w:rPr>
        <w:t>Dinamični nabavni sistem</w:t>
      </w:r>
      <w:r w:rsidR="005D28F3" w:rsidRPr="00083B88">
        <w:rPr>
          <w:rFonts w:cs="Arial"/>
          <w:color w:val="000000" w:themeColor="text1"/>
          <w:sz w:val="22"/>
          <w:shd w:val="clear" w:color="auto" w:fill="FFFFFF"/>
        </w:rPr>
        <w:t xml:space="preserve"> (v nadaljevanju: DNS)</w:t>
      </w:r>
      <w:r w:rsidRPr="00083B88">
        <w:rPr>
          <w:rFonts w:cs="Arial"/>
          <w:color w:val="000000" w:themeColor="text1"/>
          <w:sz w:val="22"/>
          <w:shd w:val="clear" w:color="auto" w:fill="FFFFFF"/>
        </w:rPr>
        <w:t xml:space="preserve"> je popolnoma elektronski način naročanja, ki je med </w:t>
      </w:r>
      <w:r w:rsidRPr="00083B88">
        <w:rPr>
          <w:rFonts w:cs="Arial"/>
          <w:color w:val="000000"/>
          <w:sz w:val="22"/>
          <w:shd w:val="clear" w:color="auto" w:fill="FFFFFF"/>
        </w:rPr>
        <w:t>celotnim obdobjem veljavnosti na voljo gospodarskim subjektom, ki izpolnjujejo pogoje za sodelovanje.</w:t>
      </w:r>
      <w:r w:rsidR="006E57C9" w:rsidRPr="00083B88">
        <w:rPr>
          <w:rFonts w:cs="Arial"/>
          <w:color w:val="000000"/>
          <w:sz w:val="22"/>
          <w:shd w:val="clear" w:color="auto" w:fill="FFFFFF"/>
        </w:rPr>
        <w:t xml:space="preserve"> </w:t>
      </w:r>
      <w:r w:rsidR="008D0AD9" w:rsidRPr="00083B88">
        <w:rPr>
          <w:rFonts w:cs="Arial"/>
          <w:color w:val="000000"/>
          <w:sz w:val="22"/>
          <w:shd w:val="clear" w:color="auto" w:fill="FFFFFF"/>
        </w:rPr>
        <w:t>DNS poteka po pravilih omejenega postopka</w:t>
      </w:r>
      <w:r w:rsidR="006E57C9" w:rsidRPr="00083B88">
        <w:rPr>
          <w:rFonts w:cs="Arial"/>
          <w:color w:val="000000"/>
          <w:sz w:val="22"/>
          <w:shd w:val="clear" w:color="auto" w:fill="FFFFFF"/>
        </w:rPr>
        <w:t>, razen pravil glede dolžine roka za prejem prijav za sodelovanje in roka za prejem ponudb ter drugih pravil, kot so opredeljena v 49. členu ZJN-3</w:t>
      </w:r>
      <w:r w:rsidR="008D0AD9" w:rsidRPr="00083B88">
        <w:rPr>
          <w:rFonts w:cs="Arial"/>
          <w:color w:val="000000"/>
          <w:sz w:val="22"/>
          <w:shd w:val="clear" w:color="auto" w:fill="FFFFFF"/>
        </w:rPr>
        <w:t xml:space="preserve">. </w:t>
      </w:r>
    </w:p>
    <w:p w14:paraId="06D2949A" w14:textId="77777777" w:rsidR="00DC4E1F" w:rsidRPr="00083B88" w:rsidRDefault="00DC4E1F" w:rsidP="00597206">
      <w:pPr>
        <w:autoSpaceDE w:val="0"/>
        <w:autoSpaceDN w:val="0"/>
        <w:adjustRightInd w:val="0"/>
        <w:rPr>
          <w:rFonts w:cs="Arial"/>
          <w:color w:val="000000"/>
          <w:sz w:val="22"/>
          <w:shd w:val="clear" w:color="auto" w:fill="FFFFFF"/>
        </w:rPr>
      </w:pPr>
    </w:p>
    <w:p w14:paraId="50269D77" w14:textId="4B780182" w:rsidR="008D0AD9" w:rsidRPr="00083B88" w:rsidRDefault="006E57C9" w:rsidP="00597206">
      <w:pPr>
        <w:autoSpaceDE w:val="0"/>
        <w:autoSpaceDN w:val="0"/>
        <w:adjustRightInd w:val="0"/>
        <w:rPr>
          <w:rFonts w:cs="Arial"/>
          <w:color w:val="000000"/>
          <w:sz w:val="22"/>
          <w:shd w:val="clear" w:color="auto" w:fill="FFFFFF"/>
        </w:rPr>
      </w:pPr>
      <w:r w:rsidRPr="00083B88">
        <w:rPr>
          <w:rFonts w:cs="Arial"/>
          <w:color w:val="000000"/>
          <w:sz w:val="22"/>
          <w:shd w:val="clear" w:color="auto" w:fill="FFFFFF"/>
        </w:rPr>
        <w:t>DNS</w:t>
      </w:r>
      <w:r w:rsidR="008D0AD9" w:rsidRPr="00083B88">
        <w:rPr>
          <w:rFonts w:cs="Arial"/>
          <w:color w:val="000000"/>
          <w:sz w:val="22"/>
          <w:shd w:val="clear" w:color="auto" w:fill="FFFFFF"/>
        </w:rPr>
        <w:t xml:space="preserve"> poteka v dveh ločenih stopnjah oz. fazah – prejem prijav za sodelovanje </w:t>
      </w:r>
      <w:r w:rsidR="00DC4E1F" w:rsidRPr="00083B88">
        <w:rPr>
          <w:rFonts w:cs="Arial"/>
          <w:color w:val="000000"/>
          <w:sz w:val="22"/>
          <w:shd w:val="clear" w:color="auto" w:fill="FFFFFF"/>
        </w:rPr>
        <w:t xml:space="preserve">in uvrstitev kandidatov v katalog ponudnikov </w:t>
      </w:r>
      <w:r w:rsidR="008D0AD9" w:rsidRPr="00083B88">
        <w:rPr>
          <w:rFonts w:cs="Arial"/>
          <w:color w:val="000000"/>
          <w:sz w:val="22"/>
          <w:shd w:val="clear" w:color="auto" w:fill="FFFFFF"/>
        </w:rPr>
        <w:t xml:space="preserve">(prva faza) </w:t>
      </w:r>
      <w:r w:rsidR="00DC4E1F" w:rsidRPr="00083B88">
        <w:rPr>
          <w:rFonts w:cs="Arial"/>
          <w:color w:val="000000"/>
          <w:sz w:val="22"/>
          <w:shd w:val="clear" w:color="auto" w:fill="FFFFFF"/>
        </w:rPr>
        <w:t>ter</w:t>
      </w:r>
      <w:r w:rsidR="008D0AD9" w:rsidRPr="00083B88">
        <w:rPr>
          <w:rFonts w:cs="Arial"/>
          <w:color w:val="000000"/>
          <w:sz w:val="22"/>
          <w:shd w:val="clear" w:color="auto" w:fill="FFFFFF"/>
        </w:rPr>
        <w:t xml:space="preserve"> </w:t>
      </w:r>
      <w:r w:rsidR="00DC4E1F" w:rsidRPr="00083B88">
        <w:rPr>
          <w:rFonts w:cs="Arial"/>
          <w:color w:val="000000"/>
          <w:sz w:val="22"/>
          <w:shd w:val="clear" w:color="auto" w:fill="FFFFFF"/>
        </w:rPr>
        <w:t xml:space="preserve">izvajanje posameznih povpraševanj in </w:t>
      </w:r>
      <w:r w:rsidR="008D0AD9" w:rsidRPr="00083B88">
        <w:rPr>
          <w:rFonts w:cs="Arial"/>
          <w:color w:val="000000"/>
          <w:sz w:val="22"/>
          <w:shd w:val="clear" w:color="auto" w:fill="FFFFFF"/>
        </w:rPr>
        <w:t xml:space="preserve">prejem ponudb (druga faza). V prvi fazi </w:t>
      </w:r>
      <w:r w:rsidR="00AD5AC5" w:rsidRPr="00083B88">
        <w:rPr>
          <w:rFonts w:cs="Arial"/>
          <w:color w:val="000000"/>
          <w:sz w:val="22"/>
          <w:shd w:val="clear" w:color="auto" w:fill="FFFFFF"/>
        </w:rPr>
        <w:t xml:space="preserve">kandidati </w:t>
      </w:r>
      <w:r w:rsidR="008D0AD9" w:rsidRPr="00083B88">
        <w:rPr>
          <w:rFonts w:cs="Arial"/>
          <w:color w:val="000000"/>
          <w:sz w:val="22"/>
          <w:shd w:val="clear" w:color="auto" w:fill="FFFFFF"/>
        </w:rPr>
        <w:t xml:space="preserve">prijavi za sodelovanje priložijo informacije za ugotavljanje sposobnosti, ki jih zahteva naročnik. V drugi fazi, ki poteka večkrat, pa </w:t>
      </w:r>
      <w:r w:rsidR="003D2042" w:rsidRPr="00083B88">
        <w:rPr>
          <w:rFonts w:cs="Arial"/>
          <w:color w:val="000000"/>
          <w:sz w:val="22"/>
          <w:shd w:val="clear" w:color="auto" w:fill="FFFFFF"/>
        </w:rPr>
        <w:t xml:space="preserve">lahko </w:t>
      </w:r>
      <w:r w:rsidR="008D0AD9" w:rsidRPr="00083B88">
        <w:rPr>
          <w:rFonts w:cs="Arial"/>
          <w:color w:val="000000"/>
          <w:sz w:val="22"/>
          <w:shd w:val="clear" w:color="auto" w:fill="FFFFFF"/>
        </w:rPr>
        <w:t xml:space="preserve">ponudbe kasneje oddajajo le </w:t>
      </w:r>
      <w:r w:rsidR="003D2042" w:rsidRPr="00083B88">
        <w:rPr>
          <w:rFonts w:cs="Arial"/>
          <w:color w:val="000000"/>
          <w:sz w:val="22"/>
          <w:shd w:val="clear" w:color="auto" w:fill="FFFFFF"/>
        </w:rPr>
        <w:t>kandidati</w:t>
      </w:r>
      <w:r w:rsidR="008D0AD9" w:rsidRPr="00083B88">
        <w:rPr>
          <w:rFonts w:cs="Arial"/>
          <w:color w:val="000000"/>
          <w:sz w:val="22"/>
          <w:shd w:val="clear" w:color="auto" w:fill="FFFFFF"/>
        </w:rPr>
        <w:t>, ki jih je na podlagi ocene v prijavi predloženih informacij naročnik uvrstil v katalog ponudnikov (pri tem se kandidati lahko v vzpostavljen katalog ponudnikov uvrstijo tudi kasneje, na podlagi kasneje predloženih prijav)</w:t>
      </w:r>
      <w:r w:rsidR="003D2042" w:rsidRPr="00083B88">
        <w:rPr>
          <w:rFonts w:cs="Arial"/>
          <w:color w:val="000000"/>
          <w:sz w:val="22"/>
          <w:shd w:val="clear" w:color="auto" w:fill="FFFFFF"/>
        </w:rPr>
        <w:t xml:space="preserve"> in so bili povabljeni k oddaji ponudbe</w:t>
      </w:r>
      <w:r w:rsidR="008D0AD9" w:rsidRPr="00083B88">
        <w:rPr>
          <w:rFonts w:cs="Arial"/>
          <w:color w:val="000000"/>
          <w:sz w:val="22"/>
          <w:shd w:val="clear" w:color="auto" w:fill="FFFFFF"/>
        </w:rPr>
        <w:t>.</w:t>
      </w:r>
      <w:r w:rsidR="00DC4E1F" w:rsidRPr="00083B88">
        <w:rPr>
          <w:rFonts w:cs="Arial"/>
          <w:color w:val="000000"/>
          <w:sz w:val="22"/>
          <w:shd w:val="clear" w:color="auto" w:fill="FFFFFF"/>
        </w:rPr>
        <w:t xml:space="preserve"> Dostop </w:t>
      </w:r>
      <w:r w:rsidR="003D2042" w:rsidRPr="00083B88">
        <w:rPr>
          <w:rFonts w:cs="Arial"/>
          <w:color w:val="000000"/>
          <w:sz w:val="22"/>
          <w:shd w:val="clear" w:color="auto" w:fill="FFFFFF"/>
        </w:rPr>
        <w:t xml:space="preserve">do oziroma </w:t>
      </w:r>
      <w:r w:rsidR="003B1F4E" w:rsidRPr="00083B88">
        <w:rPr>
          <w:rFonts w:cs="Arial"/>
          <w:color w:val="000000"/>
          <w:sz w:val="22"/>
          <w:shd w:val="clear" w:color="auto" w:fill="FFFFFF"/>
        </w:rPr>
        <w:t xml:space="preserve">uvrstitev kandidatov </w:t>
      </w:r>
      <w:r w:rsidR="003D2042" w:rsidRPr="00083B88">
        <w:rPr>
          <w:rFonts w:cs="Arial"/>
          <w:color w:val="000000"/>
          <w:sz w:val="22"/>
          <w:shd w:val="clear" w:color="auto" w:fill="FFFFFF"/>
        </w:rPr>
        <w:t xml:space="preserve">v </w:t>
      </w:r>
      <w:r w:rsidR="00DC4E1F" w:rsidRPr="00083B88">
        <w:rPr>
          <w:rFonts w:cs="Arial"/>
          <w:color w:val="000000"/>
          <w:sz w:val="22"/>
          <w:shd w:val="clear" w:color="auto" w:fill="FFFFFF"/>
        </w:rPr>
        <w:t>katalog ponudnikov ne pomeni oddaje posameznega javnega naročila.</w:t>
      </w:r>
    </w:p>
    <w:p w14:paraId="4FF274C5" w14:textId="5E5B9AB7" w:rsidR="006E57C9" w:rsidRPr="00083B88" w:rsidRDefault="006E57C9" w:rsidP="00597206">
      <w:pPr>
        <w:autoSpaceDE w:val="0"/>
        <w:autoSpaceDN w:val="0"/>
        <w:adjustRightInd w:val="0"/>
        <w:rPr>
          <w:rFonts w:cs="Arial"/>
          <w:color w:val="000000"/>
          <w:sz w:val="22"/>
          <w:shd w:val="clear" w:color="auto" w:fill="FFFFFF"/>
        </w:rPr>
      </w:pPr>
    </w:p>
    <w:p w14:paraId="7A2AA34C" w14:textId="42826F2E" w:rsidR="004F5F6A" w:rsidRPr="00083B88" w:rsidRDefault="00196E54" w:rsidP="00AE082E">
      <w:pPr>
        <w:rPr>
          <w:sz w:val="22"/>
        </w:rPr>
      </w:pPr>
      <w:bookmarkStart w:id="13" w:name="_Toc336851732"/>
      <w:bookmarkStart w:id="14" w:name="_Toc336851780"/>
      <w:r w:rsidRPr="00083B88">
        <w:rPr>
          <w:sz w:val="22"/>
        </w:rPr>
        <w:t>Kandidat</w:t>
      </w:r>
      <w:r w:rsidR="00AE082E" w:rsidRPr="00083B88">
        <w:rPr>
          <w:sz w:val="22"/>
        </w:rPr>
        <w:t xml:space="preserve"> lahko odda p</w:t>
      </w:r>
      <w:r w:rsidR="00964384" w:rsidRPr="00083B88">
        <w:rPr>
          <w:sz w:val="22"/>
        </w:rPr>
        <w:t xml:space="preserve">rijavo </w:t>
      </w:r>
      <w:r w:rsidR="00AE082E" w:rsidRPr="00083B88">
        <w:rPr>
          <w:sz w:val="22"/>
        </w:rPr>
        <w:t xml:space="preserve">za </w:t>
      </w:r>
      <w:r w:rsidR="008E35A5">
        <w:rPr>
          <w:sz w:val="22"/>
        </w:rPr>
        <w:t>eno ali obe</w:t>
      </w:r>
      <w:r w:rsidR="0077559D" w:rsidRPr="00083B88">
        <w:rPr>
          <w:sz w:val="22"/>
        </w:rPr>
        <w:t xml:space="preserve"> </w:t>
      </w:r>
      <w:r w:rsidR="00964384" w:rsidRPr="00083B88">
        <w:rPr>
          <w:sz w:val="22"/>
        </w:rPr>
        <w:t>kategorij</w:t>
      </w:r>
      <w:r w:rsidR="008E35A5">
        <w:rPr>
          <w:sz w:val="22"/>
        </w:rPr>
        <w:t>i</w:t>
      </w:r>
      <w:r w:rsidR="000E10F9" w:rsidRPr="00083B88">
        <w:rPr>
          <w:sz w:val="22"/>
        </w:rPr>
        <w:t xml:space="preserve">. </w:t>
      </w:r>
      <w:r w:rsidR="00AD5AC5" w:rsidRPr="00083B88">
        <w:rPr>
          <w:sz w:val="22"/>
        </w:rPr>
        <w:t xml:space="preserve">Kandidat </w:t>
      </w:r>
      <w:r w:rsidR="004F5F6A" w:rsidRPr="00083B88">
        <w:rPr>
          <w:sz w:val="22"/>
        </w:rPr>
        <w:t>v obrazcu »Enotni evropski dokument v zvezi z oddajo javnega naročila – ESPD« (v nadaljevanju: ESPD) navede, za kater</w:t>
      </w:r>
      <w:r w:rsidR="00964384" w:rsidRPr="00083B88">
        <w:rPr>
          <w:sz w:val="22"/>
        </w:rPr>
        <w:t>o</w:t>
      </w:r>
      <w:r w:rsidR="004F5F6A" w:rsidRPr="00083B88">
        <w:rPr>
          <w:sz w:val="22"/>
        </w:rPr>
        <w:t xml:space="preserve"> </w:t>
      </w:r>
      <w:r w:rsidR="00964384" w:rsidRPr="00083B88">
        <w:rPr>
          <w:sz w:val="22"/>
        </w:rPr>
        <w:t>kategorijo</w:t>
      </w:r>
      <w:r w:rsidR="004F5F6A" w:rsidRPr="00083B88">
        <w:rPr>
          <w:sz w:val="22"/>
        </w:rPr>
        <w:t xml:space="preserve"> se prijavlja. </w:t>
      </w:r>
    </w:p>
    <w:p w14:paraId="50C7944B" w14:textId="77777777" w:rsidR="004F5F6A" w:rsidRPr="00083B88" w:rsidRDefault="004F5F6A" w:rsidP="00AE082E">
      <w:pPr>
        <w:rPr>
          <w:sz w:val="22"/>
        </w:rPr>
      </w:pPr>
    </w:p>
    <w:p w14:paraId="1390DA7D" w14:textId="6EA6AC09" w:rsidR="00AE082E" w:rsidRPr="00083B88" w:rsidRDefault="004F5F6A" w:rsidP="3DF3F329">
      <w:pPr>
        <w:rPr>
          <w:rFonts w:cs="Arial"/>
          <w:i/>
          <w:iCs/>
          <w:color w:val="FF0000"/>
          <w:sz w:val="22"/>
        </w:rPr>
      </w:pPr>
      <w:r w:rsidRPr="3DF3F329">
        <w:rPr>
          <w:sz w:val="22"/>
        </w:rPr>
        <w:t>Za vsak</w:t>
      </w:r>
      <w:r w:rsidR="00597206" w:rsidRPr="3DF3F329">
        <w:rPr>
          <w:sz w:val="22"/>
        </w:rPr>
        <w:t>o</w:t>
      </w:r>
      <w:r w:rsidRPr="3DF3F329">
        <w:rPr>
          <w:sz w:val="22"/>
        </w:rPr>
        <w:t xml:space="preserve"> od </w:t>
      </w:r>
      <w:r w:rsidR="00964384" w:rsidRPr="3DF3F329">
        <w:rPr>
          <w:sz w:val="22"/>
        </w:rPr>
        <w:t>kategorij</w:t>
      </w:r>
      <w:r w:rsidRPr="3DF3F329">
        <w:rPr>
          <w:sz w:val="22"/>
        </w:rPr>
        <w:t xml:space="preserve"> se zahteva </w:t>
      </w:r>
      <w:r w:rsidR="00ED0A6C" w:rsidRPr="3DF3F329">
        <w:rPr>
          <w:sz w:val="22"/>
        </w:rPr>
        <w:t>neobstoj vseh razlogov za izključitev</w:t>
      </w:r>
      <w:r w:rsidRPr="3DF3F329">
        <w:rPr>
          <w:sz w:val="22"/>
        </w:rPr>
        <w:t xml:space="preserve">, ki so navedeni v </w:t>
      </w:r>
      <w:r w:rsidR="00E27348" w:rsidRPr="3DF3F329">
        <w:rPr>
          <w:sz w:val="22"/>
        </w:rPr>
        <w:t xml:space="preserve">točki </w:t>
      </w:r>
      <w:r w:rsidRPr="3DF3F329">
        <w:rPr>
          <w:sz w:val="22"/>
        </w:rPr>
        <w:t>9.</w:t>
      </w:r>
      <w:r w:rsidR="00ED0A6C" w:rsidRPr="3DF3F329">
        <w:rPr>
          <w:sz w:val="22"/>
        </w:rPr>
        <w:t>1.1</w:t>
      </w:r>
      <w:r w:rsidRPr="3DF3F329">
        <w:rPr>
          <w:sz w:val="22"/>
        </w:rPr>
        <w:t>. teh navodil. Ostale zahteve naročnika (</w:t>
      </w:r>
      <w:r w:rsidR="00ED0A6C" w:rsidRPr="3DF3F329">
        <w:rPr>
          <w:sz w:val="22"/>
        </w:rPr>
        <w:t xml:space="preserve">pogoji za sodelovanje in zahteve, določene </w:t>
      </w:r>
      <w:r w:rsidRPr="3DF3F329">
        <w:rPr>
          <w:sz w:val="22"/>
        </w:rPr>
        <w:t xml:space="preserve">v drugih delih navodil </w:t>
      </w:r>
      <w:r w:rsidR="00196E54" w:rsidRPr="3DF3F329">
        <w:rPr>
          <w:sz w:val="22"/>
        </w:rPr>
        <w:t>kandidatom</w:t>
      </w:r>
      <w:r w:rsidRPr="3DF3F329">
        <w:rPr>
          <w:sz w:val="22"/>
        </w:rPr>
        <w:t xml:space="preserve"> za pripravo </w:t>
      </w:r>
      <w:r w:rsidR="00196E54" w:rsidRPr="3DF3F329">
        <w:rPr>
          <w:sz w:val="22"/>
        </w:rPr>
        <w:t>prijave</w:t>
      </w:r>
      <w:r w:rsidRPr="3DF3F329">
        <w:rPr>
          <w:sz w:val="22"/>
        </w:rPr>
        <w:t xml:space="preserve">) morajo </w:t>
      </w:r>
      <w:r w:rsidR="00196E54" w:rsidRPr="3DF3F329">
        <w:rPr>
          <w:sz w:val="22"/>
        </w:rPr>
        <w:t>kandidati</w:t>
      </w:r>
      <w:r w:rsidRPr="3DF3F329">
        <w:rPr>
          <w:sz w:val="22"/>
        </w:rPr>
        <w:t xml:space="preserve"> izpolnjevati</w:t>
      </w:r>
      <w:r w:rsidR="00A64930" w:rsidRPr="3DF3F329">
        <w:rPr>
          <w:sz w:val="22"/>
        </w:rPr>
        <w:t>,</w:t>
      </w:r>
      <w:r w:rsidRPr="3DF3F329">
        <w:rPr>
          <w:sz w:val="22"/>
        </w:rPr>
        <w:t xml:space="preserve"> kot so zapisane za posamezn</w:t>
      </w:r>
      <w:r w:rsidR="00964384" w:rsidRPr="3DF3F329">
        <w:rPr>
          <w:sz w:val="22"/>
        </w:rPr>
        <w:t>o</w:t>
      </w:r>
      <w:r w:rsidRPr="3DF3F329">
        <w:rPr>
          <w:sz w:val="22"/>
        </w:rPr>
        <w:t xml:space="preserve"> </w:t>
      </w:r>
      <w:r w:rsidR="00964384" w:rsidRPr="3DF3F329">
        <w:rPr>
          <w:sz w:val="22"/>
        </w:rPr>
        <w:t>kategorijo</w:t>
      </w:r>
      <w:r w:rsidR="00F85F55" w:rsidRPr="3DF3F329">
        <w:rPr>
          <w:sz w:val="22"/>
        </w:rPr>
        <w:t>.</w:t>
      </w:r>
      <w:r w:rsidR="00635BA0" w:rsidRPr="3DF3F329">
        <w:rPr>
          <w:rFonts w:cs="Arial"/>
          <w:i/>
          <w:iCs/>
          <w:sz w:val="22"/>
          <w:highlight w:val="yellow"/>
        </w:rPr>
        <w:t xml:space="preserve"> </w:t>
      </w:r>
    </w:p>
    <w:p w14:paraId="371AADB3" w14:textId="77777777" w:rsidR="00AE082E" w:rsidRPr="00083B88" w:rsidRDefault="00AE082E" w:rsidP="00AE082E">
      <w:pPr>
        <w:rPr>
          <w:sz w:val="22"/>
        </w:rPr>
      </w:pPr>
    </w:p>
    <w:p w14:paraId="17D0BC4F" w14:textId="62C74471" w:rsidR="00DB3889" w:rsidRPr="00083B88" w:rsidRDefault="0558A1F5" w:rsidP="6A702C4A">
      <w:pPr>
        <w:rPr>
          <w:sz w:val="22"/>
        </w:rPr>
      </w:pPr>
      <w:r w:rsidRPr="6A702C4A">
        <w:rPr>
          <w:sz w:val="22"/>
        </w:rPr>
        <w:t>Naročnik bo na podlagi pogojev</w:t>
      </w:r>
      <w:r w:rsidR="343CEED7" w:rsidRPr="6A702C4A">
        <w:rPr>
          <w:sz w:val="22"/>
        </w:rPr>
        <w:t xml:space="preserve"> določenih v razpisni dokumentaciji,</w:t>
      </w:r>
      <w:r w:rsidR="41DB2A5C" w:rsidRPr="6A702C4A">
        <w:rPr>
          <w:sz w:val="22"/>
        </w:rPr>
        <w:t xml:space="preserve"> </w:t>
      </w:r>
      <w:r w:rsidR="74D16BB5" w:rsidRPr="6A702C4A">
        <w:rPr>
          <w:sz w:val="22"/>
        </w:rPr>
        <w:t xml:space="preserve">potrdil </w:t>
      </w:r>
      <w:r w:rsidR="521F20DE" w:rsidRPr="6A702C4A">
        <w:rPr>
          <w:sz w:val="22"/>
        </w:rPr>
        <w:t>kandidate</w:t>
      </w:r>
      <w:r w:rsidRPr="6A702C4A">
        <w:rPr>
          <w:sz w:val="22"/>
        </w:rPr>
        <w:t xml:space="preserve">, </w:t>
      </w:r>
      <w:r w:rsidR="153C5EC1" w:rsidRPr="6A702C4A">
        <w:rPr>
          <w:sz w:val="22"/>
        </w:rPr>
        <w:t>ki jih bo uvrstil v katalog ponudnikov</w:t>
      </w:r>
      <w:r w:rsidR="661285C9" w:rsidRPr="6A702C4A">
        <w:rPr>
          <w:sz w:val="22"/>
        </w:rPr>
        <w:t xml:space="preserve"> za posamezno kategorijo</w:t>
      </w:r>
      <w:r w:rsidR="153C5EC1" w:rsidRPr="6A702C4A">
        <w:rPr>
          <w:sz w:val="22"/>
        </w:rPr>
        <w:t xml:space="preserve">. </w:t>
      </w:r>
    </w:p>
    <w:p w14:paraId="2B34767C" w14:textId="77777777" w:rsidR="00DB3889" w:rsidRPr="00083B88" w:rsidRDefault="00DB3889" w:rsidP="00DB3889">
      <w:pPr>
        <w:rPr>
          <w:sz w:val="22"/>
        </w:rPr>
      </w:pPr>
    </w:p>
    <w:p w14:paraId="346D7B63" w14:textId="134D10FF" w:rsidR="002F2A8A" w:rsidRPr="00A13B3E" w:rsidRDefault="00DB3889" w:rsidP="00AE082E">
      <w:pPr>
        <w:rPr>
          <w:sz w:val="22"/>
        </w:rPr>
      </w:pPr>
      <w:r w:rsidRPr="00083B88">
        <w:rPr>
          <w:sz w:val="22"/>
        </w:rPr>
        <w:t xml:space="preserve">Naročnik bo vse </w:t>
      </w:r>
      <w:r w:rsidR="003D2042" w:rsidRPr="00083B88">
        <w:rPr>
          <w:sz w:val="22"/>
        </w:rPr>
        <w:t>kandidate</w:t>
      </w:r>
      <w:r w:rsidRPr="00083B88">
        <w:rPr>
          <w:sz w:val="22"/>
        </w:rPr>
        <w:t xml:space="preserve">, ki </w:t>
      </w:r>
      <w:r w:rsidR="00AD5AC5" w:rsidRPr="00083B88">
        <w:rPr>
          <w:sz w:val="22"/>
        </w:rPr>
        <w:t xml:space="preserve">bodo </w:t>
      </w:r>
      <w:r w:rsidRPr="00083B88">
        <w:rPr>
          <w:sz w:val="22"/>
        </w:rPr>
        <w:t>dobili dostop do DNS (uvrstitev v katalog ponudnikov), v skladu z 62. členom ZJN-3 povabi</w:t>
      </w:r>
      <w:r w:rsidR="00AD5AC5" w:rsidRPr="00083B88">
        <w:rPr>
          <w:sz w:val="22"/>
        </w:rPr>
        <w:t>l</w:t>
      </w:r>
      <w:r w:rsidRPr="00083B88">
        <w:rPr>
          <w:sz w:val="22"/>
        </w:rPr>
        <w:t xml:space="preserve"> k predložitvi ponudb za vsako posamezno javno naročilo v okviru DNS</w:t>
      </w:r>
      <w:r w:rsidR="00A13B3E">
        <w:rPr>
          <w:sz w:val="22"/>
        </w:rPr>
        <w:t xml:space="preserve"> </w:t>
      </w:r>
      <w:r w:rsidRPr="00A13B3E">
        <w:rPr>
          <w:sz w:val="22"/>
        </w:rPr>
        <w:t xml:space="preserve">za </w:t>
      </w:r>
      <w:r w:rsidR="00A13B3E" w:rsidRPr="00A13B3E">
        <w:rPr>
          <w:sz w:val="22"/>
        </w:rPr>
        <w:t xml:space="preserve">posamezno </w:t>
      </w:r>
      <w:r w:rsidRPr="00A13B3E">
        <w:rPr>
          <w:sz w:val="22"/>
        </w:rPr>
        <w:t>kategorijo</w:t>
      </w:r>
      <w:r w:rsidR="00C31A34">
        <w:rPr>
          <w:sz w:val="22"/>
        </w:rPr>
        <w:t xml:space="preserve"> v okviru svojega informacijskega sistema</w:t>
      </w:r>
      <w:r w:rsidR="00A13B3E" w:rsidRPr="00A13B3E">
        <w:rPr>
          <w:sz w:val="22"/>
        </w:rPr>
        <w:t>.</w:t>
      </w:r>
    </w:p>
    <w:p w14:paraId="41F7522F" w14:textId="4818B176" w:rsidR="0053702F" w:rsidRPr="00A13B3E" w:rsidRDefault="0053702F" w:rsidP="00AE082E">
      <w:pPr>
        <w:rPr>
          <w:sz w:val="22"/>
        </w:rPr>
      </w:pPr>
    </w:p>
    <w:p w14:paraId="6248B4E2" w14:textId="78691851" w:rsidR="0053702F" w:rsidRPr="00083B88" w:rsidRDefault="0053702F" w:rsidP="0053702F">
      <w:pPr>
        <w:rPr>
          <w:rFonts w:cs="Arial"/>
          <w:color w:val="000000" w:themeColor="text1"/>
          <w:sz w:val="22"/>
        </w:rPr>
      </w:pPr>
      <w:r w:rsidRPr="00083B88">
        <w:rPr>
          <w:rFonts w:cs="Arial"/>
          <w:color w:val="000000" w:themeColor="text1"/>
          <w:sz w:val="22"/>
        </w:rPr>
        <w:t xml:space="preserve">Naročnik bo nato na podlagi meril, določenih v tej razpisni dokumentaciji in v obvestilu o javnem naročilu, v drugi fazi izbiral </w:t>
      </w:r>
      <w:r w:rsidR="002E75A9">
        <w:rPr>
          <w:rFonts w:cs="Arial"/>
          <w:color w:val="000000" w:themeColor="text1"/>
          <w:sz w:val="22"/>
        </w:rPr>
        <w:t>kandidata</w:t>
      </w:r>
      <w:r w:rsidRPr="00083B88">
        <w:rPr>
          <w:rFonts w:cs="Arial"/>
          <w:color w:val="000000" w:themeColor="text1"/>
          <w:sz w:val="22"/>
        </w:rPr>
        <w:t xml:space="preserve">, s </w:t>
      </w:r>
      <w:r w:rsidRPr="00D72072">
        <w:rPr>
          <w:rFonts w:cs="Arial"/>
          <w:sz w:val="22"/>
        </w:rPr>
        <w:t xml:space="preserve">katerim </w:t>
      </w:r>
      <w:r w:rsidRPr="006909A3">
        <w:rPr>
          <w:rFonts w:cs="Arial"/>
          <w:sz w:val="22"/>
        </w:rPr>
        <w:t xml:space="preserve">bo sklenil pogodbo za posamezno </w:t>
      </w:r>
      <w:r w:rsidR="009C6B32" w:rsidRPr="006909A3">
        <w:rPr>
          <w:rFonts w:cs="Arial"/>
          <w:sz w:val="22"/>
        </w:rPr>
        <w:t xml:space="preserve">javno </w:t>
      </w:r>
      <w:r w:rsidRPr="006909A3">
        <w:rPr>
          <w:rFonts w:cs="Arial"/>
          <w:sz w:val="22"/>
        </w:rPr>
        <w:t xml:space="preserve">naročilo. V drugi fazi pri posameznih povpraševanjih </w:t>
      </w:r>
      <w:r w:rsidRPr="006909A3">
        <w:rPr>
          <w:rFonts w:cs="Arial"/>
          <w:color w:val="000000" w:themeColor="text1"/>
          <w:sz w:val="22"/>
        </w:rPr>
        <w:t>bo naročnik podrobneje</w:t>
      </w:r>
      <w:r w:rsidR="00BB3A12" w:rsidRPr="00083B88">
        <w:rPr>
          <w:rFonts w:cs="Arial"/>
          <w:color w:val="000000" w:themeColor="text1"/>
          <w:sz w:val="22"/>
        </w:rPr>
        <w:t xml:space="preserve"> in natančneje</w:t>
      </w:r>
      <w:r w:rsidRPr="00083B88">
        <w:rPr>
          <w:rFonts w:cs="Arial"/>
          <w:color w:val="000000" w:themeColor="text1"/>
          <w:sz w:val="22"/>
        </w:rPr>
        <w:t xml:space="preserve"> definiral predmet naročila, dejanske vrste in količine ter </w:t>
      </w:r>
      <w:r w:rsidR="002637CD" w:rsidRPr="00083B88">
        <w:rPr>
          <w:rFonts w:cs="Arial"/>
          <w:color w:val="000000" w:themeColor="text1"/>
          <w:sz w:val="22"/>
        </w:rPr>
        <w:t>merila.</w:t>
      </w:r>
    </w:p>
    <w:p w14:paraId="17BE8343" w14:textId="1382BFE1" w:rsidR="006A0688" w:rsidRPr="00083B88" w:rsidRDefault="006A0688" w:rsidP="0053702F">
      <w:pPr>
        <w:rPr>
          <w:rFonts w:cs="Arial"/>
          <w:color w:val="000000" w:themeColor="text1"/>
          <w:sz w:val="22"/>
        </w:rPr>
      </w:pPr>
    </w:p>
    <w:p w14:paraId="37625275" w14:textId="409A32C1" w:rsidR="006A0688" w:rsidRPr="00083B88" w:rsidRDefault="00C26A6B" w:rsidP="006A0688">
      <w:pPr>
        <w:pStyle w:val="Naslov1"/>
        <w:rPr>
          <w:color w:val="000000" w:themeColor="text1"/>
          <w:sz w:val="22"/>
          <w:szCs w:val="22"/>
        </w:rPr>
      </w:pPr>
      <w:bookmarkStart w:id="15" w:name="_Toc204945796"/>
      <w:r w:rsidRPr="00083B88">
        <w:rPr>
          <w:caps w:val="0"/>
          <w:color w:val="000000" w:themeColor="text1"/>
          <w:sz w:val="22"/>
          <w:szCs w:val="22"/>
        </w:rPr>
        <w:t>OBDOBJE VELJAVNOSTI DNS</w:t>
      </w:r>
      <w:bookmarkEnd w:id="15"/>
    </w:p>
    <w:p w14:paraId="52021DE2" w14:textId="0E91D337" w:rsidR="006A0688" w:rsidRPr="00083B88" w:rsidRDefault="006A0688" w:rsidP="006A0688">
      <w:pPr>
        <w:rPr>
          <w:color w:val="000000" w:themeColor="text1"/>
          <w:sz w:val="22"/>
        </w:rPr>
      </w:pPr>
      <w:bookmarkStart w:id="16" w:name="_Hlk90990016"/>
      <w:r w:rsidRPr="00083B88">
        <w:rPr>
          <w:color w:val="000000" w:themeColor="text1"/>
          <w:sz w:val="22"/>
        </w:rPr>
        <w:t>DNS velja od vzpostavitve kataloga ponudnikov</w:t>
      </w:r>
      <w:r w:rsidR="00A13B3E">
        <w:rPr>
          <w:color w:val="000000" w:themeColor="text1"/>
          <w:sz w:val="22"/>
        </w:rPr>
        <w:t xml:space="preserve"> za posamezno kategorijo</w:t>
      </w:r>
      <w:r w:rsidRPr="00083B88">
        <w:rPr>
          <w:color w:val="000000" w:themeColor="text1"/>
          <w:sz w:val="22"/>
        </w:rPr>
        <w:t xml:space="preserve"> do</w:t>
      </w:r>
      <w:bookmarkEnd w:id="16"/>
      <w:r w:rsidRPr="00083B88">
        <w:rPr>
          <w:color w:val="000000" w:themeColor="text1"/>
          <w:sz w:val="22"/>
        </w:rPr>
        <w:t xml:space="preserve"> </w:t>
      </w:r>
      <w:r w:rsidR="00A13B3E">
        <w:rPr>
          <w:color w:val="000000" w:themeColor="text1"/>
          <w:sz w:val="22"/>
        </w:rPr>
        <w:t>31.12.2030</w:t>
      </w:r>
      <w:r w:rsidR="00D72072">
        <w:rPr>
          <w:color w:val="000000" w:themeColor="text1"/>
          <w:sz w:val="22"/>
        </w:rPr>
        <w:t>.</w:t>
      </w:r>
      <w:r w:rsidRPr="00083B88">
        <w:rPr>
          <w:color w:val="000000" w:themeColor="text1"/>
          <w:sz w:val="22"/>
        </w:rPr>
        <w:t xml:space="preserve"> </w:t>
      </w:r>
    </w:p>
    <w:p w14:paraId="3641369A" w14:textId="77777777" w:rsidR="006A0688" w:rsidRPr="00083B88" w:rsidRDefault="006A0688" w:rsidP="006A0688">
      <w:pPr>
        <w:rPr>
          <w:color w:val="000000" w:themeColor="text1"/>
          <w:sz w:val="22"/>
        </w:rPr>
      </w:pPr>
    </w:p>
    <w:p w14:paraId="7ED88111" w14:textId="18E7C915" w:rsidR="006A0688" w:rsidRPr="00083B88" w:rsidRDefault="006A0688" w:rsidP="276C6BB0">
      <w:pPr>
        <w:rPr>
          <w:color w:val="000000" w:themeColor="text1"/>
          <w:sz w:val="22"/>
        </w:rPr>
      </w:pPr>
      <w:r w:rsidRPr="276C6BB0">
        <w:rPr>
          <w:color w:val="000000" w:themeColor="text1"/>
          <w:sz w:val="22"/>
        </w:rPr>
        <w:lastRenderedPageBreak/>
        <w:t>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w:t>
      </w:r>
      <w:r w:rsidR="003D2042" w:rsidRPr="276C6BB0">
        <w:rPr>
          <w:color w:val="000000" w:themeColor="text1"/>
          <w:sz w:val="22"/>
        </w:rPr>
        <w:t>,</w:t>
      </w:r>
      <w:r w:rsidRPr="276C6BB0">
        <w:rPr>
          <w:color w:val="000000" w:themeColor="text1"/>
          <w:sz w:val="22"/>
        </w:rPr>
        <w:t xml:space="preserve"> navedeno v enajstem odstavku 49. člena ZJN-3. </w:t>
      </w:r>
    </w:p>
    <w:p w14:paraId="52DC622F" w14:textId="77777777" w:rsidR="006A0688" w:rsidRPr="00083B88" w:rsidRDefault="006A0688" w:rsidP="006A0688">
      <w:pPr>
        <w:rPr>
          <w:i/>
          <w:color w:val="000000" w:themeColor="text1"/>
          <w:sz w:val="22"/>
          <w:highlight w:val="yellow"/>
        </w:rPr>
      </w:pPr>
    </w:p>
    <w:p w14:paraId="6BAF8C66" w14:textId="77777777" w:rsidR="006A0688" w:rsidRDefault="43AD067E" w:rsidP="6A702C4A">
      <w:pPr>
        <w:rPr>
          <w:color w:val="000000" w:themeColor="text1"/>
          <w:sz w:val="22"/>
        </w:rPr>
      </w:pPr>
      <w:r w:rsidRPr="6A702C4A">
        <w:rPr>
          <w:color w:val="000000" w:themeColor="text1"/>
          <w:sz w:val="22"/>
        </w:rPr>
        <w:t>V primeru, da naročnik predčasno ukine DNS, to ne vpliva na izvedbo in dokončanje že oddanih posameznih javnih naročil.</w:t>
      </w:r>
    </w:p>
    <w:p w14:paraId="059CF274" w14:textId="77777777" w:rsidR="00FF544B" w:rsidRDefault="00FF544B" w:rsidP="6A702C4A">
      <w:pPr>
        <w:rPr>
          <w:color w:val="000000" w:themeColor="text1"/>
          <w:sz w:val="22"/>
        </w:rPr>
      </w:pPr>
    </w:p>
    <w:p w14:paraId="2DAAE7A3" w14:textId="07006587" w:rsidR="00FF544B" w:rsidRPr="00083B88" w:rsidRDefault="5768D41D" w:rsidP="6A702C4A">
      <w:pPr>
        <w:rPr>
          <w:color w:val="000000" w:themeColor="text1"/>
          <w:sz w:val="22"/>
        </w:rPr>
      </w:pPr>
      <w:r w:rsidRPr="6A702C4A">
        <w:rPr>
          <w:color w:val="000000" w:themeColor="text1"/>
          <w:sz w:val="22"/>
        </w:rPr>
        <w:t>Kandidati uvrščeni v katalog zaradi spremembe obdobja veljavnosti DNS niso upravičeni do nadomestila morebitne škode, izpada dohodka ali povračil iz drugih naslovov, ki</w:t>
      </w:r>
      <w:r w:rsidR="0B0024C1" w:rsidRPr="6A702C4A">
        <w:rPr>
          <w:color w:val="000000" w:themeColor="text1"/>
          <w:sz w:val="22"/>
        </w:rPr>
        <w:t xml:space="preserve"> so posledica spremembe trajanja DNS.</w:t>
      </w:r>
    </w:p>
    <w:p w14:paraId="745C7CCB" w14:textId="77777777" w:rsidR="00AE082E" w:rsidRPr="00083B88" w:rsidRDefault="00AE082E" w:rsidP="00AE082E">
      <w:pPr>
        <w:rPr>
          <w:sz w:val="22"/>
        </w:rPr>
      </w:pPr>
    </w:p>
    <w:p w14:paraId="1B2C673E" w14:textId="0335F827" w:rsidR="005312FE" w:rsidRPr="00083B88" w:rsidRDefault="00C26A6B" w:rsidP="00AE082E">
      <w:pPr>
        <w:pStyle w:val="Naslov1"/>
        <w:rPr>
          <w:sz w:val="22"/>
          <w:szCs w:val="22"/>
        </w:rPr>
      </w:pPr>
      <w:bookmarkStart w:id="17" w:name="_Toc464638490"/>
      <w:bookmarkStart w:id="18" w:name="_Toc464638491"/>
      <w:bookmarkStart w:id="19" w:name="_Toc204945797"/>
      <w:bookmarkEnd w:id="17"/>
      <w:bookmarkEnd w:id="18"/>
      <w:r w:rsidRPr="00083B88">
        <w:rPr>
          <w:caps w:val="0"/>
          <w:sz w:val="22"/>
          <w:szCs w:val="22"/>
        </w:rPr>
        <w:t>ROK IN NAČIN PREDLOŽITVE P</w:t>
      </w:r>
      <w:bookmarkEnd w:id="13"/>
      <w:bookmarkEnd w:id="14"/>
      <w:r w:rsidRPr="00083B88">
        <w:rPr>
          <w:caps w:val="0"/>
          <w:sz w:val="22"/>
          <w:szCs w:val="22"/>
        </w:rPr>
        <w:t>RIJAVE TER UPORABLJENA TEHNOLOGIJA</w:t>
      </w:r>
      <w:bookmarkEnd w:id="19"/>
    </w:p>
    <w:p w14:paraId="2DA965CD" w14:textId="3E861FA4" w:rsidR="0017690A" w:rsidRPr="00083B88" w:rsidRDefault="002E0C83" w:rsidP="0017690A">
      <w:pPr>
        <w:rPr>
          <w:rFonts w:cs="Arial"/>
          <w:sz w:val="22"/>
        </w:rPr>
      </w:pPr>
      <w:r w:rsidRPr="00083B88">
        <w:rPr>
          <w:rFonts w:cs="Arial"/>
          <w:sz w:val="22"/>
        </w:rPr>
        <w:t>Kandidati</w:t>
      </w:r>
      <w:r w:rsidR="0017690A" w:rsidRPr="00083B88">
        <w:rPr>
          <w:rFonts w:cs="Arial"/>
          <w:sz w:val="22"/>
        </w:rPr>
        <w:t xml:space="preserve"> morajo p</w:t>
      </w:r>
      <w:r w:rsidR="004E1E31" w:rsidRPr="00083B88">
        <w:rPr>
          <w:rFonts w:cs="Arial"/>
          <w:sz w:val="22"/>
        </w:rPr>
        <w:t>rijave</w:t>
      </w:r>
      <w:r w:rsidR="0017690A" w:rsidRPr="00083B88">
        <w:rPr>
          <w:rFonts w:cs="Arial"/>
          <w:sz w:val="22"/>
        </w:rPr>
        <w:t xml:space="preserve"> predložiti v informacijski sistem e-JN </w:t>
      </w:r>
      <w:r w:rsidR="004B1094" w:rsidRPr="00083B88">
        <w:rPr>
          <w:rFonts w:cs="Arial"/>
          <w:sz w:val="22"/>
        </w:rPr>
        <w:t xml:space="preserve">(v nadaljevanju: sistem e-JN) </w:t>
      </w:r>
      <w:r w:rsidR="0017690A" w:rsidRPr="00083B88">
        <w:rPr>
          <w:rFonts w:cs="Arial"/>
          <w:sz w:val="22"/>
        </w:rPr>
        <w:t xml:space="preserve">na spletnem naslovu </w:t>
      </w:r>
      <w:hyperlink r:id="rId12" w:history="1">
        <w:r w:rsidR="00727F96" w:rsidRPr="00083B88">
          <w:rPr>
            <w:rStyle w:val="Hiperpovezava"/>
            <w:rFonts w:cs="Arial"/>
            <w:sz w:val="22"/>
          </w:rPr>
          <w:t>https://ejn.gov.si/</w:t>
        </w:r>
      </w:hyperlink>
      <w:r w:rsidR="0017690A" w:rsidRPr="00083B88">
        <w:rPr>
          <w:rFonts w:cs="Arial"/>
          <w:sz w:val="22"/>
        </w:rPr>
        <w:t xml:space="preserve">, v skladu s točko </w:t>
      </w:r>
      <w:r w:rsidR="00E91BD1" w:rsidRPr="00083B88">
        <w:rPr>
          <w:rFonts w:cs="Arial"/>
          <w:sz w:val="22"/>
        </w:rPr>
        <w:t>4</w:t>
      </w:r>
      <w:r w:rsidR="0017690A" w:rsidRPr="00083B88">
        <w:rPr>
          <w:rFonts w:cs="Arial"/>
          <w:sz w:val="22"/>
        </w:rPr>
        <w:t xml:space="preserve"> dokumenta Navodila za uporabo informacijskega sistema e-JN: PONUDNIKI (v nadaljevanju: Navodila za uporabo e-JN), ki je del te razpisne dokumentacije in objavljen na spletnem naslovu </w:t>
      </w:r>
      <w:hyperlink r:id="rId13" w:history="1">
        <w:r w:rsidR="0017690A" w:rsidRPr="00083B88">
          <w:rPr>
            <w:rStyle w:val="Hiperpovezava"/>
            <w:rFonts w:cs="Arial"/>
            <w:sz w:val="22"/>
          </w:rPr>
          <w:t>https://ejn.gov.si/</w:t>
        </w:r>
      </w:hyperlink>
      <w:r w:rsidR="0017690A" w:rsidRPr="00083B88">
        <w:rPr>
          <w:rFonts w:cs="Arial"/>
          <w:sz w:val="22"/>
        </w:rPr>
        <w:t>.</w:t>
      </w:r>
    </w:p>
    <w:p w14:paraId="56B32CD5" w14:textId="77777777" w:rsidR="0017690A" w:rsidRPr="00083B88" w:rsidRDefault="0017690A" w:rsidP="005312FE">
      <w:pPr>
        <w:rPr>
          <w:sz w:val="22"/>
        </w:rPr>
      </w:pPr>
    </w:p>
    <w:p w14:paraId="32CBCC89" w14:textId="7422501F" w:rsidR="0017690A" w:rsidRPr="00083B88" w:rsidRDefault="002E0C83" w:rsidP="0017690A">
      <w:pPr>
        <w:rPr>
          <w:rFonts w:cs="Arial"/>
          <w:sz w:val="22"/>
        </w:rPr>
      </w:pPr>
      <w:r w:rsidRPr="00083B88">
        <w:rPr>
          <w:rFonts w:cs="Arial"/>
          <w:sz w:val="22"/>
        </w:rPr>
        <w:t>Kandidat</w:t>
      </w:r>
      <w:r w:rsidR="0017690A" w:rsidRPr="00083B88">
        <w:rPr>
          <w:rFonts w:cs="Arial"/>
          <w:sz w:val="22"/>
        </w:rPr>
        <w:t xml:space="preserve"> se mora pred oddajo </w:t>
      </w:r>
      <w:r w:rsidRPr="00083B88">
        <w:rPr>
          <w:rFonts w:cs="Arial"/>
          <w:sz w:val="22"/>
        </w:rPr>
        <w:t>prijave</w:t>
      </w:r>
      <w:r w:rsidR="0017690A" w:rsidRPr="00083B88">
        <w:rPr>
          <w:rFonts w:cs="Arial"/>
          <w:sz w:val="22"/>
        </w:rPr>
        <w:t xml:space="preserve"> registrirati na spletnem naslovu </w:t>
      </w:r>
      <w:hyperlink r:id="rId14" w:history="1">
        <w:r w:rsidR="00727F96" w:rsidRPr="00083B88">
          <w:rPr>
            <w:rStyle w:val="Hiperpovezava"/>
            <w:rFonts w:cs="Arial"/>
            <w:sz w:val="22"/>
          </w:rPr>
          <w:t>https://ejn.gov.si/</w:t>
        </w:r>
      </w:hyperlink>
      <w:r w:rsidR="0017690A" w:rsidRPr="00083B88">
        <w:rPr>
          <w:rFonts w:cs="Arial"/>
          <w:sz w:val="22"/>
        </w:rPr>
        <w:t xml:space="preserve">, v skladu z Navodili za uporabo e-JN. Če je </w:t>
      </w:r>
      <w:r w:rsidRPr="00083B88">
        <w:rPr>
          <w:rFonts w:cs="Arial"/>
          <w:sz w:val="22"/>
        </w:rPr>
        <w:t>kandidat</w:t>
      </w:r>
      <w:r w:rsidR="0017690A" w:rsidRPr="00083B88">
        <w:rPr>
          <w:rFonts w:cs="Arial"/>
          <w:sz w:val="22"/>
        </w:rPr>
        <w:t xml:space="preserve"> že registriran v sistem e-JN, se v </w:t>
      </w:r>
      <w:r w:rsidR="006773AE" w:rsidRPr="00083B88">
        <w:rPr>
          <w:rFonts w:cs="Arial"/>
          <w:sz w:val="22"/>
        </w:rPr>
        <w:t xml:space="preserve">sistem e-JN </w:t>
      </w:r>
      <w:r w:rsidR="0017690A" w:rsidRPr="00083B88">
        <w:rPr>
          <w:rFonts w:cs="Arial"/>
          <w:sz w:val="22"/>
        </w:rPr>
        <w:t>prijavi na istem naslovu.</w:t>
      </w:r>
    </w:p>
    <w:p w14:paraId="4F725F7D" w14:textId="77777777" w:rsidR="0017690A" w:rsidRPr="00083B88" w:rsidRDefault="0017690A" w:rsidP="0017690A">
      <w:pPr>
        <w:rPr>
          <w:rFonts w:cs="Arial"/>
          <w:sz w:val="22"/>
        </w:rPr>
      </w:pPr>
    </w:p>
    <w:p w14:paraId="71C60F54" w14:textId="30190D03" w:rsidR="00E10AD7" w:rsidRPr="00083B88" w:rsidRDefault="00E10AD7" w:rsidP="00E10AD7">
      <w:pPr>
        <w:rPr>
          <w:sz w:val="22"/>
        </w:rPr>
      </w:pPr>
      <w:r w:rsidRPr="00083B88">
        <w:rPr>
          <w:sz w:val="22"/>
        </w:rPr>
        <w:t xml:space="preserve">Uporabnik </w:t>
      </w:r>
      <w:r w:rsidR="002E0C83" w:rsidRPr="00083B88">
        <w:rPr>
          <w:sz w:val="22"/>
        </w:rPr>
        <w:t>kandidata</w:t>
      </w:r>
      <w:r w:rsidRPr="00083B88">
        <w:rPr>
          <w:sz w:val="22"/>
        </w:rPr>
        <w:t xml:space="preserve">, ki je v sistemu e-JN pooblaščen za oddajanje </w:t>
      </w:r>
      <w:r w:rsidR="002E0C83" w:rsidRPr="00083B88">
        <w:rPr>
          <w:sz w:val="22"/>
        </w:rPr>
        <w:t>prijav</w:t>
      </w:r>
      <w:r w:rsidRPr="00083B88">
        <w:rPr>
          <w:sz w:val="22"/>
        </w:rPr>
        <w:t xml:space="preserve">, </w:t>
      </w:r>
      <w:r w:rsidR="002E0C83" w:rsidRPr="00083B88">
        <w:rPr>
          <w:sz w:val="22"/>
        </w:rPr>
        <w:t>prijavo</w:t>
      </w:r>
      <w:r w:rsidRPr="00083B88">
        <w:rPr>
          <w:sz w:val="22"/>
        </w:rPr>
        <w:t xml:space="preserve"> odda s klikom na gumb »Oddaj«. </w:t>
      </w:r>
      <w:r w:rsidR="00FE6641" w:rsidRPr="00083B88">
        <w:rPr>
          <w:sz w:val="22"/>
        </w:rPr>
        <w:t>S</w:t>
      </w:r>
      <w:r w:rsidRPr="00083B88">
        <w:rPr>
          <w:sz w:val="22"/>
        </w:rPr>
        <w:t>istem e-JN ob oddaji p</w:t>
      </w:r>
      <w:r w:rsidR="002E0C83" w:rsidRPr="00083B88">
        <w:rPr>
          <w:sz w:val="22"/>
        </w:rPr>
        <w:t>rijave</w:t>
      </w:r>
      <w:r w:rsidRPr="00083B88">
        <w:rPr>
          <w:sz w:val="22"/>
        </w:rPr>
        <w:t xml:space="preserve"> zabeleži identiteto uporabnika in čas oddaje p</w:t>
      </w:r>
      <w:r w:rsidR="002E0C83" w:rsidRPr="00083B88">
        <w:rPr>
          <w:sz w:val="22"/>
        </w:rPr>
        <w:t>rijave</w:t>
      </w:r>
      <w:r w:rsidRPr="00083B88">
        <w:rPr>
          <w:sz w:val="22"/>
        </w:rPr>
        <w:t xml:space="preserve">. Uporabnik z dejanjem oddaje </w:t>
      </w:r>
      <w:r w:rsidR="00AD5AC5" w:rsidRPr="00083B88">
        <w:rPr>
          <w:sz w:val="22"/>
        </w:rPr>
        <w:t>prijave</w:t>
      </w:r>
      <w:r w:rsidRPr="00083B88">
        <w:rPr>
          <w:sz w:val="22"/>
        </w:rPr>
        <w:t xml:space="preserve"> izkaže in izjavi voljo v imenu </w:t>
      </w:r>
      <w:r w:rsidR="00AD5AC5" w:rsidRPr="00083B88">
        <w:rPr>
          <w:sz w:val="22"/>
        </w:rPr>
        <w:t xml:space="preserve">kandidata </w:t>
      </w:r>
      <w:r w:rsidRPr="00083B88">
        <w:rPr>
          <w:sz w:val="22"/>
        </w:rPr>
        <w:t xml:space="preserve">oddati zavezujočo </w:t>
      </w:r>
      <w:r w:rsidR="00D36B3B" w:rsidRPr="00083B88">
        <w:rPr>
          <w:sz w:val="22"/>
        </w:rPr>
        <w:t>prijavo</w:t>
      </w:r>
      <w:r w:rsidRPr="00083B88">
        <w:rPr>
          <w:sz w:val="22"/>
        </w:rPr>
        <w:t xml:space="preserve"> (18. člen Obligacijskega zakonika</w:t>
      </w:r>
      <w:r w:rsidRPr="00083B88">
        <w:rPr>
          <w:rStyle w:val="Sprotnaopomba-sklic"/>
          <w:sz w:val="22"/>
        </w:rPr>
        <w:footnoteReference w:id="2"/>
      </w:r>
      <w:r w:rsidRPr="00083B88">
        <w:rPr>
          <w:sz w:val="22"/>
        </w:rPr>
        <w:t>). Z oddajo p</w:t>
      </w:r>
      <w:r w:rsidR="00D36B3B" w:rsidRPr="00083B88">
        <w:rPr>
          <w:sz w:val="22"/>
        </w:rPr>
        <w:t>rijave</w:t>
      </w:r>
      <w:r w:rsidRPr="00083B88">
        <w:rPr>
          <w:sz w:val="22"/>
        </w:rPr>
        <w:t xml:space="preserve"> je le-ta zavezujoča za čas, naveden v </w:t>
      </w:r>
      <w:r w:rsidR="00D36B3B" w:rsidRPr="00083B88">
        <w:rPr>
          <w:sz w:val="22"/>
        </w:rPr>
        <w:t>prijavi</w:t>
      </w:r>
      <w:r w:rsidRPr="00083B88">
        <w:rPr>
          <w:sz w:val="22"/>
        </w:rPr>
        <w:t xml:space="preserve">, razen če jo uporabnik </w:t>
      </w:r>
      <w:r w:rsidR="00D36B3B" w:rsidRPr="00083B88">
        <w:rPr>
          <w:sz w:val="22"/>
        </w:rPr>
        <w:t>kandidata</w:t>
      </w:r>
      <w:r w:rsidRPr="00083B88">
        <w:rPr>
          <w:sz w:val="22"/>
        </w:rPr>
        <w:t xml:space="preserve"> umakne ali spremeni pred potekom roka za oddajo p</w:t>
      </w:r>
      <w:r w:rsidR="00D36B3B" w:rsidRPr="00083B88">
        <w:rPr>
          <w:sz w:val="22"/>
        </w:rPr>
        <w:t>rijav</w:t>
      </w:r>
      <w:r w:rsidRPr="00083B88">
        <w:rPr>
          <w:sz w:val="22"/>
        </w:rPr>
        <w:t>.</w:t>
      </w:r>
    </w:p>
    <w:p w14:paraId="56471050" w14:textId="77777777" w:rsidR="0017690A" w:rsidRPr="00083B88" w:rsidRDefault="0017690A" w:rsidP="0017690A">
      <w:pPr>
        <w:rPr>
          <w:rFonts w:cs="Arial"/>
          <w:sz w:val="22"/>
          <w:lang w:eastAsia="sl-SI"/>
        </w:rPr>
      </w:pPr>
    </w:p>
    <w:p w14:paraId="7F499E35" w14:textId="3508429F" w:rsidR="0017690A" w:rsidRPr="00083B88" w:rsidRDefault="518FDDED" w:rsidP="6A702C4A">
      <w:pPr>
        <w:rPr>
          <w:sz w:val="22"/>
        </w:rPr>
      </w:pPr>
      <w:r w:rsidRPr="6A702C4A">
        <w:rPr>
          <w:rFonts w:cs="Arial"/>
          <w:sz w:val="22"/>
          <w:lang w:eastAsia="sl-SI"/>
        </w:rPr>
        <w:t>P</w:t>
      </w:r>
      <w:r w:rsidR="60ED0C69" w:rsidRPr="6A702C4A">
        <w:rPr>
          <w:rFonts w:cs="Arial"/>
          <w:sz w:val="22"/>
          <w:lang w:eastAsia="sl-SI"/>
        </w:rPr>
        <w:t>rijava</w:t>
      </w:r>
      <w:r w:rsidRPr="6A702C4A">
        <w:rPr>
          <w:rFonts w:cs="Arial"/>
          <w:sz w:val="22"/>
          <w:lang w:eastAsia="sl-SI"/>
        </w:rPr>
        <w:t xml:space="preserve"> se šteje za pravočasno oddano, če jo naročnik prejme preko sistema e-JN </w:t>
      </w:r>
      <w:hyperlink r:id="rId15">
        <w:r w:rsidR="7030EB95" w:rsidRPr="6A702C4A">
          <w:rPr>
            <w:rStyle w:val="Hiperpovezava"/>
            <w:rFonts w:cs="Arial"/>
            <w:sz w:val="22"/>
            <w:lang w:eastAsia="sl-SI"/>
          </w:rPr>
          <w:t>https://ejn.gov.si</w:t>
        </w:r>
      </w:hyperlink>
      <w:r w:rsidRPr="6A702C4A">
        <w:rPr>
          <w:rFonts w:cs="Arial"/>
          <w:sz w:val="22"/>
          <w:lang w:eastAsia="sl-SI"/>
        </w:rPr>
        <w:t xml:space="preserve"> </w:t>
      </w:r>
      <w:r w:rsidR="19E0EAE5" w:rsidRPr="6A702C4A">
        <w:rPr>
          <w:rFonts w:cs="Arial"/>
          <w:sz w:val="22"/>
          <w:lang w:eastAsia="sl-SI"/>
        </w:rPr>
        <w:t>najkasneje do roka, ki je določen na Portalu javnih naročil v obvestilu o javnem naročilu.</w:t>
      </w:r>
      <w:r w:rsidR="2221A8C1" w:rsidRPr="6A702C4A">
        <w:rPr>
          <w:rFonts w:cs="Arial"/>
          <w:sz w:val="22"/>
          <w:lang w:eastAsia="sl-SI"/>
        </w:rPr>
        <w:t xml:space="preserve"> </w:t>
      </w:r>
      <w:r w:rsidRPr="6A702C4A">
        <w:rPr>
          <w:sz w:val="22"/>
        </w:rPr>
        <w:t xml:space="preserve">Za oddano </w:t>
      </w:r>
      <w:r w:rsidR="60ED0C69" w:rsidRPr="6A702C4A">
        <w:rPr>
          <w:sz w:val="22"/>
        </w:rPr>
        <w:t>prijavo</w:t>
      </w:r>
      <w:r w:rsidRPr="6A702C4A">
        <w:rPr>
          <w:sz w:val="22"/>
        </w:rPr>
        <w:t xml:space="preserve"> se šteje p</w:t>
      </w:r>
      <w:r w:rsidR="112EABCF" w:rsidRPr="6A702C4A">
        <w:rPr>
          <w:sz w:val="22"/>
        </w:rPr>
        <w:t>rijava</w:t>
      </w:r>
      <w:r w:rsidRPr="6A702C4A">
        <w:rPr>
          <w:sz w:val="22"/>
        </w:rPr>
        <w:t>, ki je v sistemu e-JN označena s statusom »ODDAN</w:t>
      </w:r>
      <w:r w:rsidR="59B48EF3" w:rsidRPr="6A702C4A">
        <w:rPr>
          <w:sz w:val="22"/>
        </w:rPr>
        <w:t>A</w:t>
      </w:r>
      <w:r w:rsidRPr="6A702C4A">
        <w:rPr>
          <w:sz w:val="22"/>
        </w:rPr>
        <w:t>«.</w:t>
      </w:r>
    </w:p>
    <w:p w14:paraId="46474C97" w14:textId="77777777" w:rsidR="0017690A" w:rsidRPr="00083B88" w:rsidRDefault="0017690A" w:rsidP="0017690A">
      <w:pPr>
        <w:rPr>
          <w:sz w:val="22"/>
        </w:rPr>
      </w:pPr>
    </w:p>
    <w:p w14:paraId="38522814" w14:textId="6067E59E" w:rsidR="0017690A" w:rsidRPr="00083B88" w:rsidRDefault="00D36B3B" w:rsidP="0017690A">
      <w:pPr>
        <w:rPr>
          <w:sz w:val="22"/>
        </w:rPr>
      </w:pPr>
      <w:r w:rsidRPr="00083B88">
        <w:rPr>
          <w:sz w:val="22"/>
        </w:rPr>
        <w:t>Kandidat</w:t>
      </w:r>
      <w:r w:rsidR="0017690A" w:rsidRPr="00083B88">
        <w:rPr>
          <w:sz w:val="22"/>
        </w:rPr>
        <w:t xml:space="preserve"> lahko do roka za oddajo </w:t>
      </w:r>
      <w:r w:rsidRPr="00083B88">
        <w:rPr>
          <w:sz w:val="22"/>
        </w:rPr>
        <w:t xml:space="preserve">prijave </w:t>
      </w:r>
      <w:r w:rsidR="0017690A" w:rsidRPr="00083B88">
        <w:rPr>
          <w:sz w:val="22"/>
        </w:rPr>
        <w:t xml:space="preserve">svojo </w:t>
      </w:r>
      <w:r w:rsidRPr="00083B88">
        <w:rPr>
          <w:sz w:val="22"/>
        </w:rPr>
        <w:t xml:space="preserve">prijavo </w:t>
      </w:r>
      <w:r w:rsidR="0017690A" w:rsidRPr="00083B88">
        <w:rPr>
          <w:sz w:val="22"/>
        </w:rPr>
        <w:t xml:space="preserve">umakne ali spremeni. Če </w:t>
      </w:r>
      <w:r w:rsidRPr="00083B88">
        <w:rPr>
          <w:sz w:val="22"/>
        </w:rPr>
        <w:t>kandidat</w:t>
      </w:r>
      <w:r w:rsidR="0017690A" w:rsidRPr="00083B88">
        <w:rPr>
          <w:sz w:val="22"/>
        </w:rPr>
        <w:t xml:space="preserve"> v sistemu e-JN svojo </w:t>
      </w:r>
      <w:r w:rsidRPr="00083B88">
        <w:rPr>
          <w:sz w:val="22"/>
        </w:rPr>
        <w:t>prijavo</w:t>
      </w:r>
      <w:r w:rsidR="0017690A" w:rsidRPr="00083B88">
        <w:rPr>
          <w:sz w:val="22"/>
        </w:rPr>
        <w:t xml:space="preserve"> umakne, se šteje, da </w:t>
      </w:r>
      <w:r w:rsidRPr="00083B88">
        <w:rPr>
          <w:sz w:val="22"/>
        </w:rPr>
        <w:t>prijava</w:t>
      </w:r>
      <w:r w:rsidR="0017690A" w:rsidRPr="00083B88">
        <w:rPr>
          <w:sz w:val="22"/>
        </w:rPr>
        <w:t xml:space="preserve"> ni bila oddana in je naročnik v sistemu e-JN tudi ne bo videl. Če </w:t>
      </w:r>
      <w:r w:rsidRPr="00083B88">
        <w:rPr>
          <w:sz w:val="22"/>
        </w:rPr>
        <w:t>kandidat</w:t>
      </w:r>
      <w:r w:rsidR="0017690A" w:rsidRPr="00083B88">
        <w:rPr>
          <w:sz w:val="22"/>
        </w:rPr>
        <w:t xml:space="preserve"> svojo </w:t>
      </w:r>
      <w:r w:rsidRPr="00083B88">
        <w:rPr>
          <w:sz w:val="22"/>
        </w:rPr>
        <w:t>prijavo</w:t>
      </w:r>
      <w:r w:rsidR="0017690A" w:rsidRPr="00083B88">
        <w:rPr>
          <w:sz w:val="22"/>
        </w:rPr>
        <w:t xml:space="preserve"> v sistemu e-JN spremeni, je naročniku v tem sistemu odprta zadnja oddana </w:t>
      </w:r>
      <w:r w:rsidRPr="00083B88">
        <w:rPr>
          <w:sz w:val="22"/>
        </w:rPr>
        <w:t>prijava</w:t>
      </w:r>
      <w:r w:rsidR="0017690A" w:rsidRPr="00083B88">
        <w:rPr>
          <w:sz w:val="22"/>
        </w:rPr>
        <w:t xml:space="preserve">. </w:t>
      </w:r>
    </w:p>
    <w:p w14:paraId="42D85E55" w14:textId="77777777" w:rsidR="0017690A" w:rsidRPr="00083B88" w:rsidRDefault="0017690A" w:rsidP="0017690A">
      <w:pPr>
        <w:rPr>
          <w:sz w:val="22"/>
        </w:rPr>
      </w:pPr>
    </w:p>
    <w:p w14:paraId="01A7BF45" w14:textId="2B9C60C7" w:rsidR="0017690A" w:rsidRPr="00083B88" w:rsidRDefault="0017690A" w:rsidP="0017690A">
      <w:pPr>
        <w:rPr>
          <w:sz w:val="22"/>
        </w:rPr>
      </w:pPr>
      <w:r w:rsidRPr="00083B88">
        <w:rPr>
          <w:sz w:val="22"/>
        </w:rPr>
        <w:t xml:space="preserve">Po preteku </w:t>
      </w:r>
      <w:r w:rsidR="00303D96" w:rsidRPr="00083B88">
        <w:rPr>
          <w:sz w:val="22"/>
        </w:rPr>
        <w:t xml:space="preserve">prvega </w:t>
      </w:r>
      <w:r w:rsidRPr="00083B88">
        <w:rPr>
          <w:sz w:val="22"/>
        </w:rPr>
        <w:t xml:space="preserve">roka za predložitev </w:t>
      </w:r>
      <w:r w:rsidR="00D36B3B" w:rsidRPr="00083B88">
        <w:rPr>
          <w:sz w:val="22"/>
        </w:rPr>
        <w:t>prijav</w:t>
      </w:r>
      <w:r w:rsidR="00CC6B4F" w:rsidRPr="00083B88">
        <w:rPr>
          <w:sz w:val="22"/>
        </w:rPr>
        <w:t>,</w:t>
      </w:r>
      <w:r w:rsidRPr="00083B88">
        <w:rPr>
          <w:sz w:val="22"/>
        </w:rPr>
        <w:t xml:space="preserve"> </w:t>
      </w:r>
      <w:r w:rsidR="00D36B3B" w:rsidRPr="00083B88">
        <w:rPr>
          <w:b/>
          <w:bCs/>
          <w:sz w:val="22"/>
        </w:rPr>
        <w:t>prve prijave</w:t>
      </w:r>
      <w:r w:rsidRPr="00083B88">
        <w:rPr>
          <w:sz w:val="22"/>
        </w:rPr>
        <w:t xml:space="preserve"> ne bo več mogoče oddati</w:t>
      </w:r>
      <w:r w:rsidR="00D36B3B" w:rsidRPr="00083B88">
        <w:rPr>
          <w:sz w:val="22"/>
        </w:rPr>
        <w:t>. </w:t>
      </w:r>
      <w:r w:rsidR="00CC6B4F" w:rsidRPr="00083B88">
        <w:rPr>
          <w:sz w:val="22"/>
        </w:rPr>
        <w:t>Naročnik bo omogočil ponovno zbiranje prijav, ko bo pregledal vse prve prijave skladno s šestim odstavkom 49. člena ZJN-3.</w:t>
      </w:r>
    </w:p>
    <w:p w14:paraId="1B616C1F" w14:textId="77777777" w:rsidR="0017690A" w:rsidRPr="00083B88" w:rsidRDefault="0017690A" w:rsidP="0017690A">
      <w:pPr>
        <w:rPr>
          <w:sz w:val="22"/>
        </w:rPr>
      </w:pPr>
    </w:p>
    <w:p w14:paraId="0964C759" w14:textId="77777777" w:rsidR="00400A3C" w:rsidRPr="00083B88" w:rsidRDefault="00C91BF6" w:rsidP="00737C91">
      <w:pPr>
        <w:pStyle w:val="Naslov1"/>
        <w:rPr>
          <w:sz w:val="22"/>
          <w:szCs w:val="22"/>
        </w:rPr>
      </w:pPr>
      <w:bookmarkStart w:id="20" w:name="_Toc509686720"/>
      <w:bookmarkStart w:id="21" w:name="_Toc509690828"/>
      <w:bookmarkStart w:id="22" w:name="_Toc509691985"/>
      <w:bookmarkStart w:id="23" w:name="_Toc509686721"/>
      <w:bookmarkStart w:id="24" w:name="_Toc509690829"/>
      <w:bookmarkStart w:id="25" w:name="_Toc509691986"/>
      <w:bookmarkStart w:id="26" w:name="_Toc509686722"/>
      <w:bookmarkStart w:id="27" w:name="_Toc509690830"/>
      <w:bookmarkStart w:id="28" w:name="_Toc509691987"/>
      <w:bookmarkStart w:id="29" w:name="_Toc509686723"/>
      <w:bookmarkStart w:id="30" w:name="_Toc509690831"/>
      <w:bookmarkStart w:id="31" w:name="_Toc509691988"/>
      <w:bookmarkStart w:id="32" w:name="_Toc509686725"/>
      <w:bookmarkStart w:id="33" w:name="_Toc509690833"/>
      <w:bookmarkStart w:id="34" w:name="_Toc509691990"/>
      <w:bookmarkStart w:id="35" w:name="_Toc509686727"/>
      <w:bookmarkStart w:id="36" w:name="_Toc509690835"/>
      <w:bookmarkStart w:id="37" w:name="_Toc509691992"/>
      <w:bookmarkStart w:id="38" w:name="_Toc509686729"/>
      <w:bookmarkStart w:id="39" w:name="_Toc509690837"/>
      <w:bookmarkStart w:id="40" w:name="_Toc509691994"/>
      <w:bookmarkStart w:id="41" w:name="_Toc509686731"/>
      <w:bookmarkStart w:id="42" w:name="_Toc509690839"/>
      <w:bookmarkStart w:id="43" w:name="_Toc509691996"/>
      <w:bookmarkStart w:id="44" w:name="_Toc509686733"/>
      <w:bookmarkStart w:id="45" w:name="_Toc509690841"/>
      <w:bookmarkStart w:id="46" w:name="_Toc509691998"/>
      <w:bookmarkStart w:id="47" w:name="_Toc509686735"/>
      <w:bookmarkStart w:id="48" w:name="_Toc509690843"/>
      <w:bookmarkStart w:id="49" w:name="_Toc509692000"/>
      <w:bookmarkStart w:id="50" w:name="_Toc466382877"/>
      <w:bookmarkStart w:id="51" w:name="_Toc466382878"/>
      <w:bookmarkStart w:id="52" w:name="_Toc466382879"/>
      <w:bookmarkStart w:id="53" w:name="_Toc466382881"/>
      <w:bookmarkStart w:id="54" w:name="_Toc466382883"/>
      <w:bookmarkStart w:id="55" w:name="_Toc466382885"/>
      <w:bookmarkStart w:id="56" w:name="_Toc466382886"/>
      <w:bookmarkStart w:id="57" w:name="_Toc336851734"/>
      <w:bookmarkStart w:id="58" w:name="_Toc336851782"/>
      <w:bookmarkStart w:id="59" w:name="_Toc20494579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3B88">
        <w:rPr>
          <w:sz w:val="22"/>
          <w:szCs w:val="22"/>
        </w:rPr>
        <w:t>PRAVNA PODLAGA</w:t>
      </w:r>
      <w:bookmarkEnd w:id="57"/>
      <w:bookmarkEnd w:id="58"/>
      <w:bookmarkEnd w:id="59"/>
    </w:p>
    <w:p w14:paraId="7A404F56" w14:textId="6298C8F9" w:rsidR="00400A3C" w:rsidRPr="00083B88" w:rsidRDefault="00921A40" w:rsidP="00400A3C">
      <w:pPr>
        <w:rPr>
          <w:sz w:val="22"/>
        </w:rPr>
      </w:pPr>
      <w:r w:rsidRPr="00083B88">
        <w:rPr>
          <w:sz w:val="22"/>
        </w:rPr>
        <w:t>Naročnik</w:t>
      </w:r>
      <w:r w:rsidR="008C7509" w:rsidRPr="00083B88">
        <w:rPr>
          <w:sz w:val="22"/>
        </w:rPr>
        <w:t xml:space="preserve"> izvaja </w:t>
      </w:r>
      <w:r w:rsidRPr="00083B88">
        <w:rPr>
          <w:sz w:val="22"/>
        </w:rPr>
        <w:t xml:space="preserve">postopek oddaje javnega naročila </w:t>
      </w:r>
      <w:r w:rsidR="00400A3C" w:rsidRPr="00083B88">
        <w:rPr>
          <w:sz w:val="22"/>
        </w:rPr>
        <w:t>na podlagi veljavnega zakona in podzakonskih aktov, ki urejajo javno naročanje ter področj</w:t>
      </w:r>
      <w:r w:rsidR="005E4866">
        <w:rPr>
          <w:sz w:val="22"/>
        </w:rPr>
        <w:t xml:space="preserve">a, </w:t>
      </w:r>
      <w:r w:rsidR="00400A3C" w:rsidRPr="00083B88">
        <w:rPr>
          <w:sz w:val="22"/>
        </w:rPr>
        <w:t>ki je predmet javnega naročila.</w:t>
      </w:r>
    </w:p>
    <w:p w14:paraId="10308451" w14:textId="77777777" w:rsidR="00AE082E" w:rsidRPr="00083B88" w:rsidRDefault="00AE082E" w:rsidP="00400A3C">
      <w:pPr>
        <w:rPr>
          <w:sz w:val="22"/>
        </w:rPr>
      </w:pPr>
    </w:p>
    <w:p w14:paraId="44C1D4A6" w14:textId="204D0C0A" w:rsidR="00AE082E" w:rsidRPr="00083B88" w:rsidRDefault="004A0E28" w:rsidP="00AE082E">
      <w:pPr>
        <w:pStyle w:val="Naslov1"/>
        <w:rPr>
          <w:sz w:val="22"/>
          <w:szCs w:val="22"/>
        </w:rPr>
      </w:pPr>
      <w:bookmarkStart w:id="60" w:name="_Toc464638497"/>
      <w:bookmarkStart w:id="61" w:name="_Toc464638498"/>
      <w:bookmarkStart w:id="62" w:name="_Toc204945799"/>
      <w:bookmarkStart w:id="63" w:name="_Toc336851736"/>
      <w:bookmarkStart w:id="64" w:name="_Toc336851784"/>
      <w:bookmarkEnd w:id="60"/>
      <w:bookmarkEnd w:id="61"/>
      <w:r w:rsidRPr="00083B88">
        <w:rPr>
          <w:caps w:val="0"/>
          <w:sz w:val="22"/>
          <w:szCs w:val="22"/>
        </w:rPr>
        <w:lastRenderedPageBreak/>
        <w:t>POSTOPEK IZBIRE KANDIDATA/PONUDNIKA</w:t>
      </w:r>
      <w:bookmarkEnd w:id="62"/>
    </w:p>
    <w:p w14:paraId="781C7940" w14:textId="2EC21589" w:rsidR="00AB4BE4" w:rsidRPr="00083B88" w:rsidRDefault="00AB4BE4" w:rsidP="00AB4BE4">
      <w:pPr>
        <w:rPr>
          <w:sz w:val="22"/>
        </w:rPr>
      </w:pPr>
      <w:r w:rsidRPr="00083B88">
        <w:rPr>
          <w:sz w:val="22"/>
        </w:rPr>
        <w:t>Postopek za predmetno javno naročilo bo potekal na naslednji način:</w:t>
      </w:r>
    </w:p>
    <w:p w14:paraId="66C0E370" w14:textId="28163A8F" w:rsidR="00AB4BE4" w:rsidRPr="00083B88" w:rsidRDefault="00AB4BE4" w:rsidP="00AB4BE4">
      <w:pPr>
        <w:rPr>
          <w:sz w:val="22"/>
        </w:rPr>
      </w:pPr>
    </w:p>
    <w:p w14:paraId="6AB75EF7" w14:textId="20EED66E" w:rsidR="00AB4BE4" w:rsidRPr="00083B88" w:rsidRDefault="00012D9C" w:rsidP="00C865A7">
      <w:pPr>
        <w:pStyle w:val="Naslov2"/>
        <w:rPr>
          <w:sz w:val="22"/>
          <w:szCs w:val="22"/>
        </w:rPr>
      </w:pPr>
      <w:bookmarkStart w:id="65" w:name="_Toc204945800"/>
      <w:r w:rsidRPr="00083B88">
        <w:rPr>
          <w:sz w:val="22"/>
          <w:szCs w:val="22"/>
        </w:rPr>
        <w:t>P</w:t>
      </w:r>
      <w:r w:rsidR="004A0E28" w:rsidRPr="00083B88">
        <w:rPr>
          <w:sz w:val="22"/>
          <w:szCs w:val="22"/>
        </w:rPr>
        <w:t>rva faza: predložitev prijave - usposobljenost kandidatov in vzpostavitev kataloga ponudnikov</w:t>
      </w:r>
      <w:bookmarkEnd w:id="65"/>
    </w:p>
    <w:p w14:paraId="77D13658" w14:textId="20D89444" w:rsidR="00AB4BE4" w:rsidRPr="00083B88" w:rsidRDefault="00AB4BE4" w:rsidP="00AB4BE4">
      <w:pPr>
        <w:rPr>
          <w:sz w:val="22"/>
        </w:rPr>
      </w:pPr>
    </w:p>
    <w:p w14:paraId="37031FB1" w14:textId="4E7C01B5" w:rsidR="00AB4BE4" w:rsidRPr="00083B88" w:rsidRDefault="00C31A34" w:rsidP="3DF3F329">
      <w:pPr>
        <w:rPr>
          <w:sz w:val="22"/>
        </w:rPr>
      </w:pPr>
      <w:r w:rsidRPr="3DF3F329">
        <w:rPr>
          <w:sz w:val="22"/>
        </w:rPr>
        <w:t xml:space="preserve">Prva faza poteka v sistemu </w:t>
      </w:r>
      <w:proofErr w:type="spellStart"/>
      <w:r w:rsidRPr="3DF3F329">
        <w:rPr>
          <w:sz w:val="22"/>
        </w:rPr>
        <w:t>eJN</w:t>
      </w:r>
      <w:proofErr w:type="spellEnd"/>
      <w:r w:rsidRPr="3DF3F329">
        <w:rPr>
          <w:sz w:val="22"/>
        </w:rPr>
        <w:t xml:space="preserve">. </w:t>
      </w:r>
      <w:r w:rsidR="00AB4BE4" w:rsidRPr="3DF3F329">
        <w:rPr>
          <w:sz w:val="22"/>
        </w:rPr>
        <w:t xml:space="preserve">Na podlagi objavljenega obvestila o javnem naročilu se lahko za sodelovanje v tem naročilu prijavi vsak kandidat tako, da v prijavi priloži informacije za ugotavljanje sposobnosti, ki jih zahteva naročnik v točkah </w:t>
      </w:r>
      <w:r w:rsidR="003D2042" w:rsidRPr="3DF3F329">
        <w:rPr>
          <w:sz w:val="22"/>
        </w:rPr>
        <w:t xml:space="preserve"> </w:t>
      </w:r>
      <w:r w:rsidR="00012D9C" w:rsidRPr="3DF3F329">
        <w:rPr>
          <w:sz w:val="22"/>
        </w:rPr>
        <w:t>9</w:t>
      </w:r>
      <w:r w:rsidR="00AB4BE4" w:rsidRPr="3DF3F329">
        <w:rPr>
          <w:sz w:val="22"/>
        </w:rPr>
        <w:t xml:space="preserve">.1.1, </w:t>
      </w:r>
      <w:r w:rsidR="00012D9C" w:rsidRPr="3DF3F329">
        <w:rPr>
          <w:sz w:val="22"/>
        </w:rPr>
        <w:t>9</w:t>
      </w:r>
      <w:r w:rsidR="00AB4BE4" w:rsidRPr="3DF3F329">
        <w:rPr>
          <w:sz w:val="22"/>
        </w:rPr>
        <w:t>.1.2</w:t>
      </w:r>
      <w:r w:rsidR="00012D9C" w:rsidRPr="3DF3F329">
        <w:rPr>
          <w:sz w:val="22"/>
        </w:rPr>
        <w:t>,</w:t>
      </w:r>
      <w:r w:rsidR="00AB4BE4" w:rsidRPr="3DF3F329">
        <w:rPr>
          <w:sz w:val="22"/>
        </w:rPr>
        <w:t xml:space="preserve"> </w:t>
      </w:r>
      <w:r w:rsidR="00012D9C" w:rsidRPr="3DF3F329">
        <w:rPr>
          <w:sz w:val="22"/>
        </w:rPr>
        <w:t>9</w:t>
      </w:r>
      <w:r w:rsidR="00AB4BE4" w:rsidRPr="3DF3F329">
        <w:rPr>
          <w:sz w:val="22"/>
        </w:rPr>
        <w:t>.1.3</w:t>
      </w:r>
      <w:r w:rsidR="00012D9C" w:rsidRPr="3DF3F329">
        <w:rPr>
          <w:sz w:val="22"/>
        </w:rPr>
        <w:t>, 9.1.4</w:t>
      </w:r>
      <w:r w:rsidR="00A674CB">
        <w:rPr>
          <w:sz w:val="22"/>
        </w:rPr>
        <w:t xml:space="preserve"> in</w:t>
      </w:r>
      <w:r w:rsidR="00012D9C" w:rsidRPr="3DF3F329">
        <w:rPr>
          <w:sz w:val="22"/>
        </w:rPr>
        <w:t xml:space="preserve"> 9.1.5</w:t>
      </w:r>
      <w:r w:rsidR="005E4866" w:rsidRPr="3DF3F329">
        <w:rPr>
          <w:sz w:val="22"/>
        </w:rPr>
        <w:t xml:space="preserve"> </w:t>
      </w:r>
      <w:r w:rsidR="00AB4BE4" w:rsidRPr="3DF3F329">
        <w:rPr>
          <w:sz w:val="22"/>
        </w:rPr>
        <w:t>teh navodil.</w:t>
      </w:r>
    </w:p>
    <w:p w14:paraId="03557B64" w14:textId="016B5824" w:rsidR="008E0B4C" w:rsidRPr="00083B88" w:rsidRDefault="008E0B4C" w:rsidP="00AB4BE4">
      <w:pPr>
        <w:rPr>
          <w:color w:val="538135" w:themeColor="accent6" w:themeShade="BF"/>
          <w:sz w:val="22"/>
        </w:rPr>
      </w:pPr>
    </w:p>
    <w:p w14:paraId="5248C992" w14:textId="1073D706" w:rsidR="008E0B4C" w:rsidRPr="00083B88" w:rsidRDefault="008E0B4C" w:rsidP="248A5FC8">
      <w:pPr>
        <w:rPr>
          <w:sz w:val="22"/>
        </w:rPr>
      </w:pPr>
      <w:r w:rsidRPr="248A5FC8">
        <w:rPr>
          <w:sz w:val="22"/>
        </w:rPr>
        <w:t xml:space="preserve">Prijava za sodelovanje se lahko odda za </w:t>
      </w:r>
      <w:r w:rsidR="006C6E7F" w:rsidRPr="248A5FC8">
        <w:rPr>
          <w:sz w:val="22"/>
        </w:rPr>
        <w:t>kategorij</w:t>
      </w:r>
      <w:r w:rsidR="79F654A4" w:rsidRPr="248A5FC8">
        <w:rPr>
          <w:sz w:val="22"/>
        </w:rPr>
        <w:t>o</w:t>
      </w:r>
      <w:r w:rsidR="006C6E7F" w:rsidRPr="248A5FC8">
        <w:rPr>
          <w:sz w:val="22"/>
        </w:rPr>
        <w:t xml:space="preserve"> 1 in</w:t>
      </w:r>
      <w:r w:rsidR="3D0162B3" w:rsidRPr="248A5FC8">
        <w:rPr>
          <w:sz w:val="22"/>
        </w:rPr>
        <w:t xml:space="preserve">/ali </w:t>
      </w:r>
      <w:r w:rsidR="006C6E7F" w:rsidRPr="248A5FC8">
        <w:rPr>
          <w:sz w:val="22"/>
        </w:rPr>
        <w:t xml:space="preserve">za </w:t>
      </w:r>
      <w:r w:rsidR="00EB2647" w:rsidRPr="248A5FC8">
        <w:rPr>
          <w:sz w:val="22"/>
        </w:rPr>
        <w:t>kategorij</w:t>
      </w:r>
      <w:r w:rsidR="2B72AB74" w:rsidRPr="248A5FC8">
        <w:rPr>
          <w:sz w:val="22"/>
        </w:rPr>
        <w:t>o</w:t>
      </w:r>
      <w:r w:rsidR="00EB2647" w:rsidRPr="248A5FC8">
        <w:rPr>
          <w:sz w:val="22"/>
        </w:rPr>
        <w:t xml:space="preserve"> od 2 do 13, </w:t>
      </w:r>
      <w:r w:rsidR="5ED2F9CD" w:rsidRPr="248A5FC8">
        <w:rPr>
          <w:sz w:val="22"/>
        </w:rPr>
        <w:t xml:space="preserve">v kolikor ponudnik izpolnjuje pogoj glede sedeža njegove KMG MID (sedež KMG MID ponudnika se mora nahajati v statistični regiji, znotraj katere se oddaja izvajanje del). </w:t>
      </w:r>
    </w:p>
    <w:p w14:paraId="797A2BD1" w14:textId="470CA97E" w:rsidR="008E0B4C" w:rsidRPr="00083B88" w:rsidRDefault="008E0B4C" w:rsidP="00AB4BE4">
      <w:pPr>
        <w:rPr>
          <w:sz w:val="22"/>
        </w:rPr>
      </w:pPr>
    </w:p>
    <w:p w14:paraId="12185095" w14:textId="7EA39A61" w:rsidR="008E0B4C" w:rsidRPr="00083B88" w:rsidRDefault="008E0B4C" w:rsidP="00AB4BE4">
      <w:pPr>
        <w:rPr>
          <w:sz w:val="22"/>
        </w:rPr>
      </w:pPr>
      <w:r w:rsidRPr="00083B88">
        <w:rPr>
          <w:sz w:val="22"/>
        </w:rPr>
        <w:t>Vsem gospodarskim subjektom je omogočeno, da v celotnem obdobju veljavnosti DNS oddajo prijavo za sodelovanje</w:t>
      </w:r>
      <w:r w:rsidR="00222835" w:rsidRPr="00083B88">
        <w:rPr>
          <w:sz w:val="22"/>
        </w:rPr>
        <w:t xml:space="preserve">, skladno z določili navedenimi v </w:t>
      </w:r>
      <w:r w:rsidR="00012D9C" w:rsidRPr="00083B88">
        <w:rPr>
          <w:sz w:val="22"/>
        </w:rPr>
        <w:t xml:space="preserve">predhodnih dveh </w:t>
      </w:r>
      <w:r w:rsidR="00222835" w:rsidRPr="00083B88">
        <w:rPr>
          <w:sz w:val="22"/>
        </w:rPr>
        <w:t>odstavk</w:t>
      </w:r>
      <w:r w:rsidR="00012D9C" w:rsidRPr="00083B88">
        <w:rPr>
          <w:sz w:val="22"/>
        </w:rPr>
        <w:t>ih</w:t>
      </w:r>
      <w:r w:rsidR="00222835" w:rsidRPr="00083B88">
        <w:rPr>
          <w:sz w:val="22"/>
        </w:rPr>
        <w:t xml:space="preserve"> tega poglavja</w:t>
      </w:r>
      <w:r w:rsidRPr="00083B88">
        <w:rPr>
          <w:sz w:val="22"/>
        </w:rPr>
        <w:t>.</w:t>
      </w:r>
    </w:p>
    <w:p w14:paraId="2B75B3DC" w14:textId="5D81C43B" w:rsidR="0045216C" w:rsidRPr="00083B88" w:rsidRDefault="0045216C" w:rsidP="00AB4BE4">
      <w:pPr>
        <w:rPr>
          <w:sz w:val="22"/>
        </w:rPr>
      </w:pPr>
    </w:p>
    <w:p w14:paraId="5651E5F2" w14:textId="4FA865F6" w:rsidR="0045216C" w:rsidRPr="00083B88" w:rsidRDefault="0045216C" w:rsidP="0045216C">
      <w:pPr>
        <w:rPr>
          <w:sz w:val="22"/>
        </w:rPr>
      </w:pPr>
      <w:r w:rsidRPr="00083B88">
        <w:rPr>
          <w:sz w:val="22"/>
        </w:rPr>
        <w:t>Kandidat ves čas trajanja DNS</w:t>
      </w:r>
      <w:r w:rsidR="002851C4" w:rsidRPr="00083B88">
        <w:rPr>
          <w:rFonts w:cs="Arial"/>
          <w:sz w:val="22"/>
        </w:rPr>
        <w:t xml:space="preserve"> pod kazensko in materialno odgovornostjo jamči, da so vsi podatki in dokumenti, podani v prijavi, resnični </w:t>
      </w:r>
      <w:r w:rsidR="002851C4" w:rsidRPr="00083B88">
        <w:rPr>
          <w:sz w:val="22"/>
        </w:rPr>
        <w:t xml:space="preserve">in da priložena dokumentacija ustreza originalu. </w:t>
      </w:r>
      <w:r w:rsidRPr="00083B88">
        <w:rPr>
          <w:sz w:val="22"/>
        </w:rPr>
        <w:t>V primeru spremembe posameznih informacij iz prijave za sodelovanje, mora o tem nemudoma obvestiti naročnika (npr. obstoj izključitvenih razlogov</w:t>
      </w:r>
      <w:r w:rsidR="00012D9C" w:rsidRPr="00083B88">
        <w:rPr>
          <w:sz w:val="22"/>
        </w:rPr>
        <w:t>,</w:t>
      </w:r>
      <w:r w:rsidRPr="00083B88">
        <w:rPr>
          <w:sz w:val="22"/>
        </w:rPr>
        <w:t xml:space="preserve"> i</w:t>
      </w:r>
      <w:r w:rsidR="00C1752D" w:rsidRPr="00083B88">
        <w:rPr>
          <w:sz w:val="22"/>
        </w:rPr>
        <w:t>pd</w:t>
      </w:r>
      <w:r w:rsidRPr="00083B88">
        <w:rPr>
          <w:sz w:val="22"/>
        </w:rPr>
        <w:t>.).</w:t>
      </w:r>
    </w:p>
    <w:p w14:paraId="3DA2A31E" w14:textId="235883E7" w:rsidR="002851C4" w:rsidRPr="00083B88" w:rsidRDefault="002851C4" w:rsidP="0045216C">
      <w:pPr>
        <w:rPr>
          <w:color w:val="FF0000"/>
          <w:sz w:val="22"/>
        </w:rPr>
      </w:pPr>
    </w:p>
    <w:p w14:paraId="126AC0AF" w14:textId="125F6F35" w:rsidR="00085211" w:rsidRPr="00083B88" w:rsidRDefault="00085211" w:rsidP="0045216C">
      <w:pPr>
        <w:rPr>
          <w:sz w:val="22"/>
        </w:rPr>
      </w:pPr>
      <w:r w:rsidRPr="00083B88">
        <w:rPr>
          <w:sz w:val="22"/>
        </w:rPr>
        <w:t xml:space="preserve">Prijava za sodelovanje se bo štela za dopustno, </w:t>
      </w:r>
      <w:r w:rsidR="00C1752D" w:rsidRPr="00083B88">
        <w:rPr>
          <w:sz w:val="22"/>
        </w:rPr>
        <w:t>če</w:t>
      </w:r>
      <w:r w:rsidRPr="00083B88">
        <w:rPr>
          <w:sz w:val="22"/>
        </w:rPr>
        <w:t xml:space="preserve"> jo predloži kandidat, za katerega ne obstajajo razlogi za izključitev in ki izpolnjuje pogoje za sodelovanje</w:t>
      </w:r>
      <w:r w:rsidR="00C1752D" w:rsidRPr="00083B88">
        <w:rPr>
          <w:sz w:val="22"/>
        </w:rPr>
        <w:t xml:space="preserve"> ter</w:t>
      </w:r>
      <w:r w:rsidRPr="00083B88">
        <w:rPr>
          <w:sz w:val="22"/>
        </w:rPr>
        <w:t xml:space="preserve"> njegova prijava ustreza zahtevam naročnika, določenim v </w:t>
      </w:r>
      <w:r w:rsidR="00303D96" w:rsidRPr="00083B88">
        <w:rPr>
          <w:sz w:val="22"/>
        </w:rPr>
        <w:t xml:space="preserve">razpisni </w:t>
      </w:r>
      <w:r w:rsidRPr="00083B88">
        <w:rPr>
          <w:sz w:val="22"/>
        </w:rPr>
        <w:t xml:space="preserve">dokumentaciji. Kandidat mora ves čas trajanja DNS izpolnjevati zahteve </w:t>
      </w:r>
      <w:r w:rsidR="00D94226" w:rsidRPr="00083B88">
        <w:rPr>
          <w:sz w:val="22"/>
        </w:rPr>
        <w:t>za dopustnost prijave.</w:t>
      </w:r>
    </w:p>
    <w:p w14:paraId="0DD0E178" w14:textId="2166609C" w:rsidR="00D94226" w:rsidRPr="00083B88" w:rsidRDefault="00D94226" w:rsidP="0045216C">
      <w:pPr>
        <w:rPr>
          <w:sz w:val="22"/>
        </w:rPr>
      </w:pPr>
    </w:p>
    <w:p w14:paraId="6F94F3FF" w14:textId="723A048A" w:rsidR="00D94226" w:rsidRPr="00083B88" w:rsidRDefault="00D94226" w:rsidP="0045216C">
      <w:pPr>
        <w:rPr>
          <w:sz w:val="22"/>
        </w:rPr>
      </w:pPr>
      <w:r w:rsidRPr="00083B88">
        <w:rPr>
          <w:sz w:val="22"/>
        </w:rPr>
        <w:t>V primeru, da je DNS razdeljen na kategorije, se bo dopustnost prijave za sodelovanje preverjala za vsako kategorijo, za katero je kandidat oddal prijavo za sodelovanje</w:t>
      </w:r>
      <w:r w:rsidR="003D2042" w:rsidRPr="00083B88">
        <w:rPr>
          <w:sz w:val="22"/>
        </w:rPr>
        <w:t>, posebej</w:t>
      </w:r>
      <w:r w:rsidRPr="00083B88">
        <w:rPr>
          <w:sz w:val="22"/>
        </w:rPr>
        <w:t xml:space="preserve">. </w:t>
      </w:r>
    </w:p>
    <w:p w14:paraId="5BF42C25" w14:textId="414E8000" w:rsidR="00D94226" w:rsidRPr="00083B88" w:rsidRDefault="00D94226" w:rsidP="0045216C">
      <w:pPr>
        <w:rPr>
          <w:sz w:val="22"/>
        </w:rPr>
      </w:pPr>
    </w:p>
    <w:p w14:paraId="168D29EF" w14:textId="77777777" w:rsidR="001A68A1" w:rsidRDefault="00C93BFC" w:rsidP="00C93BFC">
      <w:pPr>
        <w:pStyle w:val="Default"/>
        <w:spacing w:line="0" w:lineRule="atLeast"/>
        <w:jc w:val="both"/>
        <w:rPr>
          <w:color w:val="auto"/>
          <w:sz w:val="22"/>
          <w:szCs w:val="22"/>
        </w:rPr>
      </w:pPr>
      <w:r w:rsidRPr="276C6BB0">
        <w:rPr>
          <w:color w:val="auto"/>
          <w:sz w:val="22"/>
          <w:szCs w:val="22"/>
        </w:rPr>
        <w:t xml:space="preserve">Naročnik bo po opravljenem pregledu prvih prijav v zakonsko določenem roku kandidatom priznal usposobljenost oziroma sprejel odločitev o priznanju oziroma nepriznanju sposobnosti za posamezno kategorijo, ki jo bo objavil na portalu javnih naročil. </w:t>
      </w:r>
    </w:p>
    <w:p w14:paraId="2D42F97B" w14:textId="77777777" w:rsidR="001A68A1" w:rsidRDefault="001A68A1" w:rsidP="00C93BFC">
      <w:pPr>
        <w:pStyle w:val="Default"/>
        <w:spacing w:line="0" w:lineRule="atLeast"/>
        <w:jc w:val="both"/>
        <w:rPr>
          <w:color w:val="auto"/>
          <w:sz w:val="22"/>
          <w:szCs w:val="22"/>
        </w:rPr>
      </w:pPr>
    </w:p>
    <w:p w14:paraId="03368756" w14:textId="0D6D1C5B" w:rsidR="00C93BFC" w:rsidRDefault="00C93BFC" w:rsidP="00C93BFC">
      <w:pPr>
        <w:pStyle w:val="Default"/>
        <w:spacing w:line="0" w:lineRule="atLeast"/>
        <w:jc w:val="both"/>
        <w:rPr>
          <w:color w:val="auto"/>
          <w:sz w:val="22"/>
          <w:szCs w:val="22"/>
        </w:rPr>
      </w:pPr>
      <w:r w:rsidRPr="276C6BB0">
        <w:rPr>
          <w:color w:val="auto"/>
          <w:sz w:val="22"/>
          <w:szCs w:val="22"/>
        </w:rPr>
        <w:t xml:space="preserve">Na podlagi pravnomočne odločitve o priznanju sposobnosti in podpisu </w:t>
      </w:r>
      <w:r w:rsidR="001A68A1">
        <w:rPr>
          <w:color w:val="auto"/>
          <w:sz w:val="22"/>
          <w:szCs w:val="22"/>
        </w:rPr>
        <w:t xml:space="preserve">krovne pogodbe, ob izpolnitvi </w:t>
      </w:r>
      <w:proofErr w:type="spellStart"/>
      <w:r w:rsidRPr="7047A03B">
        <w:rPr>
          <w:color w:val="auto"/>
          <w:sz w:val="22"/>
          <w:szCs w:val="22"/>
        </w:rPr>
        <w:t>odložn</w:t>
      </w:r>
      <w:r w:rsidR="001A68A1" w:rsidRPr="7047A03B">
        <w:rPr>
          <w:color w:val="auto"/>
          <w:sz w:val="22"/>
          <w:szCs w:val="22"/>
        </w:rPr>
        <w:t>ega</w:t>
      </w:r>
      <w:proofErr w:type="spellEnd"/>
      <w:r w:rsidR="001A68A1" w:rsidRPr="7047A03B">
        <w:rPr>
          <w:color w:val="auto"/>
          <w:sz w:val="22"/>
          <w:szCs w:val="22"/>
        </w:rPr>
        <w:t xml:space="preserve"> </w:t>
      </w:r>
      <w:r w:rsidRPr="7047A03B">
        <w:rPr>
          <w:color w:val="auto"/>
          <w:sz w:val="22"/>
          <w:szCs w:val="22"/>
        </w:rPr>
        <w:t>pogoj</w:t>
      </w:r>
      <w:r w:rsidR="001A68A1" w:rsidRPr="7047A03B">
        <w:rPr>
          <w:color w:val="auto"/>
          <w:sz w:val="22"/>
          <w:szCs w:val="22"/>
        </w:rPr>
        <w:t>a</w:t>
      </w:r>
      <w:r w:rsidRPr="276C6BB0">
        <w:rPr>
          <w:color w:val="auto"/>
          <w:sz w:val="22"/>
          <w:szCs w:val="22"/>
        </w:rPr>
        <w:t xml:space="preserve"> predložitve zahtevanih finančnih zavarovanj bo naročnik kandidate uvrstil v katalog ponudnikov  v e-JN, hkrati pa jih bo uvrstil v svoj obstoječi inf</w:t>
      </w:r>
      <w:r w:rsidR="00CA67AD" w:rsidRPr="276C6BB0">
        <w:rPr>
          <w:color w:val="auto"/>
          <w:sz w:val="22"/>
          <w:szCs w:val="22"/>
        </w:rPr>
        <w:t>ormacij</w:t>
      </w:r>
      <w:r w:rsidR="00FE155A" w:rsidRPr="276C6BB0">
        <w:rPr>
          <w:color w:val="auto"/>
          <w:sz w:val="22"/>
          <w:szCs w:val="22"/>
        </w:rPr>
        <w:t>ski</w:t>
      </w:r>
      <w:r w:rsidRPr="276C6BB0">
        <w:rPr>
          <w:color w:val="auto"/>
          <w:sz w:val="22"/>
          <w:szCs w:val="22"/>
        </w:rPr>
        <w:t xml:space="preserve"> siste</w:t>
      </w:r>
      <w:r w:rsidR="00FE155A" w:rsidRPr="276C6BB0">
        <w:rPr>
          <w:color w:val="auto"/>
          <w:sz w:val="22"/>
          <w:szCs w:val="22"/>
        </w:rPr>
        <w:t>m</w:t>
      </w:r>
      <w:r w:rsidRPr="276C6BB0">
        <w:rPr>
          <w:color w:val="auto"/>
          <w:sz w:val="22"/>
          <w:szCs w:val="22"/>
        </w:rPr>
        <w:t xml:space="preserve">, kjer bo izvajal postopke oddaje posameznih javnih naročil v skladu z ZJN-3. Navedeno pomeni, da so kandidati s tem uvrščeni v katalog ponudnikov po posamezni kategoriji za javno naročilo </w:t>
      </w:r>
      <w:r w:rsidR="00A5450C">
        <w:rPr>
          <w:color w:val="auto"/>
          <w:sz w:val="22"/>
          <w:szCs w:val="22"/>
        </w:rPr>
        <w:t>GOJ 2026</w:t>
      </w:r>
      <w:r w:rsidR="00F6323C" w:rsidRPr="276C6BB0">
        <w:rPr>
          <w:color w:val="auto"/>
          <w:sz w:val="22"/>
          <w:szCs w:val="22"/>
        </w:rPr>
        <w:t>.</w:t>
      </w:r>
      <w:r w:rsidRPr="276C6BB0">
        <w:rPr>
          <w:color w:val="auto"/>
          <w:sz w:val="22"/>
          <w:szCs w:val="22"/>
        </w:rPr>
        <w:t xml:space="preserve">  Naročnik si pridržuje pravico, da lahko za drugo fazo uporabi tudi drugi informacijski sistem, ki v skladu z ZJN-3 omogoča uporabo DNS. Naročnik bo v slednjem primeru tudi pravočasno in na primeren način obvestil vse kandidate v DNS.</w:t>
      </w:r>
    </w:p>
    <w:p w14:paraId="5DF2A384" w14:textId="77777777" w:rsidR="00C93BFC" w:rsidRDefault="00C93BFC" w:rsidP="00C93BFC">
      <w:pPr>
        <w:pStyle w:val="Default"/>
        <w:spacing w:line="0" w:lineRule="atLeast"/>
        <w:ind w:left="360"/>
        <w:jc w:val="both"/>
        <w:rPr>
          <w:color w:val="auto"/>
          <w:sz w:val="22"/>
          <w:szCs w:val="22"/>
        </w:rPr>
      </w:pPr>
    </w:p>
    <w:p w14:paraId="4077DE6A" w14:textId="03507A4B" w:rsidR="00C93BFC" w:rsidRDefault="00C93BFC" w:rsidP="00C93BFC">
      <w:pPr>
        <w:pStyle w:val="Default"/>
        <w:spacing w:line="0" w:lineRule="atLeast"/>
        <w:jc w:val="both"/>
        <w:rPr>
          <w:color w:val="auto"/>
          <w:sz w:val="22"/>
          <w:szCs w:val="22"/>
        </w:rPr>
      </w:pPr>
      <w:r w:rsidRPr="002C2343">
        <w:rPr>
          <w:color w:val="auto"/>
          <w:sz w:val="22"/>
          <w:szCs w:val="22"/>
        </w:rPr>
        <w:t xml:space="preserve">Po vzpostavitvi kataloga ponudnikov </w:t>
      </w:r>
      <w:r>
        <w:rPr>
          <w:color w:val="auto"/>
          <w:sz w:val="22"/>
          <w:szCs w:val="22"/>
        </w:rPr>
        <w:t xml:space="preserve">po posamezni kategoriji </w:t>
      </w:r>
      <w:r w:rsidRPr="002C2343">
        <w:rPr>
          <w:color w:val="auto"/>
          <w:sz w:val="22"/>
          <w:szCs w:val="22"/>
        </w:rPr>
        <w:t>na podlagi prvih prijav bo naročnik začel z izvajanjem druge faze DNS (izvedba posameznih povpraševanj oziroma oddaj naročil</w:t>
      </w:r>
      <w:r w:rsidRPr="00FF1050">
        <w:rPr>
          <w:color w:val="auto"/>
          <w:sz w:val="22"/>
          <w:szCs w:val="22"/>
        </w:rPr>
        <w:t>) v</w:t>
      </w:r>
      <w:r>
        <w:rPr>
          <w:color w:val="auto"/>
          <w:sz w:val="22"/>
          <w:szCs w:val="22"/>
        </w:rPr>
        <w:t xml:space="preserve"> svojem informacijskem sistemu</w:t>
      </w:r>
      <w:r w:rsidRPr="00FF1050">
        <w:rPr>
          <w:color w:val="auto"/>
          <w:sz w:val="22"/>
          <w:szCs w:val="22"/>
        </w:rPr>
        <w:t>,</w:t>
      </w:r>
      <w:r w:rsidRPr="002C2343">
        <w:rPr>
          <w:color w:val="auto"/>
          <w:sz w:val="22"/>
          <w:szCs w:val="22"/>
        </w:rPr>
        <w:t xml:space="preserve"> v sistemu e-JN pa bo odprl možnost zbiranja kasneje predloženih prijav</w:t>
      </w:r>
      <w:r>
        <w:rPr>
          <w:color w:val="auto"/>
          <w:sz w:val="22"/>
          <w:szCs w:val="22"/>
        </w:rPr>
        <w:t xml:space="preserve"> ves čas trajanja DNS</w:t>
      </w:r>
      <w:r w:rsidRPr="002C2343">
        <w:rPr>
          <w:color w:val="auto"/>
          <w:sz w:val="22"/>
          <w:szCs w:val="22"/>
        </w:rPr>
        <w:t xml:space="preserve">. </w:t>
      </w:r>
      <w:r w:rsidR="0089373C">
        <w:rPr>
          <w:color w:val="auto"/>
          <w:sz w:val="22"/>
          <w:szCs w:val="22"/>
        </w:rPr>
        <w:t xml:space="preserve">Vsi kandidati, ki bodo uvrščeni v katalog ponudnikov za določeno kategorijo, bodo dobili navodila za uporabo </w:t>
      </w:r>
      <w:r w:rsidR="005E4866">
        <w:rPr>
          <w:color w:val="auto"/>
          <w:sz w:val="22"/>
          <w:szCs w:val="22"/>
        </w:rPr>
        <w:t>naročnikovega</w:t>
      </w:r>
      <w:r w:rsidR="0089373C">
        <w:rPr>
          <w:color w:val="auto"/>
          <w:sz w:val="22"/>
          <w:szCs w:val="22"/>
        </w:rPr>
        <w:t xml:space="preserve"> sistema in </w:t>
      </w:r>
      <w:r w:rsidR="00FE155A">
        <w:rPr>
          <w:color w:val="auto"/>
          <w:sz w:val="22"/>
          <w:szCs w:val="22"/>
        </w:rPr>
        <w:t xml:space="preserve">potrebne dostope. </w:t>
      </w:r>
      <w:r w:rsidRPr="002C2343">
        <w:rPr>
          <w:color w:val="auto"/>
          <w:sz w:val="22"/>
          <w:szCs w:val="22"/>
        </w:rPr>
        <w:t>Dostop do oz. uvrstitev kandidatov v katalog ponudnikov ne pomeni oddaje posameznega javnega naročila.</w:t>
      </w:r>
      <w:r w:rsidRPr="00077181">
        <w:rPr>
          <w:color w:val="auto"/>
          <w:sz w:val="22"/>
          <w:szCs w:val="22"/>
        </w:rPr>
        <w:t xml:space="preserve"> </w:t>
      </w:r>
      <w:r>
        <w:rPr>
          <w:color w:val="auto"/>
          <w:sz w:val="22"/>
          <w:szCs w:val="22"/>
        </w:rPr>
        <w:t xml:space="preserve">     </w:t>
      </w:r>
    </w:p>
    <w:p w14:paraId="519C62B9" w14:textId="77777777" w:rsidR="00C93BFC" w:rsidRDefault="00C93BFC" w:rsidP="00C93BFC">
      <w:pPr>
        <w:pStyle w:val="Default"/>
        <w:spacing w:line="0" w:lineRule="atLeast"/>
        <w:ind w:left="360"/>
        <w:jc w:val="both"/>
        <w:rPr>
          <w:color w:val="auto"/>
          <w:sz w:val="22"/>
          <w:szCs w:val="22"/>
        </w:rPr>
      </w:pPr>
    </w:p>
    <w:p w14:paraId="7784215B" w14:textId="65B4F534" w:rsidR="00C93BFC" w:rsidRDefault="00C93BFC" w:rsidP="00C93BFC">
      <w:pPr>
        <w:pStyle w:val="Default"/>
        <w:spacing w:line="0" w:lineRule="atLeast"/>
        <w:jc w:val="both"/>
        <w:rPr>
          <w:color w:val="auto"/>
          <w:sz w:val="22"/>
          <w:szCs w:val="22"/>
        </w:rPr>
      </w:pPr>
      <w:r w:rsidRPr="00EC4E38">
        <w:rPr>
          <w:color w:val="auto"/>
          <w:sz w:val="22"/>
          <w:szCs w:val="22"/>
        </w:rPr>
        <w:t>Vse stroške povezane s pripravo in predložitvijo prijave nosi kandidat.</w:t>
      </w:r>
    </w:p>
    <w:p w14:paraId="23008B35" w14:textId="77777777" w:rsidR="00C93BFC" w:rsidRDefault="00C93BFC" w:rsidP="00C93BFC">
      <w:pPr>
        <w:pStyle w:val="Default"/>
        <w:spacing w:line="0" w:lineRule="atLeast"/>
        <w:ind w:left="360"/>
        <w:jc w:val="both"/>
        <w:rPr>
          <w:color w:val="auto"/>
          <w:sz w:val="22"/>
          <w:szCs w:val="22"/>
        </w:rPr>
      </w:pPr>
    </w:p>
    <w:p w14:paraId="66E94080" w14:textId="5CE9EB00" w:rsidR="00C93BFC" w:rsidRPr="00EB61C1" w:rsidRDefault="00C93BFC" w:rsidP="00C93BFC">
      <w:pPr>
        <w:pStyle w:val="Default"/>
        <w:spacing w:line="0" w:lineRule="atLeast"/>
        <w:jc w:val="both"/>
        <w:rPr>
          <w:b/>
          <w:bCs/>
          <w:color w:val="auto"/>
          <w:sz w:val="22"/>
          <w:szCs w:val="22"/>
        </w:rPr>
      </w:pPr>
      <w:r w:rsidRPr="00EB61C1">
        <w:rPr>
          <w:b/>
          <w:bCs/>
          <w:color w:val="auto"/>
          <w:sz w:val="22"/>
          <w:szCs w:val="22"/>
        </w:rPr>
        <w:t xml:space="preserve">Rok veljavnosti prijav: </w:t>
      </w:r>
      <w:r w:rsidRPr="00EB61C1">
        <w:rPr>
          <w:color w:val="auto"/>
          <w:sz w:val="22"/>
          <w:szCs w:val="22"/>
        </w:rPr>
        <w:t xml:space="preserve">Prijave morajo veljati najmanj </w:t>
      </w:r>
      <w:r w:rsidR="00F6323C" w:rsidRPr="00F6323C">
        <w:rPr>
          <w:color w:val="auto"/>
          <w:sz w:val="22"/>
          <w:szCs w:val="22"/>
        </w:rPr>
        <w:t xml:space="preserve">šest mesecev po poteku roka za oddajo prijav oziroma v primeru naknadnih prijav šest mesecev po oddaji prijave. </w:t>
      </w:r>
    </w:p>
    <w:p w14:paraId="1D5C5CF2" w14:textId="77777777" w:rsidR="00C93BFC" w:rsidRPr="00DF19B6" w:rsidRDefault="00C93BFC" w:rsidP="00C93BFC">
      <w:pPr>
        <w:pStyle w:val="Default"/>
        <w:spacing w:line="0" w:lineRule="atLeast"/>
        <w:ind w:left="360"/>
        <w:jc w:val="both"/>
        <w:rPr>
          <w:b/>
          <w:bCs/>
          <w:color w:val="FF0000"/>
          <w:sz w:val="22"/>
          <w:szCs w:val="22"/>
        </w:rPr>
      </w:pPr>
    </w:p>
    <w:p w14:paraId="7B667FB6" w14:textId="77777777" w:rsidR="00C93BFC" w:rsidRPr="00895331" w:rsidRDefault="00C93BFC" w:rsidP="00C93BFC">
      <w:pPr>
        <w:pStyle w:val="Default"/>
        <w:spacing w:line="0" w:lineRule="atLeast"/>
        <w:jc w:val="both"/>
        <w:rPr>
          <w:color w:val="auto"/>
          <w:sz w:val="22"/>
          <w:szCs w:val="22"/>
        </w:rPr>
      </w:pPr>
      <w:r w:rsidRPr="00895331">
        <w:rPr>
          <w:b/>
          <w:bCs/>
          <w:color w:val="auto"/>
          <w:sz w:val="22"/>
          <w:szCs w:val="22"/>
        </w:rPr>
        <w:t xml:space="preserve">Jezik prijave: </w:t>
      </w:r>
      <w:r w:rsidRPr="00895331">
        <w:rPr>
          <w:color w:val="auto"/>
          <w:sz w:val="22"/>
          <w:szCs w:val="22"/>
        </w:rPr>
        <w:t>Na podlagi 36. člena ZJN-3 postopek javnega naročanja poteka v slovenskem jeziku.</w:t>
      </w:r>
      <w:r>
        <w:rPr>
          <w:color w:val="auto"/>
          <w:sz w:val="22"/>
          <w:szCs w:val="22"/>
        </w:rPr>
        <w:t xml:space="preserve"> </w:t>
      </w:r>
      <w:r w:rsidRPr="00895331">
        <w:rPr>
          <w:color w:val="auto"/>
          <w:sz w:val="22"/>
          <w:szCs w:val="22"/>
        </w:rPr>
        <w:t>V primeru, da je del ponudbene dokumentacije v tujem jeziku, mora kandidat priložiti še kratek prevod te dokumentacije v slovenskem jeziku. Naročnik ima pravico zahtevati tudi sodno overjen prevod. Stroški vsakršnega prevoda so stroški kandidata. Komunikacija s kandidati bo potekala v slovenskem jeziku.</w:t>
      </w:r>
    </w:p>
    <w:p w14:paraId="05EA0C0E" w14:textId="77777777" w:rsidR="00C93BFC" w:rsidRPr="00083B88" w:rsidRDefault="00C93BFC" w:rsidP="00D94226">
      <w:pPr>
        <w:rPr>
          <w:sz w:val="22"/>
        </w:rPr>
      </w:pPr>
    </w:p>
    <w:p w14:paraId="63F27B5B" w14:textId="1ECFA7F7" w:rsidR="00D94226" w:rsidRPr="00083B88" w:rsidRDefault="00C865A7" w:rsidP="0045216C">
      <w:pPr>
        <w:rPr>
          <w:sz w:val="22"/>
        </w:rPr>
      </w:pPr>
      <w:r w:rsidRPr="00083B88">
        <w:rPr>
          <w:sz w:val="22"/>
        </w:rPr>
        <w:t>Po vzpostavitvi kataloga ponudnikov v sistemu e-JN na podlagi prvih prijav, prejetih do roka za prejem prijav</w:t>
      </w:r>
      <w:r w:rsidR="003D2042" w:rsidRPr="00083B88">
        <w:rPr>
          <w:sz w:val="22"/>
        </w:rPr>
        <w:t>,</w:t>
      </w:r>
      <w:r w:rsidRPr="00083B88">
        <w:rPr>
          <w:sz w:val="22"/>
        </w:rPr>
        <w:t xml:space="preserve"> navedenega v obvestilu o naročilu, lahko naročnik začne z izvajanjem druge faze DNS </w:t>
      </w:r>
      <w:r w:rsidR="00C93BFC">
        <w:rPr>
          <w:sz w:val="22"/>
        </w:rPr>
        <w:t xml:space="preserve">po posamezni kategoriji </w:t>
      </w:r>
      <w:r w:rsidRPr="00083B88">
        <w:rPr>
          <w:sz w:val="22"/>
        </w:rPr>
        <w:t>(izvedba in oddaja posameznih povpraševanj)</w:t>
      </w:r>
      <w:r w:rsidR="00C1752D" w:rsidRPr="00083B88">
        <w:rPr>
          <w:sz w:val="22"/>
        </w:rPr>
        <w:t xml:space="preserve"> in odpre možnost zbiranja </w:t>
      </w:r>
      <w:r w:rsidR="00C1752D" w:rsidRPr="00083B88">
        <w:rPr>
          <w:rFonts w:cs="Arial"/>
          <w:color w:val="000000"/>
          <w:sz w:val="22"/>
          <w:shd w:val="clear" w:color="auto" w:fill="FFFFFF"/>
        </w:rPr>
        <w:t>kasneje predloženih prijav</w:t>
      </w:r>
      <w:r w:rsidRPr="00083B88">
        <w:rPr>
          <w:sz w:val="22"/>
        </w:rPr>
        <w:t xml:space="preserve">. </w:t>
      </w:r>
      <w:r w:rsidR="00C1752D" w:rsidRPr="00083B88">
        <w:rPr>
          <w:sz w:val="22"/>
        </w:rPr>
        <w:t xml:space="preserve"> </w:t>
      </w:r>
    </w:p>
    <w:p w14:paraId="1FE20EC9" w14:textId="392834F9" w:rsidR="00C865A7" w:rsidRPr="00083B88" w:rsidRDefault="00C865A7" w:rsidP="00AB4BE4">
      <w:pPr>
        <w:rPr>
          <w:sz w:val="22"/>
        </w:rPr>
      </w:pPr>
    </w:p>
    <w:p w14:paraId="0DD52642" w14:textId="235449AF" w:rsidR="00931E7A" w:rsidRPr="00083B88" w:rsidRDefault="00012D9C" w:rsidP="00C865A7">
      <w:pPr>
        <w:pStyle w:val="Naslov2"/>
        <w:rPr>
          <w:sz w:val="22"/>
          <w:szCs w:val="22"/>
        </w:rPr>
      </w:pPr>
      <w:bookmarkStart w:id="66" w:name="_Toc204945801"/>
      <w:r w:rsidRPr="00083B88">
        <w:rPr>
          <w:sz w:val="22"/>
          <w:szCs w:val="22"/>
        </w:rPr>
        <w:t>D</w:t>
      </w:r>
      <w:r w:rsidR="00C865A7" w:rsidRPr="00083B88">
        <w:rPr>
          <w:sz w:val="22"/>
          <w:szCs w:val="22"/>
        </w:rPr>
        <w:t>ruga faza: p</w:t>
      </w:r>
      <w:r w:rsidR="00931E7A" w:rsidRPr="00083B88">
        <w:rPr>
          <w:sz w:val="22"/>
          <w:szCs w:val="22"/>
        </w:rPr>
        <w:t xml:space="preserve">redložitev ponudbe – izvedba </w:t>
      </w:r>
      <w:r w:rsidR="00C929A1" w:rsidRPr="00083B88">
        <w:rPr>
          <w:sz w:val="22"/>
          <w:szCs w:val="22"/>
        </w:rPr>
        <w:t xml:space="preserve">in oddaja </w:t>
      </w:r>
      <w:r w:rsidR="00931E7A" w:rsidRPr="00083B88">
        <w:rPr>
          <w:sz w:val="22"/>
          <w:szCs w:val="22"/>
        </w:rPr>
        <w:t>posameznih povpraševanj</w:t>
      </w:r>
      <w:bookmarkEnd w:id="66"/>
      <w:r w:rsidR="00B423B8">
        <w:rPr>
          <w:sz w:val="22"/>
          <w:szCs w:val="22"/>
        </w:rPr>
        <w:t xml:space="preserve">  </w:t>
      </w:r>
    </w:p>
    <w:p w14:paraId="27A8B283" w14:textId="77777777" w:rsidR="00931E7A" w:rsidRPr="00083B88" w:rsidRDefault="00931E7A" w:rsidP="00AB4BE4">
      <w:pPr>
        <w:rPr>
          <w:sz w:val="22"/>
        </w:rPr>
      </w:pPr>
    </w:p>
    <w:p w14:paraId="18541B26" w14:textId="4B5C1A86" w:rsidR="00AD76EE" w:rsidRPr="00083B88" w:rsidRDefault="00AD76EE" w:rsidP="00AD76EE">
      <w:pPr>
        <w:autoSpaceDE w:val="0"/>
        <w:autoSpaceDN w:val="0"/>
        <w:adjustRightInd w:val="0"/>
        <w:rPr>
          <w:rFonts w:cs="Arial"/>
          <w:color w:val="000000"/>
          <w:sz w:val="22"/>
          <w:shd w:val="clear" w:color="auto" w:fill="FFFFFF"/>
        </w:rPr>
      </w:pPr>
      <w:r w:rsidRPr="00083B88">
        <w:rPr>
          <w:rFonts w:cs="Arial"/>
          <w:color w:val="000000"/>
          <w:sz w:val="22"/>
          <w:shd w:val="clear" w:color="auto" w:fill="FFFFFF"/>
        </w:rPr>
        <w:t xml:space="preserve">V drugi </w:t>
      </w:r>
      <w:r w:rsidR="00262DC7" w:rsidRPr="00083B88">
        <w:rPr>
          <w:rFonts w:cs="Arial"/>
          <w:color w:val="000000"/>
          <w:sz w:val="22"/>
          <w:shd w:val="clear" w:color="auto" w:fill="FFFFFF"/>
        </w:rPr>
        <w:t xml:space="preserve">fazi </w:t>
      </w:r>
      <w:r w:rsidRPr="00083B88">
        <w:rPr>
          <w:rFonts w:cs="Arial"/>
          <w:color w:val="000000"/>
          <w:sz w:val="22"/>
          <w:shd w:val="clear" w:color="auto" w:fill="FFFFFF"/>
        </w:rPr>
        <w:t xml:space="preserve">lahko </w:t>
      </w:r>
      <w:r w:rsidR="005D32BF" w:rsidRPr="00083B88">
        <w:rPr>
          <w:rFonts w:cs="Arial"/>
          <w:color w:val="000000"/>
          <w:sz w:val="22"/>
          <w:shd w:val="clear" w:color="auto" w:fill="FFFFFF"/>
        </w:rPr>
        <w:t xml:space="preserve">ponudbe </w:t>
      </w:r>
      <w:r w:rsidR="00B423B8">
        <w:rPr>
          <w:rFonts w:cs="Arial"/>
          <w:color w:val="000000"/>
          <w:sz w:val="22"/>
          <w:shd w:val="clear" w:color="auto" w:fill="FFFFFF"/>
        </w:rPr>
        <w:t xml:space="preserve">preko naročnikovega informacijskega sistema </w:t>
      </w:r>
      <w:r w:rsidRPr="00083B88">
        <w:rPr>
          <w:rFonts w:cs="Arial"/>
          <w:color w:val="000000"/>
          <w:sz w:val="22"/>
          <w:shd w:val="clear" w:color="auto" w:fill="FFFFFF"/>
        </w:rPr>
        <w:t xml:space="preserve">oddajajo le </w:t>
      </w:r>
      <w:r w:rsidR="0050764C" w:rsidRPr="00083B88">
        <w:rPr>
          <w:rFonts w:cs="Arial"/>
          <w:color w:val="000000"/>
          <w:sz w:val="22"/>
          <w:shd w:val="clear" w:color="auto" w:fill="FFFFFF"/>
        </w:rPr>
        <w:t>kandidati</w:t>
      </w:r>
      <w:r w:rsidRPr="00083B88">
        <w:rPr>
          <w:rFonts w:cs="Arial"/>
          <w:color w:val="000000"/>
          <w:sz w:val="22"/>
          <w:shd w:val="clear" w:color="auto" w:fill="FFFFFF"/>
        </w:rPr>
        <w:t>, ki jih je na podlagi ocene v prijavi predloženih informacij naročnik uvrstil v katalog ponudnikov</w:t>
      </w:r>
      <w:r w:rsidR="00C93BFC">
        <w:rPr>
          <w:rFonts w:cs="Arial"/>
          <w:color w:val="000000"/>
          <w:sz w:val="22"/>
          <w:shd w:val="clear" w:color="auto" w:fill="FFFFFF"/>
        </w:rPr>
        <w:t xml:space="preserve"> po posamezni kategoriji</w:t>
      </w:r>
      <w:r w:rsidRPr="00083B88">
        <w:rPr>
          <w:rFonts w:cs="Arial"/>
          <w:color w:val="000000"/>
          <w:sz w:val="22"/>
          <w:shd w:val="clear" w:color="auto" w:fill="FFFFFF"/>
        </w:rPr>
        <w:t xml:space="preserve"> (pri tem se kandidati lahko v vzpostavljen katalog ponudnikov uvrstijo tudi kasneje, na podlagi kasneje predloženih prijav).</w:t>
      </w:r>
    </w:p>
    <w:p w14:paraId="714AEDC6" w14:textId="6290ABA8" w:rsidR="00262DC7" w:rsidRPr="00083B88" w:rsidRDefault="00262DC7" w:rsidP="00AD76EE">
      <w:pPr>
        <w:autoSpaceDE w:val="0"/>
        <w:autoSpaceDN w:val="0"/>
        <w:adjustRightInd w:val="0"/>
        <w:rPr>
          <w:rFonts w:cs="Arial"/>
          <w:color w:val="000000"/>
          <w:sz w:val="22"/>
          <w:shd w:val="clear" w:color="auto" w:fill="FFFFFF"/>
        </w:rPr>
      </w:pPr>
    </w:p>
    <w:p w14:paraId="1E9C0D75" w14:textId="35CD22BD" w:rsidR="00262DC7" w:rsidRPr="00083B88" w:rsidRDefault="00262DC7" w:rsidP="00AD76EE">
      <w:pPr>
        <w:autoSpaceDE w:val="0"/>
        <w:autoSpaceDN w:val="0"/>
        <w:adjustRightInd w:val="0"/>
        <w:rPr>
          <w:sz w:val="22"/>
          <w:lang w:eastAsia="sl-SI"/>
        </w:rPr>
      </w:pPr>
      <w:r w:rsidRPr="00A25ACD">
        <w:rPr>
          <w:rFonts w:cs="Arial"/>
          <w:color w:val="000000"/>
          <w:sz w:val="22"/>
          <w:shd w:val="clear" w:color="auto" w:fill="FFFFFF"/>
        </w:rPr>
        <w:t xml:space="preserve">Naročnik k oddaji ponudbe za posamezno javno naročilo povabi vse </w:t>
      </w:r>
      <w:r w:rsidR="003D2042" w:rsidRPr="00A25ACD">
        <w:rPr>
          <w:rFonts w:cs="Arial"/>
          <w:color w:val="000000"/>
          <w:sz w:val="22"/>
          <w:shd w:val="clear" w:color="auto" w:fill="FFFFFF"/>
        </w:rPr>
        <w:t>kandidate</w:t>
      </w:r>
      <w:r w:rsidRPr="00A25ACD">
        <w:rPr>
          <w:rFonts w:cs="Arial"/>
          <w:color w:val="000000"/>
          <w:sz w:val="22"/>
          <w:shd w:val="clear" w:color="auto" w:fill="FFFFFF"/>
        </w:rPr>
        <w:t>, ki so dobili dostop do kataloga ponudnikov v</w:t>
      </w:r>
      <w:r w:rsidR="00B423B8">
        <w:rPr>
          <w:rFonts w:cs="Arial"/>
          <w:color w:val="000000"/>
          <w:sz w:val="22"/>
          <w:shd w:val="clear" w:color="auto" w:fill="FFFFFF"/>
        </w:rPr>
        <w:t xml:space="preserve"> </w:t>
      </w:r>
      <w:r w:rsidR="00A25ACD" w:rsidRPr="00A25ACD">
        <w:rPr>
          <w:sz w:val="22"/>
        </w:rPr>
        <w:t xml:space="preserve">svojem informacijskem sistemu </w:t>
      </w:r>
      <w:r w:rsidR="00A25ACD" w:rsidRPr="00A25ACD">
        <w:rPr>
          <w:rFonts w:cs="Arial"/>
          <w:color w:val="000000"/>
          <w:sz w:val="22"/>
          <w:shd w:val="clear" w:color="auto" w:fill="FFFFFF"/>
        </w:rPr>
        <w:t>za posamezno</w:t>
      </w:r>
      <w:r w:rsidRPr="00A25ACD">
        <w:rPr>
          <w:rFonts w:cs="Arial"/>
          <w:color w:val="000000"/>
          <w:sz w:val="22"/>
          <w:shd w:val="clear" w:color="auto" w:fill="FFFFFF"/>
        </w:rPr>
        <w:t xml:space="preserve"> kategorijo</w:t>
      </w:r>
      <w:r w:rsidR="00A25ACD" w:rsidRPr="00A25ACD">
        <w:rPr>
          <w:rFonts w:cs="Arial"/>
          <w:color w:val="000000"/>
          <w:sz w:val="22"/>
          <w:shd w:val="clear" w:color="auto" w:fill="FFFFFF"/>
        </w:rPr>
        <w:t xml:space="preserve">. </w:t>
      </w:r>
      <w:r w:rsidR="00825D26" w:rsidRPr="00A25ACD">
        <w:rPr>
          <w:sz w:val="22"/>
          <w:lang w:eastAsia="sl-SI"/>
        </w:rPr>
        <w:t xml:space="preserve">Povabila </w:t>
      </w:r>
      <w:r w:rsidR="00D37C62" w:rsidRPr="00A25ACD">
        <w:rPr>
          <w:sz w:val="22"/>
          <w:lang w:eastAsia="sl-SI"/>
        </w:rPr>
        <w:t>z</w:t>
      </w:r>
      <w:r w:rsidR="00825D26" w:rsidRPr="00A25ACD">
        <w:rPr>
          <w:sz w:val="22"/>
          <w:lang w:eastAsia="sl-SI"/>
        </w:rPr>
        <w:t xml:space="preserve">a oddajo ponudbe za </w:t>
      </w:r>
      <w:r w:rsidR="00786B5C" w:rsidRPr="00A25ACD">
        <w:rPr>
          <w:sz w:val="22"/>
          <w:lang w:eastAsia="sl-SI"/>
        </w:rPr>
        <w:t xml:space="preserve">posamezna </w:t>
      </w:r>
      <w:r w:rsidR="00825D26" w:rsidRPr="00A25ACD">
        <w:rPr>
          <w:sz w:val="22"/>
          <w:lang w:eastAsia="sl-SI"/>
        </w:rPr>
        <w:t xml:space="preserve">povpraševanja bodo iz </w:t>
      </w:r>
      <w:r w:rsidR="00FE155A">
        <w:rPr>
          <w:sz w:val="22"/>
          <w:lang w:eastAsia="sl-SI"/>
        </w:rPr>
        <w:t xml:space="preserve">naročnikovega informacijskega </w:t>
      </w:r>
      <w:r w:rsidR="00825D26" w:rsidRPr="00A25ACD">
        <w:rPr>
          <w:sz w:val="22"/>
          <w:lang w:eastAsia="sl-SI"/>
        </w:rPr>
        <w:t xml:space="preserve">sistema poslana tistim </w:t>
      </w:r>
      <w:r w:rsidR="003D2042" w:rsidRPr="00A25ACD">
        <w:rPr>
          <w:sz w:val="22"/>
          <w:lang w:eastAsia="sl-SI"/>
        </w:rPr>
        <w:t>kandidatom</w:t>
      </w:r>
      <w:r w:rsidR="00825D26" w:rsidRPr="00A25ACD">
        <w:rPr>
          <w:sz w:val="22"/>
          <w:lang w:eastAsia="sl-SI"/>
        </w:rPr>
        <w:t xml:space="preserve">, ki so </w:t>
      </w:r>
      <w:r w:rsidR="003D2042" w:rsidRPr="00A25ACD">
        <w:rPr>
          <w:sz w:val="22"/>
          <w:lang w:eastAsia="sl-SI"/>
        </w:rPr>
        <w:t>v</w:t>
      </w:r>
      <w:r w:rsidR="00825D26" w:rsidRPr="00A25ACD">
        <w:rPr>
          <w:sz w:val="22"/>
          <w:lang w:eastAsia="sl-SI"/>
        </w:rPr>
        <w:t xml:space="preserve"> trenutk</w:t>
      </w:r>
      <w:r w:rsidR="003D2042" w:rsidRPr="00A25ACD">
        <w:rPr>
          <w:sz w:val="22"/>
          <w:lang w:eastAsia="sl-SI"/>
        </w:rPr>
        <w:t>u pošiljanja povabila</w:t>
      </w:r>
      <w:r w:rsidR="00825D26" w:rsidRPr="00A25ACD">
        <w:rPr>
          <w:sz w:val="22"/>
          <w:lang w:eastAsia="sl-SI"/>
        </w:rPr>
        <w:t xml:space="preserve"> uvrščeni v katalog ponudnikov za posamezno kategorijo</w:t>
      </w:r>
      <w:r w:rsidR="00825D26" w:rsidRPr="00083B88">
        <w:rPr>
          <w:sz w:val="22"/>
          <w:lang w:eastAsia="sl-SI"/>
        </w:rPr>
        <w:t>.</w:t>
      </w:r>
    </w:p>
    <w:p w14:paraId="38E60668" w14:textId="6B909B38" w:rsidR="00521CAF" w:rsidRPr="00083B88" w:rsidRDefault="00521CAF" w:rsidP="00AD76EE">
      <w:pPr>
        <w:autoSpaceDE w:val="0"/>
        <w:autoSpaceDN w:val="0"/>
        <w:adjustRightInd w:val="0"/>
        <w:rPr>
          <w:sz w:val="22"/>
          <w:lang w:eastAsia="sl-SI"/>
        </w:rPr>
      </w:pPr>
    </w:p>
    <w:p w14:paraId="259FB293" w14:textId="06C14079" w:rsidR="00521CAF" w:rsidRPr="00083B88" w:rsidRDefault="00633AB5" w:rsidP="00521CAF">
      <w:pPr>
        <w:pStyle w:val="Naslov3"/>
        <w:rPr>
          <w:sz w:val="22"/>
          <w:szCs w:val="22"/>
        </w:rPr>
      </w:pPr>
      <w:bookmarkStart w:id="67" w:name="_Toc204945802"/>
      <w:r w:rsidRPr="00083B88">
        <w:rPr>
          <w:sz w:val="22"/>
          <w:szCs w:val="22"/>
        </w:rPr>
        <w:t>P</w:t>
      </w:r>
      <w:r w:rsidR="00521CAF" w:rsidRPr="00083B88">
        <w:rPr>
          <w:sz w:val="22"/>
          <w:szCs w:val="22"/>
        </w:rPr>
        <w:t>onudbena dokumentacija</w:t>
      </w:r>
      <w:bookmarkEnd w:id="67"/>
    </w:p>
    <w:p w14:paraId="33B0618B" w14:textId="109ACE6B" w:rsidR="00825D26" w:rsidRPr="00083B88" w:rsidRDefault="00825D26" w:rsidP="00AD76EE">
      <w:pPr>
        <w:autoSpaceDE w:val="0"/>
        <w:autoSpaceDN w:val="0"/>
        <w:adjustRightInd w:val="0"/>
        <w:rPr>
          <w:sz w:val="22"/>
          <w:lang w:eastAsia="sl-SI"/>
        </w:rPr>
      </w:pPr>
    </w:p>
    <w:p w14:paraId="53343EBD" w14:textId="196DB54D" w:rsidR="00825D26" w:rsidRPr="00083B88" w:rsidRDefault="00825D26" w:rsidP="004529DE">
      <w:pPr>
        <w:autoSpaceDE w:val="0"/>
        <w:autoSpaceDN w:val="0"/>
        <w:adjustRightInd w:val="0"/>
        <w:rPr>
          <w:rFonts w:cs="Arial"/>
          <w:sz w:val="22"/>
          <w:shd w:val="clear" w:color="auto" w:fill="FFFFFF"/>
        </w:rPr>
      </w:pPr>
      <w:r w:rsidRPr="00083B88">
        <w:rPr>
          <w:rFonts w:cs="Arial"/>
          <w:sz w:val="22"/>
          <w:shd w:val="clear" w:color="auto" w:fill="FFFFFF"/>
        </w:rPr>
        <w:t xml:space="preserve">V povabilu k oddaji </w:t>
      </w:r>
      <w:r w:rsidR="005D32BF" w:rsidRPr="00083B88">
        <w:rPr>
          <w:rFonts w:cs="Arial"/>
          <w:sz w:val="22"/>
          <w:shd w:val="clear" w:color="auto" w:fill="FFFFFF"/>
        </w:rPr>
        <w:t xml:space="preserve">ponudbe za posamezno javno naročilo </w:t>
      </w:r>
      <w:r w:rsidRPr="00083B88">
        <w:rPr>
          <w:rFonts w:cs="Arial"/>
          <w:sz w:val="22"/>
          <w:shd w:val="clear" w:color="auto" w:fill="FFFFFF"/>
        </w:rPr>
        <w:t>bo naročnik:</w:t>
      </w:r>
    </w:p>
    <w:p w14:paraId="3EE3191A" w14:textId="03291E58" w:rsidR="00825D26" w:rsidRPr="00083B88" w:rsidRDefault="00825D26" w:rsidP="00F422CF">
      <w:pPr>
        <w:pStyle w:val="Odstavekseznama"/>
        <w:numPr>
          <w:ilvl w:val="0"/>
          <w:numId w:val="10"/>
        </w:numPr>
        <w:autoSpaceDE w:val="0"/>
        <w:autoSpaceDN w:val="0"/>
        <w:adjustRightInd w:val="0"/>
        <w:rPr>
          <w:rFonts w:cs="Arial"/>
          <w:sz w:val="22"/>
          <w:shd w:val="clear" w:color="auto" w:fill="FFFFFF"/>
        </w:rPr>
      </w:pPr>
      <w:r w:rsidRPr="00083B88">
        <w:rPr>
          <w:rFonts w:cs="Arial"/>
          <w:sz w:val="22"/>
          <w:shd w:val="clear" w:color="auto" w:fill="FFFFFF"/>
        </w:rPr>
        <w:t>navedel podrobnejšo opredelitev predmeta naročila (vrste in količine, tehnične zahteve, i</w:t>
      </w:r>
      <w:r w:rsidR="00C5170A" w:rsidRPr="00083B88">
        <w:rPr>
          <w:rFonts w:cs="Arial"/>
          <w:sz w:val="22"/>
          <w:shd w:val="clear" w:color="auto" w:fill="FFFFFF"/>
        </w:rPr>
        <w:t>pd</w:t>
      </w:r>
      <w:r w:rsidRPr="00083B88">
        <w:rPr>
          <w:rFonts w:cs="Arial"/>
          <w:sz w:val="22"/>
          <w:shd w:val="clear" w:color="auto" w:fill="FFFFFF"/>
        </w:rPr>
        <w:t>.),</w:t>
      </w:r>
    </w:p>
    <w:p w14:paraId="2946CCF1" w14:textId="098E9983" w:rsidR="00825D26" w:rsidRPr="00083B88" w:rsidRDefault="00825D26" w:rsidP="00F422CF">
      <w:pPr>
        <w:pStyle w:val="Odstavekseznama"/>
        <w:numPr>
          <w:ilvl w:val="0"/>
          <w:numId w:val="10"/>
        </w:numPr>
        <w:autoSpaceDE w:val="0"/>
        <w:autoSpaceDN w:val="0"/>
        <w:adjustRightInd w:val="0"/>
        <w:rPr>
          <w:rFonts w:cs="Arial"/>
          <w:sz w:val="22"/>
          <w:shd w:val="clear" w:color="auto" w:fill="FFFFFF"/>
        </w:rPr>
      </w:pPr>
      <w:r w:rsidRPr="00083B88">
        <w:rPr>
          <w:rFonts w:cs="Arial"/>
          <w:sz w:val="22"/>
          <w:shd w:val="clear" w:color="auto" w:fill="FFFFFF"/>
        </w:rPr>
        <w:t>pripravil obrazec</w:t>
      </w:r>
      <w:r w:rsidR="00786B5C" w:rsidRPr="00083B88">
        <w:rPr>
          <w:rFonts w:cs="Arial"/>
          <w:sz w:val="22"/>
          <w:shd w:val="clear" w:color="auto" w:fill="FFFFFF"/>
        </w:rPr>
        <w:t xml:space="preserve"> ponudbe oziroma</w:t>
      </w:r>
      <w:r w:rsidRPr="00083B88">
        <w:rPr>
          <w:rFonts w:cs="Arial"/>
          <w:sz w:val="22"/>
          <w:shd w:val="clear" w:color="auto" w:fill="FFFFFF"/>
        </w:rPr>
        <w:t xml:space="preserve"> predračuna in opredelil morebitne druge zahteve naročnika,</w:t>
      </w:r>
    </w:p>
    <w:p w14:paraId="4AFFD6DD" w14:textId="77F085B4" w:rsidR="00303D96" w:rsidRPr="00083B88" w:rsidRDefault="00786B5C" w:rsidP="00F422CF">
      <w:pPr>
        <w:pStyle w:val="Odstavekseznama"/>
        <w:numPr>
          <w:ilvl w:val="0"/>
          <w:numId w:val="10"/>
        </w:numPr>
        <w:autoSpaceDE w:val="0"/>
        <w:autoSpaceDN w:val="0"/>
        <w:adjustRightInd w:val="0"/>
        <w:rPr>
          <w:rFonts w:cs="Arial"/>
          <w:sz w:val="22"/>
          <w:shd w:val="clear" w:color="auto" w:fill="FFFFFF"/>
        </w:rPr>
      </w:pPr>
      <w:r w:rsidRPr="00083B88">
        <w:rPr>
          <w:rFonts w:cs="Arial"/>
          <w:sz w:val="22"/>
          <w:shd w:val="clear" w:color="auto" w:fill="FFFFFF"/>
        </w:rPr>
        <w:t>po potrebi podrobnejš</w:t>
      </w:r>
      <w:r w:rsidR="00BE7D97" w:rsidRPr="00083B88">
        <w:rPr>
          <w:rFonts w:cs="Arial"/>
          <w:sz w:val="22"/>
          <w:shd w:val="clear" w:color="auto" w:fill="FFFFFF"/>
        </w:rPr>
        <w:t>e</w:t>
      </w:r>
      <w:r w:rsidRPr="00083B88">
        <w:rPr>
          <w:rFonts w:cs="Arial"/>
          <w:sz w:val="22"/>
          <w:shd w:val="clear" w:color="auto" w:fill="FFFFFF"/>
        </w:rPr>
        <w:t xml:space="preserve"> opredeli</w:t>
      </w:r>
      <w:r w:rsidR="00BE7D97" w:rsidRPr="00083B88">
        <w:rPr>
          <w:rFonts w:cs="Arial"/>
          <w:sz w:val="22"/>
          <w:shd w:val="clear" w:color="auto" w:fill="FFFFFF"/>
        </w:rPr>
        <w:t>l</w:t>
      </w:r>
      <w:r w:rsidRPr="00083B88">
        <w:rPr>
          <w:rFonts w:cs="Arial"/>
          <w:sz w:val="22"/>
          <w:shd w:val="clear" w:color="auto" w:fill="FFFFFF"/>
        </w:rPr>
        <w:t xml:space="preserve"> </w:t>
      </w:r>
      <w:r w:rsidR="00303D96" w:rsidRPr="00083B88">
        <w:rPr>
          <w:rFonts w:cs="Arial"/>
          <w:sz w:val="22"/>
          <w:shd w:val="clear" w:color="auto" w:fill="FFFFFF"/>
        </w:rPr>
        <w:t>meril</w:t>
      </w:r>
      <w:r w:rsidR="00BE7D97" w:rsidRPr="00083B88">
        <w:rPr>
          <w:rFonts w:cs="Arial"/>
          <w:sz w:val="22"/>
          <w:shd w:val="clear" w:color="auto" w:fill="FFFFFF"/>
        </w:rPr>
        <w:t>a,</w:t>
      </w:r>
    </w:p>
    <w:p w14:paraId="70F00B09" w14:textId="2CF28603" w:rsidR="00825D26" w:rsidRDefault="00825D26" w:rsidP="00F422CF">
      <w:pPr>
        <w:pStyle w:val="Odstavekseznama"/>
        <w:numPr>
          <w:ilvl w:val="0"/>
          <w:numId w:val="10"/>
        </w:numPr>
        <w:autoSpaceDE w:val="0"/>
        <w:autoSpaceDN w:val="0"/>
        <w:adjustRightInd w:val="0"/>
        <w:rPr>
          <w:rFonts w:cs="Arial"/>
          <w:sz w:val="22"/>
          <w:shd w:val="clear" w:color="auto" w:fill="FFFFFF"/>
        </w:rPr>
      </w:pPr>
      <w:r w:rsidRPr="26A7C0AA">
        <w:rPr>
          <w:rFonts w:cs="Arial"/>
          <w:sz w:val="22"/>
          <w:shd w:val="clear" w:color="auto" w:fill="FFFFFF"/>
        </w:rPr>
        <w:t>opredelil rok za predložitev in odpiranje ponudb</w:t>
      </w:r>
      <w:r w:rsidR="00CE4484" w:rsidRPr="26A7C0AA">
        <w:rPr>
          <w:rFonts w:cs="Arial"/>
          <w:sz w:val="22"/>
          <w:shd w:val="clear" w:color="auto" w:fill="FFFFFF"/>
        </w:rPr>
        <w:t xml:space="preserve"> ipd.</w:t>
      </w:r>
    </w:p>
    <w:p w14:paraId="38925A8D" w14:textId="77777777" w:rsidR="00CE4484" w:rsidRPr="00083B88" w:rsidRDefault="00CE4484" w:rsidP="00CE4484">
      <w:pPr>
        <w:pStyle w:val="Odstavekseznama"/>
        <w:autoSpaceDE w:val="0"/>
        <w:autoSpaceDN w:val="0"/>
        <w:adjustRightInd w:val="0"/>
        <w:rPr>
          <w:rFonts w:cs="Arial"/>
          <w:sz w:val="22"/>
          <w:shd w:val="clear" w:color="auto" w:fill="FFFFFF"/>
        </w:rPr>
      </w:pPr>
    </w:p>
    <w:p w14:paraId="74048741" w14:textId="29BDE09E" w:rsidR="00521CAF" w:rsidRPr="00083B88" w:rsidRDefault="00633AB5" w:rsidP="00633AB5">
      <w:pPr>
        <w:pStyle w:val="Naslov3"/>
        <w:rPr>
          <w:sz w:val="22"/>
          <w:szCs w:val="22"/>
        </w:rPr>
      </w:pPr>
      <w:bookmarkStart w:id="68" w:name="_Toc204945803"/>
      <w:r w:rsidRPr="00083B88">
        <w:rPr>
          <w:sz w:val="22"/>
          <w:szCs w:val="22"/>
        </w:rPr>
        <w:t>Rok in način predložitve ponudbe</w:t>
      </w:r>
      <w:bookmarkEnd w:id="68"/>
    </w:p>
    <w:p w14:paraId="12559472" w14:textId="4EDEC259" w:rsidR="00BB68FB" w:rsidRDefault="00633AB5" w:rsidP="00BB68FB">
      <w:pPr>
        <w:rPr>
          <w:rFonts w:cs="Arial"/>
          <w:sz w:val="22"/>
        </w:rPr>
      </w:pPr>
      <w:r w:rsidRPr="00083B88">
        <w:rPr>
          <w:rFonts w:cs="Arial"/>
          <w:sz w:val="22"/>
        </w:rPr>
        <w:t>Rok za prejem ponudb bo določen v povabilu k oddaji posameznega javnega naročila.</w:t>
      </w:r>
      <w:r w:rsidR="00840C43">
        <w:rPr>
          <w:rFonts w:cs="Arial"/>
          <w:sz w:val="22"/>
        </w:rPr>
        <w:t xml:space="preserve"> Naročnik si pridržuje pravico, da skladno s c. točko tretjega odstavka 49. člena ZJN-3 določi rok za oddajo ponudbe krajši od 10 dni. Naročnik bo rok za oddajo ponudbe krajši od 10 dni praviloma določil v primeru, da je prejel odločbe </w:t>
      </w:r>
      <w:r w:rsidR="00840C43" w:rsidRPr="00840C43">
        <w:rPr>
          <w:rFonts w:cs="Arial"/>
          <w:sz w:val="22"/>
        </w:rPr>
        <w:t>Zavoda za gozdove Slovenije</w:t>
      </w:r>
      <w:r w:rsidR="00840C43">
        <w:rPr>
          <w:rFonts w:cs="Arial"/>
          <w:sz w:val="22"/>
        </w:rPr>
        <w:t>, ki nalagajo kratke roke izvedbe.</w:t>
      </w:r>
    </w:p>
    <w:p w14:paraId="5317EA2B" w14:textId="77777777" w:rsidR="00840C43" w:rsidRPr="00083B88" w:rsidRDefault="00840C43" w:rsidP="00BB68FB">
      <w:pPr>
        <w:rPr>
          <w:sz w:val="22"/>
        </w:rPr>
      </w:pPr>
    </w:p>
    <w:p w14:paraId="5D87F236" w14:textId="5C33A512" w:rsidR="00840C43" w:rsidRDefault="00BB68FB" w:rsidP="00BB68FB">
      <w:pPr>
        <w:rPr>
          <w:sz w:val="22"/>
        </w:rPr>
      </w:pPr>
      <w:r w:rsidRPr="00083B88">
        <w:rPr>
          <w:sz w:val="22"/>
        </w:rPr>
        <w:t>Po preteku roka za predložitev ponudb ponudbe ne bo več mogoče oddati.</w:t>
      </w:r>
      <w:r w:rsidR="00840C43">
        <w:rPr>
          <w:sz w:val="22"/>
        </w:rPr>
        <w:t xml:space="preserve"> </w:t>
      </w:r>
    </w:p>
    <w:p w14:paraId="002C7828" w14:textId="77777777" w:rsidR="00840C43" w:rsidRDefault="00840C43" w:rsidP="00BB68FB">
      <w:pPr>
        <w:rPr>
          <w:sz w:val="22"/>
        </w:rPr>
      </w:pPr>
    </w:p>
    <w:p w14:paraId="44111159" w14:textId="4070BC29" w:rsidR="00840C43" w:rsidRPr="00083B88" w:rsidRDefault="00840C43" w:rsidP="00BB68FB">
      <w:pPr>
        <w:rPr>
          <w:sz w:val="22"/>
        </w:rPr>
      </w:pPr>
      <w:r>
        <w:rPr>
          <w:sz w:val="22"/>
        </w:rPr>
        <w:t xml:space="preserve">Kandidat ponudbi predloži obrazec </w:t>
      </w:r>
      <w:r w:rsidRPr="00AA0BF8">
        <w:rPr>
          <w:i/>
          <w:iCs/>
          <w:sz w:val="22"/>
        </w:rPr>
        <w:t xml:space="preserve">Soglasje za </w:t>
      </w:r>
      <w:r w:rsidR="00AA0BF8" w:rsidRPr="00AA0BF8">
        <w:rPr>
          <w:i/>
          <w:iCs/>
          <w:sz w:val="22"/>
        </w:rPr>
        <w:t>skrajšanje rokov za prejem ponudb</w:t>
      </w:r>
      <w:r w:rsidR="547716A3" w:rsidRPr="13ED38CA">
        <w:rPr>
          <w:i/>
          <w:iCs/>
          <w:sz w:val="22"/>
        </w:rPr>
        <w:t>.</w:t>
      </w:r>
    </w:p>
    <w:p w14:paraId="277026C1" w14:textId="77777777" w:rsidR="00BB68FB" w:rsidRPr="00083B88" w:rsidRDefault="00BB68FB" w:rsidP="00521CAF">
      <w:pPr>
        <w:rPr>
          <w:sz w:val="22"/>
        </w:rPr>
      </w:pPr>
    </w:p>
    <w:p w14:paraId="58812405" w14:textId="49DC0684" w:rsidR="00521CAF" w:rsidRPr="00083B88" w:rsidRDefault="00BB68FB" w:rsidP="00BB68FB">
      <w:pPr>
        <w:pStyle w:val="Naslov3"/>
        <w:rPr>
          <w:sz w:val="22"/>
          <w:szCs w:val="22"/>
        </w:rPr>
      </w:pPr>
      <w:bookmarkStart w:id="69" w:name="_Toc467501160"/>
      <w:bookmarkStart w:id="70" w:name="_Toc467501161"/>
      <w:bookmarkStart w:id="71" w:name="_Toc336851733"/>
      <w:bookmarkStart w:id="72" w:name="_Toc336851781"/>
      <w:bookmarkStart w:id="73" w:name="_Toc204945804"/>
      <w:bookmarkEnd w:id="69"/>
      <w:bookmarkEnd w:id="70"/>
      <w:r w:rsidRPr="00083B88">
        <w:rPr>
          <w:sz w:val="22"/>
          <w:szCs w:val="22"/>
        </w:rPr>
        <w:t>Odpiranja ponudb</w:t>
      </w:r>
      <w:bookmarkEnd w:id="71"/>
      <w:bookmarkEnd w:id="72"/>
      <w:bookmarkEnd w:id="73"/>
      <w:r w:rsidRPr="00083B88">
        <w:rPr>
          <w:sz w:val="22"/>
          <w:szCs w:val="22"/>
        </w:rPr>
        <w:t xml:space="preserve"> </w:t>
      </w:r>
    </w:p>
    <w:p w14:paraId="6D4FC3AD" w14:textId="2AE547B8" w:rsidR="00521CAF" w:rsidRPr="00083B88" w:rsidRDefault="00BB68FB" w:rsidP="00521CAF">
      <w:pPr>
        <w:rPr>
          <w:rFonts w:cs="Arial"/>
          <w:sz w:val="22"/>
          <w:lang w:eastAsia="sl-SI"/>
        </w:rPr>
      </w:pPr>
      <w:r w:rsidRPr="00083B88">
        <w:rPr>
          <w:rFonts w:cs="Arial"/>
          <w:sz w:val="22"/>
        </w:rPr>
        <w:t xml:space="preserve">Rok za odpiranje ponudb bo določen v povabilu k oddaji </w:t>
      </w:r>
      <w:r w:rsidR="005D32BF" w:rsidRPr="00083B88">
        <w:rPr>
          <w:rFonts w:cs="Arial"/>
          <w:sz w:val="22"/>
        </w:rPr>
        <w:t xml:space="preserve">ponudbe za posamezno </w:t>
      </w:r>
      <w:r w:rsidRPr="00083B88">
        <w:rPr>
          <w:rFonts w:cs="Arial"/>
          <w:sz w:val="22"/>
        </w:rPr>
        <w:t>javn</w:t>
      </w:r>
      <w:r w:rsidR="005D32BF" w:rsidRPr="00083B88">
        <w:rPr>
          <w:rFonts w:cs="Arial"/>
          <w:sz w:val="22"/>
        </w:rPr>
        <w:t>o</w:t>
      </w:r>
      <w:r w:rsidRPr="00083B88">
        <w:rPr>
          <w:rFonts w:cs="Arial"/>
          <w:sz w:val="22"/>
        </w:rPr>
        <w:t xml:space="preserve"> naročil</w:t>
      </w:r>
      <w:r w:rsidR="005D32BF" w:rsidRPr="00083B88">
        <w:rPr>
          <w:rFonts w:cs="Arial"/>
          <w:sz w:val="22"/>
        </w:rPr>
        <w:t>o</w:t>
      </w:r>
      <w:r w:rsidRPr="00083B88">
        <w:rPr>
          <w:rFonts w:cs="Arial"/>
          <w:sz w:val="22"/>
        </w:rPr>
        <w:t xml:space="preserve">. </w:t>
      </w:r>
      <w:r w:rsidR="00521CAF" w:rsidRPr="00083B88">
        <w:rPr>
          <w:rFonts w:cs="Arial"/>
          <w:sz w:val="22"/>
        </w:rPr>
        <w:t xml:space="preserve">Odpiranje ponudb bo potekalo v </w:t>
      </w:r>
      <w:r w:rsidR="00FE155A">
        <w:rPr>
          <w:rFonts w:cs="Arial"/>
          <w:sz w:val="22"/>
        </w:rPr>
        <w:t xml:space="preserve">naročnikovem informacijskem </w:t>
      </w:r>
      <w:r w:rsidR="00521CAF" w:rsidRPr="00083B88">
        <w:rPr>
          <w:rFonts w:cs="Arial"/>
          <w:sz w:val="22"/>
        </w:rPr>
        <w:t>sistemu</w:t>
      </w:r>
      <w:r w:rsidR="0051612D">
        <w:rPr>
          <w:rFonts w:cs="Arial"/>
          <w:sz w:val="22"/>
        </w:rPr>
        <w:t>.</w:t>
      </w:r>
    </w:p>
    <w:p w14:paraId="2812B837" w14:textId="77777777" w:rsidR="00521CAF" w:rsidRPr="00083B88" w:rsidRDefault="00521CAF" w:rsidP="00521CAF">
      <w:pPr>
        <w:rPr>
          <w:sz w:val="22"/>
        </w:rPr>
      </w:pPr>
    </w:p>
    <w:p w14:paraId="4989013D" w14:textId="77777777" w:rsidR="00633AB5" w:rsidRPr="00083B88" w:rsidRDefault="00633AB5" w:rsidP="00633AB5">
      <w:pPr>
        <w:pStyle w:val="Naslov3"/>
        <w:rPr>
          <w:sz w:val="22"/>
          <w:szCs w:val="22"/>
        </w:rPr>
      </w:pPr>
      <w:bookmarkStart w:id="74" w:name="_Toc204945805"/>
      <w:r w:rsidRPr="00083B88">
        <w:rPr>
          <w:sz w:val="22"/>
          <w:szCs w:val="22"/>
        </w:rPr>
        <w:t>Stroški ponudbe</w:t>
      </w:r>
      <w:bookmarkEnd w:id="74"/>
    </w:p>
    <w:p w14:paraId="28016557" w14:textId="1D0C018A" w:rsidR="00633AB5" w:rsidRPr="00083B88" w:rsidRDefault="00633AB5" w:rsidP="00633AB5">
      <w:pPr>
        <w:rPr>
          <w:sz w:val="22"/>
        </w:rPr>
      </w:pPr>
      <w:r w:rsidRPr="00083B88">
        <w:rPr>
          <w:sz w:val="22"/>
        </w:rPr>
        <w:t>Vse stroške, povezane s pripravo in predložitvijo ponudbe, nosi ponudnik.</w:t>
      </w:r>
    </w:p>
    <w:p w14:paraId="70A3D8FB" w14:textId="77777777" w:rsidR="0058082A" w:rsidRPr="00083B88" w:rsidRDefault="0058082A" w:rsidP="00633AB5">
      <w:pPr>
        <w:rPr>
          <w:sz w:val="22"/>
        </w:rPr>
      </w:pPr>
    </w:p>
    <w:p w14:paraId="4691452B" w14:textId="55535B95" w:rsidR="00633AB5" w:rsidRPr="00083B88" w:rsidRDefault="00BB68FB" w:rsidP="00BB68FB">
      <w:pPr>
        <w:pStyle w:val="Naslov3"/>
        <w:rPr>
          <w:sz w:val="22"/>
          <w:szCs w:val="22"/>
        </w:rPr>
      </w:pPr>
      <w:bookmarkStart w:id="75" w:name="_Toc336851763"/>
      <w:bookmarkStart w:id="76" w:name="_Toc336851811"/>
      <w:bookmarkStart w:id="77" w:name="_Toc204945806"/>
      <w:r w:rsidRPr="00083B88">
        <w:rPr>
          <w:sz w:val="22"/>
          <w:szCs w:val="22"/>
        </w:rPr>
        <w:t>O</w:t>
      </w:r>
      <w:r w:rsidR="00633AB5" w:rsidRPr="00083B88">
        <w:rPr>
          <w:sz w:val="22"/>
          <w:szCs w:val="22"/>
        </w:rPr>
        <w:t xml:space="preserve">bvestilo o odločitvi o oddaji </w:t>
      </w:r>
      <w:r w:rsidRPr="00083B88">
        <w:rPr>
          <w:sz w:val="22"/>
          <w:szCs w:val="22"/>
        </w:rPr>
        <w:t xml:space="preserve">posameznega javnega </w:t>
      </w:r>
      <w:r w:rsidR="00633AB5" w:rsidRPr="00083B88">
        <w:rPr>
          <w:sz w:val="22"/>
          <w:szCs w:val="22"/>
        </w:rPr>
        <w:t>naročila</w:t>
      </w:r>
      <w:bookmarkEnd w:id="75"/>
      <w:bookmarkEnd w:id="76"/>
      <w:bookmarkEnd w:id="77"/>
    </w:p>
    <w:p w14:paraId="48812A6A" w14:textId="54B1A532" w:rsidR="00A96E54" w:rsidRDefault="00633AB5" w:rsidP="00A96E54">
      <w:pPr>
        <w:pStyle w:val="Default"/>
        <w:spacing w:line="0" w:lineRule="atLeast"/>
        <w:jc w:val="both"/>
        <w:rPr>
          <w:sz w:val="22"/>
          <w:u w:val="single"/>
        </w:rPr>
      </w:pPr>
      <w:r w:rsidRPr="00083B88">
        <w:rPr>
          <w:sz w:val="22"/>
        </w:rPr>
        <w:t>Naročnik bo odločitev o oddaji</w:t>
      </w:r>
      <w:r w:rsidR="00BB68FB" w:rsidRPr="00083B88">
        <w:rPr>
          <w:sz w:val="22"/>
        </w:rPr>
        <w:t xml:space="preserve"> posameznega javnega</w:t>
      </w:r>
      <w:r w:rsidRPr="00083B88">
        <w:rPr>
          <w:sz w:val="22"/>
        </w:rPr>
        <w:t xml:space="preserve"> naročila objavil na portalu javnih naročil. Odločitev se šteje za vročeno z dnem objave na portalu javnih naročil.</w:t>
      </w:r>
      <w:r w:rsidR="00A96E54" w:rsidRPr="00A96E54">
        <w:rPr>
          <w:sz w:val="22"/>
          <w:u w:val="single"/>
        </w:rPr>
        <w:t xml:space="preserve"> </w:t>
      </w:r>
    </w:p>
    <w:p w14:paraId="3C2699EB" w14:textId="77777777" w:rsidR="00D81F71" w:rsidRDefault="00D81F71" w:rsidP="00A96E54">
      <w:pPr>
        <w:pStyle w:val="Default"/>
        <w:spacing w:line="0" w:lineRule="atLeast"/>
        <w:jc w:val="both"/>
        <w:rPr>
          <w:sz w:val="22"/>
          <w:u w:val="single"/>
        </w:rPr>
      </w:pPr>
    </w:p>
    <w:p w14:paraId="4E17606E" w14:textId="6BAC7820" w:rsidR="00633AB5" w:rsidRPr="00D81F71" w:rsidRDefault="00D81F71" w:rsidP="00633AB5">
      <w:pPr>
        <w:rPr>
          <w:b/>
          <w:bCs/>
          <w:sz w:val="22"/>
        </w:rPr>
      </w:pPr>
      <w:r w:rsidRPr="00D81F71">
        <w:rPr>
          <w:b/>
          <w:bCs/>
          <w:sz w:val="22"/>
        </w:rPr>
        <w:t xml:space="preserve">Šteje se, da je </w:t>
      </w:r>
      <w:r w:rsidR="008830E3">
        <w:rPr>
          <w:b/>
          <w:bCs/>
          <w:sz w:val="22"/>
        </w:rPr>
        <w:t xml:space="preserve">naročilo za </w:t>
      </w:r>
      <w:r w:rsidRPr="1B74E9DD">
        <w:rPr>
          <w:b/>
          <w:bCs/>
          <w:sz w:val="22"/>
        </w:rPr>
        <w:t>izvedb</w:t>
      </w:r>
      <w:r w:rsidR="008830E3" w:rsidRPr="1B74E9DD">
        <w:rPr>
          <w:b/>
          <w:bCs/>
          <w:sz w:val="22"/>
        </w:rPr>
        <w:t>o</w:t>
      </w:r>
      <w:r w:rsidRPr="00D81F71">
        <w:rPr>
          <w:b/>
          <w:bCs/>
          <w:sz w:val="22"/>
        </w:rPr>
        <w:t xml:space="preserve"> posamičnega </w:t>
      </w:r>
      <w:r w:rsidR="00050419">
        <w:rPr>
          <w:b/>
          <w:bCs/>
          <w:sz w:val="22"/>
        </w:rPr>
        <w:t xml:space="preserve">ali planskega </w:t>
      </w:r>
      <w:r w:rsidRPr="00D81F71">
        <w:rPr>
          <w:b/>
          <w:bCs/>
          <w:sz w:val="22"/>
        </w:rPr>
        <w:t xml:space="preserve">javnega naročila </w:t>
      </w:r>
      <w:r w:rsidR="008830E3">
        <w:rPr>
          <w:b/>
          <w:bCs/>
          <w:sz w:val="22"/>
        </w:rPr>
        <w:t xml:space="preserve">oddano </w:t>
      </w:r>
      <w:r w:rsidRPr="00D81F71">
        <w:rPr>
          <w:b/>
          <w:bCs/>
          <w:sz w:val="22"/>
        </w:rPr>
        <w:t xml:space="preserve"> z dnem pravnomočnosti </w:t>
      </w:r>
      <w:r w:rsidRPr="629F372E">
        <w:rPr>
          <w:b/>
          <w:bCs/>
          <w:sz w:val="22"/>
        </w:rPr>
        <w:t>odločitv</w:t>
      </w:r>
      <w:r w:rsidR="00454675" w:rsidRPr="629F372E">
        <w:rPr>
          <w:b/>
          <w:bCs/>
          <w:sz w:val="22"/>
        </w:rPr>
        <w:t>e</w:t>
      </w:r>
      <w:r w:rsidRPr="00D81F71">
        <w:rPr>
          <w:b/>
          <w:bCs/>
          <w:sz w:val="22"/>
        </w:rPr>
        <w:t xml:space="preserve"> o oddaji  javnega naročila na Portalu javnih naročil. </w:t>
      </w:r>
    </w:p>
    <w:p w14:paraId="5B06646D" w14:textId="0027640A" w:rsidR="6F669C9C" w:rsidRDefault="6F669C9C" w:rsidP="6F669C9C">
      <w:pPr>
        <w:rPr>
          <w:b/>
          <w:bCs/>
          <w:sz w:val="22"/>
        </w:rPr>
      </w:pPr>
    </w:p>
    <w:p w14:paraId="1BBED4C8" w14:textId="77777777" w:rsidR="00E14BAF" w:rsidRPr="00083B88" w:rsidRDefault="00E14BAF" w:rsidP="00E14BAF">
      <w:pPr>
        <w:pStyle w:val="Naslov3"/>
        <w:rPr>
          <w:sz w:val="22"/>
          <w:szCs w:val="22"/>
        </w:rPr>
      </w:pPr>
      <w:bookmarkStart w:id="78" w:name="_Toc204945807"/>
      <w:r w:rsidRPr="00083B88">
        <w:rPr>
          <w:sz w:val="22"/>
          <w:szCs w:val="22"/>
        </w:rPr>
        <w:t>Protikorupcijsko določilo</w:t>
      </w:r>
      <w:bookmarkEnd w:id="78"/>
    </w:p>
    <w:p w14:paraId="02F5B621" w14:textId="77777777" w:rsidR="00E14BAF" w:rsidRPr="00083B88" w:rsidRDefault="00E14BAF" w:rsidP="00E14BAF">
      <w:pPr>
        <w:rPr>
          <w:sz w:val="22"/>
        </w:rPr>
      </w:pPr>
      <w:r w:rsidRPr="00083B88">
        <w:rPr>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758CFAE" w14:textId="77777777" w:rsidR="00E14BAF" w:rsidRPr="00083B88" w:rsidRDefault="00E14BAF" w:rsidP="00E14BAF">
      <w:pPr>
        <w:rPr>
          <w:sz w:val="22"/>
        </w:rPr>
      </w:pPr>
    </w:p>
    <w:p w14:paraId="152408D4" w14:textId="77777777" w:rsidR="00E14BAF" w:rsidRPr="00083B88" w:rsidRDefault="00E14BAF" w:rsidP="00E14BAF">
      <w:pPr>
        <w:rPr>
          <w:sz w:val="22"/>
        </w:rPr>
      </w:pPr>
      <w:r w:rsidRPr="00083B88">
        <w:rPr>
          <w:sz w:val="22"/>
        </w:rPr>
        <w:t xml:space="preserve">Vsakršno lobiranje v postopkih oddaje javnih naročil je prepovedano. </w:t>
      </w:r>
    </w:p>
    <w:p w14:paraId="00300829" w14:textId="77777777" w:rsidR="00521CAF" w:rsidRPr="00083B88" w:rsidRDefault="00521CAF" w:rsidP="00521CAF">
      <w:pPr>
        <w:rPr>
          <w:sz w:val="22"/>
        </w:rPr>
      </w:pPr>
    </w:p>
    <w:p w14:paraId="69D2DDEA" w14:textId="711BB11E" w:rsidR="00C865A7" w:rsidRPr="00083B88" w:rsidRDefault="00686F6F" w:rsidP="00C865A7">
      <w:pPr>
        <w:pStyle w:val="Naslov2"/>
        <w:rPr>
          <w:sz w:val="22"/>
          <w:szCs w:val="22"/>
        </w:rPr>
      </w:pPr>
      <w:bookmarkStart w:id="79" w:name="_Toc204945808"/>
      <w:r>
        <w:rPr>
          <w:sz w:val="22"/>
          <w:szCs w:val="22"/>
        </w:rPr>
        <w:t>PREDLOŽITEV PRENOVLJENEGA IN POSODOBLJENEGA OBRAZCA ESPD</w:t>
      </w:r>
      <w:bookmarkEnd w:id="79"/>
    </w:p>
    <w:p w14:paraId="2B5A7632" w14:textId="487517CF" w:rsidR="00D94226" w:rsidRPr="00083B88" w:rsidRDefault="00D94226" w:rsidP="00AD76EE">
      <w:pPr>
        <w:autoSpaceDE w:val="0"/>
        <w:autoSpaceDN w:val="0"/>
        <w:adjustRightInd w:val="0"/>
        <w:rPr>
          <w:rFonts w:cs="Arial"/>
          <w:color w:val="000000"/>
          <w:sz w:val="22"/>
          <w:shd w:val="clear" w:color="auto" w:fill="FFFFFF"/>
        </w:rPr>
      </w:pPr>
    </w:p>
    <w:p w14:paraId="79A0FEB8" w14:textId="665F2ABA" w:rsidR="00D94226" w:rsidRPr="00083B88" w:rsidRDefault="00C865A7" w:rsidP="00D94226">
      <w:pPr>
        <w:rPr>
          <w:rFonts w:cs="Arial"/>
          <w:color w:val="000000"/>
          <w:sz w:val="22"/>
          <w:shd w:val="clear" w:color="auto" w:fill="FFFFFF"/>
        </w:rPr>
      </w:pPr>
      <w:r w:rsidRPr="00083B88">
        <w:rPr>
          <w:rFonts w:cs="Arial"/>
          <w:color w:val="000000"/>
          <w:sz w:val="22"/>
          <w:shd w:val="clear" w:color="auto" w:fill="FFFFFF"/>
        </w:rPr>
        <w:t>Skladno z desetim odstavkom 49. člena ZJN-3 lahko n</w:t>
      </w:r>
      <w:r w:rsidR="00D94226" w:rsidRPr="00083B88">
        <w:rPr>
          <w:rFonts w:cs="Arial"/>
          <w:color w:val="000000"/>
          <w:sz w:val="22"/>
          <w:shd w:val="clear" w:color="auto" w:fill="FFFFFF"/>
        </w:rPr>
        <w:t xml:space="preserve">aročnik kadar koli v obdobju veljavnosti DNS od </w:t>
      </w:r>
      <w:r w:rsidR="00786B5C" w:rsidRPr="00083B88">
        <w:rPr>
          <w:rFonts w:cs="Arial"/>
          <w:color w:val="000000"/>
          <w:sz w:val="22"/>
          <w:shd w:val="clear" w:color="auto" w:fill="FFFFFF"/>
        </w:rPr>
        <w:t>kandidatov</w:t>
      </w:r>
      <w:r w:rsidR="00D94226" w:rsidRPr="00083B88">
        <w:rPr>
          <w:rFonts w:cs="Arial"/>
          <w:color w:val="000000"/>
          <w:sz w:val="22"/>
          <w:shd w:val="clear" w:color="auto" w:fill="FFFFFF"/>
        </w:rPr>
        <w:t>, ki so dobili dostop do njega, zahteva, da v petih delovnih dneh od datuma, ko jim je posredovana zahteva, predložijo prenovljen in posodobljen ESPD.</w:t>
      </w:r>
    </w:p>
    <w:p w14:paraId="4F1F2A27" w14:textId="3026CAE3" w:rsidR="00D94226" w:rsidRPr="00083B88" w:rsidRDefault="00D94226" w:rsidP="00AD76EE">
      <w:pPr>
        <w:autoSpaceDE w:val="0"/>
        <w:autoSpaceDN w:val="0"/>
        <w:adjustRightInd w:val="0"/>
        <w:rPr>
          <w:rFonts w:cs="Arial"/>
          <w:color w:val="000000"/>
          <w:sz w:val="22"/>
          <w:shd w:val="clear" w:color="auto" w:fill="FFFFFF"/>
        </w:rPr>
      </w:pPr>
    </w:p>
    <w:p w14:paraId="5B422AF3" w14:textId="6A911CCB" w:rsidR="00C929A1" w:rsidRPr="00083B88" w:rsidRDefault="00C929A1" w:rsidP="00AD76EE">
      <w:pPr>
        <w:autoSpaceDE w:val="0"/>
        <w:autoSpaceDN w:val="0"/>
        <w:adjustRightInd w:val="0"/>
        <w:rPr>
          <w:rFonts w:cs="Arial"/>
          <w:color w:val="000000"/>
          <w:sz w:val="22"/>
          <w:shd w:val="clear" w:color="auto" w:fill="FFFFFF"/>
        </w:rPr>
      </w:pPr>
      <w:r w:rsidRPr="00083B88">
        <w:rPr>
          <w:rFonts w:cs="Arial"/>
          <w:color w:val="000000"/>
          <w:sz w:val="22"/>
          <w:shd w:val="clear" w:color="auto" w:fill="FFFFFF"/>
        </w:rPr>
        <w:t xml:space="preserve">V primeru, da naročnik ugotovi, da </w:t>
      </w:r>
      <w:r w:rsidR="00786B5C" w:rsidRPr="00083B88">
        <w:rPr>
          <w:rFonts w:cs="Arial"/>
          <w:color w:val="000000"/>
          <w:sz w:val="22"/>
          <w:shd w:val="clear" w:color="auto" w:fill="FFFFFF"/>
        </w:rPr>
        <w:t xml:space="preserve">kandidat </w:t>
      </w:r>
      <w:r w:rsidRPr="00083B88">
        <w:rPr>
          <w:rFonts w:cs="Arial"/>
          <w:color w:val="000000"/>
          <w:sz w:val="22"/>
          <w:shd w:val="clear" w:color="auto" w:fill="FFFFFF"/>
        </w:rPr>
        <w:t xml:space="preserve">ne izpolnjuje več </w:t>
      </w:r>
      <w:r w:rsidRPr="00083B88">
        <w:rPr>
          <w:rFonts w:cs="Arial"/>
          <w:sz w:val="22"/>
          <w:shd w:val="clear" w:color="auto" w:fill="FFFFFF"/>
        </w:rPr>
        <w:t>pogojev</w:t>
      </w:r>
      <w:r w:rsidR="0051612D">
        <w:rPr>
          <w:rFonts w:cs="Arial"/>
          <w:sz w:val="22"/>
          <w:shd w:val="clear" w:color="auto" w:fill="FFFFFF"/>
        </w:rPr>
        <w:t xml:space="preserve"> za posamezno kategorijo</w:t>
      </w:r>
      <w:r w:rsidRPr="00083B88">
        <w:rPr>
          <w:rFonts w:cs="Arial"/>
          <w:sz w:val="22"/>
          <w:shd w:val="clear" w:color="auto" w:fill="FFFFFF"/>
        </w:rPr>
        <w:t xml:space="preserve">, ki </w:t>
      </w:r>
      <w:r w:rsidRPr="00083B88">
        <w:rPr>
          <w:rFonts w:cs="Arial"/>
          <w:color w:val="000000"/>
          <w:sz w:val="22"/>
          <w:shd w:val="clear" w:color="auto" w:fill="FFFFFF"/>
        </w:rPr>
        <w:t xml:space="preserve">so bili zahtevani v razpisni dokumentaciji za priznanje sposobnosti kandidatu, </w:t>
      </w:r>
      <w:r w:rsidRPr="00083B88">
        <w:rPr>
          <w:rFonts w:cs="Arial"/>
          <w:sz w:val="22"/>
          <w:shd w:val="clear" w:color="auto" w:fill="FFFFFF"/>
        </w:rPr>
        <w:t>sprejme odločitev in jo objavi na portalu javnih naročil</w:t>
      </w:r>
      <w:r w:rsidR="00C5170A" w:rsidRPr="00083B88">
        <w:rPr>
          <w:rFonts w:cs="Arial"/>
          <w:sz w:val="22"/>
          <w:shd w:val="clear" w:color="auto" w:fill="FFFFFF"/>
        </w:rPr>
        <w:t>,</w:t>
      </w:r>
      <w:r w:rsidRPr="00083B88">
        <w:rPr>
          <w:rFonts w:cs="Arial"/>
          <w:sz w:val="22"/>
          <w:shd w:val="clear" w:color="auto" w:fill="FFFFFF"/>
        </w:rPr>
        <w:t xml:space="preserve"> s katero </w:t>
      </w:r>
      <w:r w:rsidR="00786B5C" w:rsidRPr="00083B88">
        <w:rPr>
          <w:rFonts w:cs="Arial"/>
          <w:sz w:val="22"/>
          <w:shd w:val="clear" w:color="auto" w:fill="FFFFFF"/>
        </w:rPr>
        <w:t xml:space="preserve">kandidata </w:t>
      </w:r>
      <w:r w:rsidRPr="00083B88">
        <w:rPr>
          <w:rFonts w:cs="Arial"/>
          <w:sz w:val="22"/>
          <w:shd w:val="clear" w:color="auto" w:fill="FFFFFF"/>
        </w:rPr>
        <w:t>izključi iz kataloga pon</w:t>
      </w:r>
      <w:r w:rsidRPr="00083B88">
        <w:rPr>
          <w:rFonts w:cs="Arial"/>
          <w:color w:val="000000"/>
          <w:sz w:val="22"/>
          <w:shd w:val="clear" w:color="auto" w:fill="FFFFFF"/>
        </w:rPr>
        <w:t>udnik</w:t>
      </w:r>
      <w:r w:rsidR="005D32BF" w:rsidRPr="00083B88">
        <w:rPr>
          <w:rFonts w:cs="Arial"/>
          <w:color w:val="000000"/>
          <w:sz w:val="22"/>
          <w:shd w:val="clear" w:color="auto" w:fill="FFFFFF"/>
        </w:rPr>
        <w:t>ov</w:t>
      </w:r>
      <w:r w:rsidRPr="00083B88">
        <w:rPr>
          <w:rFonts w:cs="Arial"/>
          <w:color w:val="000000"/>
          <w:sz w:val="22"/>
          <w:shd w:val="clear" w:color="auto" w:fill="FFFFFF"/>
        </w:rPr>
        <w:t xml:space="preserve">. Po pravnomočnosti odločitve </w:t>
      </w:r>
      <w:r w:rsidR="00786B5C" w:rsidRPr="00083B88">
        <w:rPr>
          <w:rFonts w:cs="Arial"/>
          <w:color w:val="000000"/>
          <w:sz w:val="22"/>
          <w:shd w:val="clear" w:color="auto" w:fill="FFFFFF"/>
        </w:rPr>
        <w:t>(</w:t>
      </w:r>
      <w:r w:rsidRPr="00083B88">
        <w:rPr>
          <w:rFonts w:cs="Arial"/>
          <w:color w:val="000000"/>
          <w:sz w:val="22"/>
          <w:shd w:val="clear" w:color="auto" w:fill="FFFFFF"/>
        </w:rPr>
        <w:t>in ko prenehajo razlogi</w:t>
      </w:r>
      <w:r w:rsidR="00786B5C" w:rsidRPr="00083B88">
        <w:rPr>
          <w:rFonts w:cs="Arial"/>
          <w:color w:val="000000"/>
          <w:sz w:val="22"/>
          <w:shd w:val="clear" w:color="auto" w:fill="FFFFFF"/>
        </w:rPr>
        <w:t>,</w:t>
      </w:r>
      <w:r w:rsidRPr="00083B88">
        <w:rPr>
          <w:rFonts w:cs="Arial"/>
          <w:color w:val="000000"/>
          <w:sz w:val="22"/>
          <w:shd w:val="clear" w:color="auto" w:fill="FFFFFF"/>
        </w:rPr>
        <w:t xml:space="preserve"> zaradi katerih je bil kandidat izključen iz kataloga ponudnikov</w:t>
      </w:r>
      <w:r w:rsidR="00786B5C" w:rsidRPr="00083B88">
        <w:rPr>
          <w:rFonts w:cs="Arial"/>
          <w:color w:val="000000"/>
          <w:sz w:val="22"/>
          <w:shd w:val="clear" w:color="auto" w:fill="FFFFFF"/>
        </w:rPr>
        <w:t>)</w:t>
      </w:r>
      <w:r w:rsidRPr="00083B88">
        <w:rPr>
          <w:rFonts w:cs="Arial"/>
          <w:color w:val="000000"/>
          <w:sz w:val="22"/>
          <w:shd w:val="clear" w:color="auto" w:fill="FFFFFF"/>
        </w:rPr>
        <w:t xml:space="preserve"> lahko</w:t>
      </w:r>
      <w:r w:rsidR="00F122AC" w:rsidRPr="00083B88">
        <w:rPr>
          <w:rFonts w:cs="Arial"/>
          <w:color w:val="000000"/>
          <w:sz w:val="22"/>
          <w:shd w:val="clear" w:color="auto" w:fill="FFFFFF"/>
        </w:rPr>
        <w:t xml:space="preserve"> </w:t>
      </w:r>
      <w:r w:rsidR="00395612" w:rsidRPr="00083B88">
        <w:rPr>
          <w:rFonts w:cs="Arial"/>
          <w:color w:val="000000"/>
          <w:sz w:val="22"/>
          <w:shd w:val="clear" w:color="auto" w:fill="FFFFFF"/>
        </w:rPr>
        <w:t xml:space="preserve">kandidat </w:t>
      </w:r>
      <w:r w:rsidRPr="00083B88">
        <w:rPr>
          <w:rFonts w:cs="Arial"/>
          <w:color w:val="000000"/>
          <w:sz w:val="22"/>
          <w:shd w:val="clear" w:color="auto" w:fill="FFFFFF"/>
        </w:rPr>
        <w:t xml:space="preserve">odda novo prijavo za sodelovanje. </w:t>
      </w:r>
    </w:p>
    <w:p w14:paraId="6FB19C5C" w14:textId="6F593059" w:rsidR="00AB4BE4" w:rsidRPr="00083B88" w:rsidRDefault="00AB4BE4" w:rsidP="00AB4BE4">
      <w:pPr>
        <w:rPr>
          <w:sz w:val="22"/>
        </w:rPr>
      </w:pPr>
    </w:p>
    <w:p w14:paraId="1E94A272" w14:textId="6CF97A17" w:rsidR="6A25E1DD" w:rsidRDefault="00C5170A" w:rsidP="21FEC3CD">
      <w:pPr>
        <w:pStyle w:val="Naslov1"/>
        <w:rPr>
          <w:sz w:val="22"/>
          <w:szCs w:val="22"/>
        </w:rPr>
      </w:pPr>
      <w:bookmarkStart w:id="80" w:name="_Toc204945809"/>
      <w:r w:rsidRPr="00083B88">
        <w:rPr>
          <w:caps w:val="0"/>
          <w:sz w:val="22"/>
          <w:szCs w:val="22"/>
        </w:rPr>
        <w:t>TEMELJNA PRAVILA ZA DOSTOP, OBVESTILA IN POJASNILA V ZVEZI Z RAZPISNO DOKUMENTACIJO</w:t>
      </w:r>
      <w:bookmarkEnd w:id="80"/>
    </w:p>
    <w:p w14:paraId="5B07B8AC" w14:textId="6407F8D4" w:rsidR="00400A3C" w:rsidRPr="00083B88" w:rsidRDefault="00C5170A" w:rsidP="00400A3C">
      <w:pPr>
        <w:pStyle w:val="Naslov2"/>
        <w:rPr>
          <w:sz w:val="22"/>
          <w:szCs w:val="22"/>
        </w:rPr>
      </w:pPr>
      <w:bookmarkStart w:id="81" w:name="_Toc204945810"/>
      <w:r w:rsidRPr="00083B88">
        <w:rPr>
          <w:sz w:val="22"/>
          <w:szCs w:val="22"/>
        </w:rPr>
        <w:t>D</w:t>
      </w:r>
      <w:r w:rsidR="00400A3C" w:rsidRPr="00083B88">
        <w:rPr>
          <w:sz w:val="22"/>
          <w:szCs w:val="22"/>
        </w:rPr>
        <w:t>ostop do razpisne dokumentacije</w:t>
      </w:r>
      <w:bookmarkEnd w:id="63"/>
      <w:bookmarkEnd w:id="64"/>
      <w:bookmarkEnd w:id="81"/>
    </w:p>
    <w:p w14:paraId="02C9D1BD" w14:textId="77777777" w:rsidR="00265BB2" w:rsidRPr="00083B88" w:rsidRDefault="00265BB2" w:rsidP="00265BB2">
      <w:pPr>
        <w:pStyle w:val="Naslov3"/>
        <w:rPr>
          <w:sz w:val="22"/>
          <w:szCs w:val="22"/>
        </w:rPr>
      </w:pPr>
      <w:bookmarkStart w:id="82" w:name="_Toc204945811"/>
      <w:r w:rsidRPr="00083B88">
        <w:rPr>
          <w:sz w:val="22"/>
          <w:szCs w:val="22"/>
        </w:rPr>
        <w:t>Prva faza</w:t>
      </w:r>
      <w:bookmarkEnd w:id="82"/>
    </w:p>
    <w:p w14:paraId="4CC13760" w14:textId="0302096D" w:rsidR="004E1E31" w:rsidRPr="00083B88" w:rsidRDefault="004E1E31" w:rsidP="00400A3C">
      <w:pPr>
        <w:rPr>
          <w:sz w:val="22"/>
        </w:rPr>
      </w:pPr>
      <w:r w:rsidRPr="00083B88">
        <w:rPr>
          <w:sz w:val="22"/>
        </w:rPr>
        <w:t xml:space="preserve">Naročnik bo z objavo razpisne dokumentacije na portalu javnih naročil zadostil določilu iz č) točke petega odstavka 49. člena ZJN-3, da bo v času veljavnosti DNS </w:t>
      </w:r>
      <w:r w:rsidRPr="53F59F83">
        <w:rPr>
          <w:sz w:val="22"/>
        </w:rPr>
        <w:t>zagotovi</w:t>
      </w:r>
      <w:r w:rsidR="698AF246" w:rsidRPr="53F59F83">
        <w:rPr>
          <w:sz w:val="22"/>
        </w:rPr>
        <w:t>l</w:t>
      </w:r>
      <w:r w:rsidRPr="00083B88">
        <w:rPr>
          <w:sz w:val="22"/>
        </w:rPr>
        <w:t xml:space="preserve"> neomejen, popoln in neposreden dostop do razpisne dokumentacije v skladu z 61. členom ZJN-3.</w:t>
      </w:r>
    </w:p>
    <w:p w14:paraId="2D9CFB86" w14:textId="54F613C8" w:rsidR="0085369F" w:rsidRPr="00083B88" w:rsidRDefault="00FA4F1D" w:rsidP="00400A3C">
      <w:pPr>
        <w:rPr>
          <w:sz w:val="22"/>
        </w:rPr>
      </w:pPr>
      <w:r w:rsidRPr="00083B88">
        <w:rPr>
          <w:sz w:val="22"/>
        </w:rPr>
        <w:t xml:space="preserve"> </w:t>
      </w:r>
    </w:p>
    <w:p w14:paraId="50271516" w14:textId="072740ED" w:rsidR="00400A3C" w:rsidRPr="00083B88" w:rsidRDefault="00C46973" w:rsidP="61D06C8F">
      <w:pPr>
        <w:rPr>
          <w:sz w:val="22"/>
        </w:rPr>
      </w:pPr>
      <w:r w:rsidRPr="61D06C8F">
        <w:rPr>
          <w:sz w:val="22"/>
        </w:rPr>
        <w:t>Dostop do razpisne dokumentacije je brezplačen</w:t>
      </w:r>
      <w:r w:rsidR="00400A3C" w:rsidRPr="61D06C8F">
        <w:rPr>
          <w:sz w:val="22"/>
        </w:rPr>
        <w:t>.</w:t>
      </w:r>
    </w:p>
    <w:p w14:paraId="257A21CB" w14:textId="43C5D5C4" w:rsidR="61D06C8F" w:rsidRDefault="61D06C8F" w:rsidP="61D06C8F">
      <w:pPr>
        <w:rPr>
          <w:sz w:val="22"/>
        </w:rPr>
      </w:pPr>
    </w:p>
    <w:p w14:paraId="4919AC1C" w14:textId="0AD5DEEC" w:rsidR="00265BB2" w:rsidRPr="00083B88" w:rsidRDefault="00265BB2" w:rsidP="00265BB2">
      <w:pPr>
        <w:pStyle w:val="Naslov3"/>
        <w:rPr>
          <w:sz w:val="22"/>
          <w:szCs w:val="22"/>
        </w:rPr>
      </w:pPr>
      <w:bookmarkStart w:id="83" w:name="_Toc204945812"/>
      <w:r w:rsidRPr="00083B88">
        <w:rPr>
          <w:sz w:val="22"/>
          <w:szCs w:val="22"/>
        </w:rPr>
        <w:lastRenderedPageBreak/>
        <w:t>Druga faza</w:t>
      </w:r>
      <w:bookmarkEnd w:id="83"/>
    </w:p>
    <w:p w14:paraId="1E0A0F38" w14:textId="29A470F9" w:rsidR="00265BB2" w:rsidRPr="00083B88" w:rsidRDefault="00265BB2" w:rsidP="00265BB2">
      <w:pPr>
        <w:rPr>
          <w:sz w:val="22"/>
          <w:lang w:eastAsia="sl-SI"/>
        </w:rPr>
      </w:pPr>
      <w:r w:rsidRPr="00083B88">
        <w:rPr>
          <w:sz w:val="22"/>
          <w:lang w:eastAsia="sl-SI"/>
        </w:rPr>
        <w:t xml:space="preserve">Povabila </w:t>
      </w:r>
      <w:r w:rsidR="00786B5C" w:rsidRPr="00083B88">
        <w:rPr>
          <w:sz w:val="22"/>
          <w:lang w:eastAsia="sl-SI"/>
        </w:rPr>
        <w:t>z</w:t>
      </w:r>
      <w:r w:rsidRPr="00083B88">
        <w:rPr>
          <w:sz w:val="22"/>
          <w:lang w:eastAsia="sl-SI"/>
        </w:rPr>
        <w:t xml:space="preserve">a oddajo ponudbe za posamezna povpraševanja za DNS bodo iz </w:t>
      </w:r>
      <w:r w:rsidR="00FE155A">
        <w:rPr>
          <w:sz w:val="22"/>
          <w:lang w:eastAsia="sl-SI"/>
        </w:rPr>
        <w:t xml:space="preserve">naročnikovega informacijskega </w:t>
      </w:r>
      <w:r w:rsidR="00082568">
        <w:rPr>
          <w:sz w:val="22"/>
          <w:lang w:eastAsia="sl-SI"/>
        </w:rPr>
        <w:t xml:space="preserve">sistema </w:t>
      </w:r>
      <w:r w:rsidRPr="00083B88">
        <w:rPr>
          <w:sz w:val="22"/>
          <w:lang w:eastAsia="sl-SI"/>
        </w:rPr>
        <w:t xml:space="preserve">poslana tistim </w:t>
      </w:r>
      <w:r w:rsidR="00786B5C" w:rsidRPr="00083B88">
        <w:rPr>
          <w:sz w:val="22"/>
          <w:lang w:eastAsia="sl-SI"/>
        </w:rPr>
        <w:t>kandidatom</w:t>
      </w:r>
      <w:r w:rsidRPr="00083B88">
        <w:rPr>
          <w:sz w:val="22"/>
          <w:lang w:eastAsia="sl-SI"/>
        </w:rPr>
        <w:t xml:space="preserve">, ki so </w:t>
      </w:r>
      <w:r w:rsidR="00786B5C" w:rsidRPr="00083B88">
        <w:rPr>
          <w:sz w:val="22"/>
          <w:lang w:eastAsia="sl-SI"/>
        </w:rPr>
        <w:t>v</w:t>
      </w:r>
      <w:r w:rsidRPr="00083B88">
        <w:rPr>
          <w:sz w:val="22"/>
          <w:lang w:eastAsia="sl-SI"/>
        </w:rPr>
        <w:t xml:space="preserve"> trenutk</w:t>
      </w:r>
      <w:r w:rsidR="00786B5C" w:rsidRPr="00083B88">
        <w:rPr>
          <w:sz w:val="22"/>
          <w:lang w:eastAsia="sl-SI"/>
        </w:rPr>
        <w:t xml:space="preserve">u pošiljanja </w:t>
      </w:r>
      <w:r w:rsidR="00E423C0">
        <w:rPr>
          <w:sz w:val="22"/>
          <w:lang w:eastAsia="sl-SI"/>
        </w:rPr>
        <w:t xml:space="preserve">posameznega </w:t>
      </w:r>
      <w:r w:rsidR="00786B5C" w:rsidRPr="00083B88">
        <w:rPr>
          <w:sz w:val="22"/>
          <w:lang w:eastAsia="sl-SI"/>
        </w:rPr>
        <w:t>povabila</w:t>
      </w:r>
      <w:r w:rsidRPr="00083B88">
        <w:rPr>
          <w:sz w:val="22"/>
          <w:lang w:eastAsia="sl-SI"/>
        </w:rPr>
        <w:t xml:space="preserve"> uvrščeni v katalog ponudnikov za posamezno kategorijo.</w:t>
      </w:r>
    </w:p>
    <w:p w14:paraId="7122AEB8" w14:textId="77777777" w:rsidR="00265BB2" w:rsidRPr="00083B88" w:rsidRDefault="00265BB2" w:rsidP="00400A3C">
      <w:pPr>
        <w:rPr>
          <w:sz w:val="22"/>
        </w:rPr>
      </w:pPr>
    </w:p>
    <w:p w14:paraId="57BAD5EF" w14:textId="3D67AB41" w:rsidR="00C5170A" w:rsidRDefault="00C5170A" w:rsidP="61D06C8F">
      <w:pPr>
        <w:pStyle w:val="Naslov2"/>
        <w:rPr>
          <w:sz w:val="22"/>
          <w:szCs w:val="22"/>
        </w:rPr>
      </w:pPr>
      <w:bookmarkStart w:id="84" w:name="_Toc464638501"/>
      <w:bookmarkStart w:id="85" w:name="_Toc464638503"/>
      <w:bookmarkStart w:id="86" w:name="_Toc336851737"/>
      <w:bookmarkStart w:id="87" w:name="_Toc336851785"/>
      <w:bookmarkStart w:id="88" w:name="_Toc204945813"/>
      <w:bookmarkEnd w:id="84"/>
      <w:bookmarkEnd w:id="85"/>
      <w:r w:rsidRPr="61D06C8F">
        <w:rPr>
          <w:sz w:val="22"/>
          <w:szCs w:val="22"/>
        </w:rPr>
        <w:t>O</w:t>
      </w:r>
      <w:r w:rsidR="00400A3C" w:rsidRPr="61D06C8F">
        <w:rPr>
          <w:sz w:val="22"/>
          <w:szCs w:val="22"/>
        </w:rPr>
        <w:t>bvestila in pojasnila v zvezi z razpisno dokumentacijo</w:t>
      </w:r>
      <w:bookmarkEnd w:id="86"/>
      <w:bookmarkEnd w:id="87"/>
      <w:bookmarkEnd w:id="88"/>
    </w:p>
    <w:p w14:paraId="2E299299" w14:textId="33A6A7FE" w:rsidR="004B01C8" w:rsidRPr="00083B88" w:rsidRDefault="004B01C8" w:rsidP="00A0139D">
      <w:pPr>
        <w:pStyle w:val="Naslov3"/>
        <w:rPr>
          <w:sz w:val="22"/>
          <w:szCs w:val="22"/>
        </w:rPr>
      </w:pPr>
      <w:bookmarkStart w:id="89" w:name="_Toc204945814"/>
      <w:r w:rsidRPr="00083B88">
        <w:rPr>
          <w:sz w:val="22"/>
          <w:szCs w:val="22"/>
        </w:rPr>
        <w:t>Prva faza</w:t>
      </w:r>
      <w:bookmarkEnd w:id="89"/>
    </w:p>
    <w:p w14:paraId="4D4AC1ED" w14:textId="34D3465F" w:rsidR="00400A3C" w:rsidRPr="00083B88" w:rsidRDefault="004B01C8" w:rsidP="00400A3C">
      <w:pPr>
        <w:rPr>
          <w:sz w:val="22"/>
        </w:rPr>
      </w:pPr>
      <w:r w:rsidRPr="00083B88">
        <w:rPr>
          <w:sz w:val="22"/>
        </w:rPr>
        <w:t>K</w:t>
      </w:r>
      <w:r w:rsidR="00400A3C" w:rsidRPr="00083B88">
        <w:rPr>
          <w:sz w:val="22"/>
        </w:rPr>
        <w:t xml:space="preserve">omunikacija s </w:t>
      </w:r>
      <w:r w:rsidR="00786B5C" w:rsidRPr="00083B88">
        <w:rPr>
          <w:sz w:val="22"/>
        </w:rPr>
        <w:t xml:space="preserve">potencialnimi </w:t>
      </w:r>
      <w:r w:rsidR="00931E7A" w:rsidRPr="00083B88">
        <w:rPr>
          <w:sz w:val="22"/>
        </w:rPr>
        <w:t>kandidati</w:t>
      </w:r>
      <w:r w:rsidR="00400A3C" w:rsidRPr="00083B88">
        <w:rPr>
          <w:sz w:val="22"/>
        </w:rPr>
        <w:t xml:space="preserve"> o vprašanjih v zvezi z vsebino naročila in v zvezi s pripravo </w:t>
      </w:r>
      <w:r w:rsidR="00931E7A" w:rsidRPr="00083B88">
        <w:rPr>
          <w:sz w:val="22"/>
        </w:rPr>
        <w:t xml:space="preserve">prijave </w:t>
      </w:r>
      <w:r w:rsidR="00400A3C" w:rsidRPr="00083B88">
        <w:rPr>
          <w:sz w:val="22"/>
        </w:rPr>
        <w:t xml:space="preserve">poteka izključno preko </w:t>
      </w:r>
      <w:r w:rsidR="00281AAF" w:rsidRPr="00083B88">
        <w:rPr>
          <w:sz w:val="22"/>
        </w:rPr>
        <w:t>p</w:t>
      </w:r>
      <w:r w:rsidR="00400A3C" w:rsidRPr="00083B88">
        <w:rPr>
          <w:sz w:val="22"/>
        </w:rPr>
        <w:t>ortala javnih naročil.</w:t>
      </w:r>
    </w:p>
    <w:p w14:paraId="47FE7458" w14:textId="77777777" w:rsidR="00400A3C" w:rsidRPr="00083B88" w:rsidRDefault="00400A3C" w:rsidP="00400A3C">
      <w:pPr>
        <w:rPr>
          <w:sz w:val="22"/>
        </w:rPr>
      </w:pPr>
    </w:p>
    <w:p w14:paraId="07C2263E" w14:textId="0B7A1CEC" w:rsidR="00D26262" w:rsidRPr="00083B88" w:rsidRDefault="00400A3C" w:rsidP="46CCEA5D">
      <w:pPr>
        <w:rPr>
          <w:sz w:val="22"/>
        </w:rPr>
      </w:pPr>
      <w:r w:rsidRPr="46CCEA5D">
        <w:rPr>
          <w:sz w:val="22"/>
        </w:rPr>
        <w:t xml:space="preserve">Naročnik bo zahtevo za pojasnilo razpisne dokumentacije oziroma kakršnokoli drugo vprašanje v zvezi </w:t>
      </w:r>
      <w:r w:rsidR="00306937" w:rsidRPr="46CCEA5D">
        <w:rPr>
          <w:sz w:val="22"/>
        </w:rPr>
        <w:t>z naročilom</w:t>
      </w:r>
      <w:r w:rsidRPr="46CCEA5D">
        <w:rPr>
          <w:sz w:val="22"/>
        </w:rPr>
        <w:t xml:space="preserve"> štel kot pravočasno, v kolikor bo na </w:t>
      </w:r>
      <w:r w:rsidR="00281AAF" w:rsidRPr="46CCEA5D">
        <w:rPr>
          <w:sz w:val="22"/>
        </w:rPr>
        <w:t>p</w:t>
      </w:r>
      <w:r w:rsidRPr="46CCEA5D">
        <w:rPr>
          <w:sz w:val="22"/>
        </w:rPr>
        <w:t xml:space="preserve">ortalu javnih naročil zastavljeno najkasneje do </w:t>
      </w:r>
      <w:r w:rsidR="00C531AF">
        <w:rPr>
          <w:sz w:val="22"/>
        </w:rPr>
        <w:t xml:space="preserve">roka določenega v </w:t>
      </w:r>
      <w:r w:rsidR="00C531AF" w:rsidRPr="53F59F83">
        <w:rPr>
          <w:sz w:val="22"/>
        </w:rPr>
        <w:t>Obvestil</w:t>
      </w:r>
      <w:r w:rsidR="6AEEC980" w:rsidRPr="53F59F83">
        <w:rPr>
          <w:sz w:val="22"/>
        </w:rPr>
        <w:t>u</w:t>
      </w:r>
      <w:r w:rsidR="00C531AF">
        <w:rPr>
          <w:sz w:val="22"/>
        </w:rPr>
        <w:t xml:space="preserve"> o naročilu na Portalu javnih naročil.</w:t>
      </w:r>
    </w:p>
    <w:p w14:paraId="3E41DCEF" w14:textId="77777777" w:rsidR="00D26262" w:rsidRPr="00083B88" w:rsidRDefault="00D26262" w:rsidP="00400A3C">
      <w:pPr>
        <w:rPr>
          <w:sz w:val="22"/>
        </w:rPr>
      </w:pPr>
    </w:p>
    <w:p w14:paraId="7FC59071" w14:textId="77777777" w:rsidR="00400A3C" w:rsidRPr="00083B88" w:rsidRDefault="00400A3C" w:rsidP="00400A3C">
      <w:pPr>
        <w:rPr>
          <w:sz w:val="22"/>
        </w:rPr>
      </w:pPr>
      <w:r w:rsidRPr="00083B88">
        <w:rPr>
          <w:sz w:val="22"/>
        </w:rPr>
        <w:t>Na zahteve za pojasnila oziroma druga vprašanja v zvezi z naročilom, zastavljena po tem roku, naročnik ne bo odgovarjal.</w:t>
      </w:r>
    </w:p>
    <w:p w14:paraId="5943342A" w14:textId="77777777" w:rsidR="0077559D" w:rsidRPr="00083B88" w:rsidRDefault="0077559D" w:rsidP="00400A3C">
      <w:pPr>
        <w:rPr>
          <w:sz w:val="22"/>
        </w:rPr>
      </w:pPr>
    </w:p>
    <w:p w14:paraId="02350581" w14:textId="7DBEF08D" w:rsidR="0077559D" w:rsidRPr="00083B88" w:rsidRDefault="0077559D" w:rsidP="00400A3C">
      <w:pPr>
        <w:rPr>
          <w:sz w:val="22"/>
        </w:rPr>
      </w:pPr>
      <w:r w:rsidRPr="00083B88">
        <w:rPr>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1F43F1" w14:textId="477E2B9F" w:rsidR="009D6956" w:rsidRPr="00083B88" w:rsidRDefault="009D6956" w:rsidP="00400A3C">
      <w:pPr>
        <w:rPr>
          <w:sz w:val="22"/>
        </w:rPr>
      </w:pPr>
    </w:p>
    <w:p w14:paraId="48DC001F" w14:textId="5797F097" w:rsidR="009D6956" w:rsidRPr="00083B88" w:rsidRDefault="009D6956" w:rsidP="009D6956">
      <w:pPr>
        <w:pStyle w:val="Naslov3"/>
        <w:rPr>
          <w:sz w:val="22"/>
          <w:szCs w:val="22"/>
        </w:rPr>
      </w:pPr>
      <w:bookmarkStart w:id="90" w:name="_Toc204945815"/>
      <w:r w:rsidRPr="00083B88">
        <w:rPr>
          <w:sz w:val="22"/>
          <w:szCs w:val="22"/>
        </w:rPr>
        <w:t>Druga faza</w:t>
      </w:r>
      <w:bookmarkEnd w:id="90"/>
    </w:p>
    <w:p w14:paraId="4E5C6002" w14:textId="60907CB6" w:rsidR="009D6956" w:rsidRPr="00083B88" w:rsidRDefault="009D6956" w:rsidP="00400A3C">
      <w:pPr>
        <w:rPr>
          <w:sz w:val="22"/>
        </w:rPr>
      </w:pPr>
      <w:r w:rsidRPr="00083B88">
        <w:rPr>
          <w:sz w:val="22"/>
        </w:rPr>
        <w:t xml:space="preserve">Komunikacija s povabljenimi kandidati v zvezi z vsebino posameznega javnega naročila poteka preko </w:t>
      </w:r>
      <w:r w:rsidR="00FE155A">
        <w:rPr>
          <w:sz w:val="22"/>
        </w:rPr>
        <w:t xml:space="preserve">naročnikovega </w:t>
      </w:r>
      <w:r w:rsidR="00A80BD0">
        <w:rPr>
          <w:sz w:val="22"/>
        </w:rPr>
        <w:t xml:space="preserve">informacijskega </w:t>
      </w:r>
      <w:r w:rsidRPr="00083B88">
        <w:rPr>
          <w:sz w:val="22"/>
        </w:rPr>
        <w:t>sistema.</w:t>
      </w:r>
    </w:p>
    <w:p w14:paraId="09EE1E96" w14:textId="77777777" w:rsidR="004B01C8" w:rsidRPr="00083B88" w:rsidRDefault="004B01C8" w:rsidP="00400A3C">
      <w:pPr>
        <w:rPr>
          <w:sz w:val="22"/>
        </w:rPr>
      </w:pPr>
    </w:p>
    <w:p w14:paraId="4720DBF6" w14:textId="3E5C7DF4" w:rsidR="005312FE" w:rsidRPr="00083B88" w:rsidRDefault="00A31CBD" w:rsidP="005B48AD">
      <w:pPr>
        <w:pStyle w:val="Naslov1"/>
        <w:rPr>
          <w:sz w:val="22"/>
          <w:szCs w:val="22"/>
        </w:rPr>
      </w:pPr>
      <w:bookmarkStart w:id="91" w:name="_Toc467133853"/>
      <w:bookmarkStart w:id="92" w:name="_Toc467501167"/>
      <w:bookmarkStart w:id="93" w:name="_Toc467133854"/>
      <w:bookmarkStart w:id="94" w:name="_Toc467501168"/>
      <w:bookmarkStart w:id="95" w:name="_Toc467133855"/>
      <w:bookmarkStart w:id="96" w:name="_Toc467501169"/>
      <w:bookmarkStart w:id="97" w:name="_Toc467133856"/>
      <w:bookmarkStart w:id="98" w:name="_Toc467501170"/>
      <w:bookmarkStart w:id="99" w:name="_Toc467133857"/>
      <w:bookmarkStart w:id="100" w:name="_Toc467501171"/>
      <w:bookmarkStart w:id="101" w:name="_Toc467133858"/>
      <w:bookmarkStart w:id="102" w:name="_Toc467501172"/>
      <w:bookmarkStart w:id="103" w:name="_Toc467133859"/>
      <w:bookmarkStart w:id="104" w:name="_Toc467501173"/>
      <w:bookmarkStart w:id="105" w:name="_Toc467133862"/>
      <w:bookmarkStart w:id="106" w:name="_Toc467501176"/>
      <w:bookmarkStart w:id="107" w:name="_Toc467133865"/>
      <w:bookmarkStart w:id="108" w:name="_Toc467501179"/>
      <w:bookmarkStart w:id="109" w:name="_Toc467133866"/>
      <w:bookmarkStart w:id="110" w:name="_Toc467501180"/>
      <w:bookmarkStart w:id="111" w:name="_Toc20494581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083B88">
        <w:rPr>
          <w:caps w:val="0"/>
          <w:sz w:val="22"/>
          <w:szCs w:val="22"/>
        </w:rPr>
        <w:t>UGOTAVLJANJE SPOSOBNOSTI</w:t>
      </w:r>
      <w:bookmarkEnd w:id="111"/>
    </w:p>
    <w:p w14:paraId="52A34BC1" w14:textId="547C3E6E" w:rsidR="005B48AD" w:rsidRPr="00083B88" w:rsidRDefault="00A31CBD" w:rsidP="005B48AD">
      <w:pPr>
        <w:pStyle w:val="Naslov2"/>
        <w:rPr>
          <w:sz w:val="22"/>
          <w:szCs w:val="22"/>
        </w:rPr>
      </w:pPr>
      <w:bookmarkStart w:id="112" w:name="_Toc204945817"/>
      <w:r w:rsidRPr="00083B88">
        <w:rPr>
          <w:sz w:val="22"/>
          <w:szCs w:val="22"/>
        </w:rPr>
        <w:t>U</w:t>
      </w:r>
      <w:r w:rsidR="002838E4" w:rsidRPr="00083B88">
        <w:rPr>
          <w:sz w:val="22"/>
          <w:szCs w:val="22"/>
        </w:rPr>
        <w:t>gotavljanje sposobnosti za sodelovanje v postopku oddaje javnega naročila in dokazila</w:t>
      </w:r>
      <w:bookmarkEnd w:id="112"/>
    </w:p>
    <w:p w14:paraId="5D9DFE5B" w14:textId="2E7B74FF" w:rsidR="00DC2CF5" w:rsidRPr="00083B88" w:rsidRDefault="00736B26" w:rsidP="00DC2CF5">
      <w:pPr>
        <w:rPr>
          <w:sz w:val="22"/>
        </w:rPr>
      </w:pPr>
      <w:r w:rsidRPr="00083B88">
        <w:rPr>
          <w:sz w:val="22"/>
        </w:rPr>
        <w:t>Kandidat</w:t>
      </w:r>
      <w:r w:rsidR="005B48AD" w:rsidRPr="00083B88">
        <w:rPr>
          <w:sz w:val="22"/>
        </w:rPr>
        <w:t xml:space="preserve"> mora izpolnjevati vse v tej točki navedene pogoje</w:t>
      </w:r>
      <w:r w:rsidRPr="00083B88">
        <w:rPr>
          <w:sz w:val="22"/>
        </w:rPr>
        <w:t xml:space="preserve"> in zahteve</w:t>
      </w:r>
      <w:r w:rsidR="005B48AD" w:rsidRPr="00083B88">
        <w:rPr>
          <w:sz w:val="22"/>
        </w:rPr>
        <w:t xml:space="preserve">. </w:t>
      </w:r>
    </w:p>
    <w:p w14:paraId="1133E1B2" w14:textId="77777777" w:rsidR="007738A6" w:rsidRPr="00083B88" w:rsidRDefault="007738A6" w:rsidP="00DC2CF5">
      <w:pPr>
        <w:rPr>
          <w:sz w:val="22"/>
        </w:rPr>
      </w:pPr>
    </w:p>
    <w:p w14:paraId="0E662E14" w14:textId="065A6BCD" w:rsidR="007738A6" w:rsidRPr="00083B88" w:rsidRDefault="007738A6" w:rsidP="3DF3F329">
      <w:pPr>
        <w:rPr>
          <w:sz w:val="22"/>
        </w:rPr>
      </w:pPr>
      <w:r w:rsidRPr="3DF3F329">
        <w:rPr>
          <w:sz w:val="22"/>
        </w:rPr>
        <w:t>Ob predložitvi p</w:t>
      </w:r>
      <w:r w:rsidR="00736B26" w:rsidRPr="3DF3F329">
        <w:rPr>
          <w:sz w:val="22"/>
        </w:rPr>
        <w:t>rijave</w:t>
      </w:r>
      <w:r w:rsidRPr="3DF3F329">
        <w:rPr>
          <w:sz w:val="22"/>
        </w:rPr>
        <w:t xml:space="preserve"> bo naročnik namesto potrdil, ki jih izdajajo javni organi ali tretje osebe, v skladu </w:t>
      </w:r>
      <w:r w:rsidR="0058640D" w:rsidRPr="3DF3F329">
        <w:rPr>
          <w:sz w:val="22"/>
        </w:rPr>
        <w:t>z</w:t>
      </w:r>
      <w:r w:rsidRPr="3DF3F329">
        <w:rPr>
          <w:sz w:val="22"/>
        </w:rPr>
        <w:t xml:space="preserve"> 79. členom ZJN-3 sprejel ESPD, ki </w:t>
      </w:r>
      <w:r w:rsidR="0077559D" w:rsidRPr="3DF3F329">
        <w:rPr>
          <w:sz w:val="22"/>
        </w:rPr>
        <w:t>predstavlja</w:t>
      </w:r>
      <w:r w:rsidRPr="3DF3F329">
        <w:rPr>
          <w:sz w:val="22"/>
        </w:rPr>
        <w:t xml:space="preserve"> lastno izjavo, kot predhodni dokaz v zvezi s točk</w:t>
      </w:r>
      <w:r w:rsidR="0058640D" w:rsidRPr="3DF3F329">
        <w:rPr>
          <w:sz w:val="22"/>
        </w:rPr>
        <w:t>ami</w:t>
      </w:r>
      <w:r w:rsidRPr="3DF3F329">
        <w:rPr>
          <w:sz w:val="22"/>
        </w:rPr>
        <w:t xml:space="preserve"> </w:t>
      </w:r>
      <w:r w:rsidR="00A31CBD" w:rsidRPr="3DF3F329">
        <w:rPr>
          <w:sz w:val="22"/>
        </w:rPr>
        <w:t>9</w:t>
      </w:r>
      <w:r w:rsidRPr="3DF3F329">
        <w:rPr>
          <w:sz w:val="22"/>
        </w:rPr>
        <w:t xml:space="preserve">.1.1 </w:t>
      </w:r>
      <w:r w:rsidR="0058640D" w:rsidRPr="3DF3F329">
        <w:rPr>
          <w:sz w:val="22"/>
        </w:rPr>
        <w:t>do</w:t>
      </w:r>
      <w:r w:rsidRPr="3DF3F329">
        <w:rPr>
          <w:sz w:val="22"/>
        </w:rPr>
        <w:t xml:space="preserve"> </w:t>
      </w:r>
      <w:r w:rsidR="00A31CBD" w:rsidRPr="3DF3F329">
        <w:rPr>
          <w:sz w:val="22"/>
        </w:rPr>
        <w:t>9</w:t>
      </w:r>
      <w:r w:rsidRPr="3DF3F329">
        <w:rPr>
          <w:sz w:val="22"/>
        </w:rPr>
        <w:t>.1.</w:t>
      </w:r>
      <w:r w:rsidR="00A674CB">
        <w:rPr>
          <w:sz w:val="22"/>
        </w:rPr>
        <w:t>5</w:t>
      </w:r>
      <w:r w:rsidRPr="3DF3F329">
        <w:rPr>
          <w:sz w:val="22"/>
        </w:rPr>
        <w:t xml:space="preserve"> teh navodil.</w:t>
      </w:r>
      <w:r w:rsidR="0078518E" w:rsidRPr="3DF3F329">
        <w:rPr>
          <w:sz w:val="22"/>
        </w:rPr>
        <w:t xml:space="preserve"> </w:t>
      </w:r>
    </w:p>
    <w:p w14:paraId="01026287" w14:textId="77777777" w:rsidR="007738A6" w:rsidRPr="00083B88" w:rsidRDefault="007738A6" w:rsidP="005B48AD">
      <w:pPr>
        <w:rPr>
          <w:sz w:val="22"/>
        </w:rPr>
      </w:pPr>
    </w:p>
    <w:p w14:paraId="538A7D6E" w14:textId="0DF5D13E" w:rsidR="007738A6" w:rsidRPr="00083B88" w:rsidRDefault="00736B26" w:rsidP="005B48AD">
      <w:pPr>
        <w:rPr>
          <w:sz w:val="22"/>
        </w:rPr>
      </w:pPr>
      <w:r w:rsidRPr="00083B88">
        <w:rPr>
          <w:sz w:val="22"/>
        </w:rPr>
        <w:t>Kandidat</w:t>
      </w:r>
      <w:r w:rsidR="007738A6" w:rsidRPr="00083B88">
        <w:rPr>
          <w:sz w:val="22"/>
        </w:rPr>
        <w:t xml:space="preserve">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083B88" w:rsidRDefault="007738A6" w:rsidP="005B48AD">
      <w:pPr>
        <w:rPr>
          <w:sz w:val="22"/>
        </w:rPr>
      </w:pPr>
    </w:p>
    <w:p w14:paraId="67E9C1F2" w14:textId="4B41DED5" w:rsidR="007738A6" w:rsidRPr="00083B88" w:rsidRDefault="007738A6" w:rsidP="005B48AD">
      <w:pPr>
        <w:rPr>
          <w:sz w:val="22"/>
        </w:rPr>
      </w:pPr>
      <w:r w:rsidRPr="00083B88">
        <w:rPr>
          <w:sz w:val="22"/>
        </w:rPr>
        <w:t xml:space="preserve">Naročnik bo </w:t>
      </w:r>
      <w:r w:rsidR="00736B26" w:rsidRPr="00083B88">
        <w:rPr>
          <w:sz w:val="22"/>
        </w:rPr>
        <w:t xml:space="preserve">v času pregleda prijav in pred sprejemom odločitve o priznanju sposobnosti </w:t>
      </w:r>
      <w:r w:rsidRPr="00083B88">
        <w:rPr>
          <w:sz w:val="22"/>
        </w:rPr>
        <w:t xml:space="preserve">od </w:t>
      </w:r>
      <w:r w:rsidR="00736B26" w:rsidRPr="00496348">
        <w:rPr>
          <w:sz w:val="22"/>
        </w:rPr>
        <w:t>kandidatov</w:t>
      </w:r>
      <w:r w:rsidRPr="00496348">
        <w:rPr>
          <w:sz w:val="22"/>
        </w:rPr>
        <w:t xml:space="preserve"> </w:t>
      </w:r>
      <w:r w:rsidR="00DC7FB0" w:rsidRPr="00496348">
        <w:rPr>
          <w:sz w:val="22"/>
        </w:rPr>
        <w:t xml:space="preserve">lahko </w:t>
      </w:r>
      <w:r w:rsidRPr="00496348">
        <w:rPr>
          <w:sz w:val="22"/>
        </w:rPr>
        <w:t>zahteval</w:t>
      </w:r>
      <w:r w:rsidRPr="00083B88">
        <w:rPr>
          <w:sz w:val="22"/>
        </w:rPr>
        <w:t>, da predloži</w:t>
      </w:r>
      <w:r w:rsidR="00736B26" w:rsidRPr="00083B88">
        <w:rPr>
          <w:sz w:val="22"/>
        </w:rPr>
        <w:t>jo</w:t>
      </w:r>
      <w:r w:rsidRPr="00083B88">
        <w:rPr>
          <w:sz w:val="22"/>
        </w:rPr>
        <w:t xml:space="preserve"> dokazila</w:t>
      </w:r>
      <w:r w:rsidR="00261DF2" w:rsidRPr="00083B88">
        <w:rPr>
          <w:sz w:val="22"/>
        </w:rPr>
        <w:t xml:space="preserve"> (potrdila, izjave) kot dokaz neobstoja razlogov za izključitev iz </w:t>
      </w:r>
      <w:r w:rsidR="00261DF2" w:rsidRPr="00D7567C">
        <w:rPr>
          <w:sz w:val="22"/>
        </w:rPr>
        <w:t xml:space="preserve">točke </w:t>
      </w:r>
      <w:r w:rsidR="00A31CBD" w:rsidRPr="00D7567C">
        <w:rPr>
          <w:sz w:val="22"/>
        </w:rPr>
        <w:t>9</w:t>
      </w:r>
      <w:r w:rsidR="00261DF2" w:rsidRPr="00D7567C">
        <w:rPr>
          <w:sz w:val="22"/>
        </w:rPr>
        <w:t>.1.1 teh navodil in kot dokaz izpolnjevanja pogoj</w:t>
      </w:r>
      <w:r w:rsidR="0058640D" w:rsidRPr="00D7567C">
        <w:rPr>
          <w:sz w:val="22"/>
        </w:rPr>
        <w:t>ev</w:t>
      </w:r>
      <w:r w:rsidR="00261DF2" w:rsidRPr="00D7567C">
        <w:rPr>
          <w:sz w:val="22"/>
        </w:rPr>
        <w:t xml:space="preserve"> za sodelovanje iz točk </w:t>
      </w:r>
      <w:r w:rsidR="00A31CBD" w:rsidRPr="00D7567C">
        <w:rPr>
          <w:sz w:val="22"/>
        </w:rPr>
        <w:t>9</w:t>
      </w:r>
      <w:r w:rsidR="00261DF2" w:rsidRPr="00D7567C">
        <w:rPr>
          <w:sz w:val="22"/>
        </w:rPr>
        <w:t>.1.2</w:t>
      </w:r>
      <w:r w:rsidR="0058640D" w:rsidRPr="00D7567C">
        <w:rPr>
          <w:sz w:val="22"/>
        </w:rPr>
        <w:t xml:space="preserve"> do </w:t>
      </w:r>
      <w:r w:rsidR="00A31CBD" w:rsidRPr="00D7567C">
        <w:rPr>
          <w:sz w:val="22"/>
        </w:rPr>
        <w:t>9</w:t>
      </w:r>
      <w:r w:rsidR="0058640D" w:rsidRPr="00D7567C">
        <w:rPr>
          <w:sz w:val="22"/>
        </w:rPr>
        <w:t>.1.</w:t>
      </w:r>
      <w:r w:rsidR="001F3861">
        <w:rPr>
          <w:sz w:val="22"/>
        </w:rPr>
        <w:t>5</w:t>
      </w:r>
      <w:r w:rsidR="00261DF2" w:rsidRPr="00D7567C">
        <w:rPr>
          <w:sz w:val="22"/>
        </w:rPr>
        <w:t xml:space="preserve"> teh navodil.</w:t>
      </w:r>
    </w:p>
    <w:p w14:paraId="0DC23C68" w14:textId="77777777" w:rsidR="00261DF2" w:rsidRPr="00083B88" w:rsidRDefault="00261DF2" w:rsidP="005B48AD">
      <w:pPr>
        <w:rPr>
          <w:sz w:val="22"/>
        </w:rPr>
      </w:pPr>
    </w:p>
    <w:p w14:paraId="6F9423F1" w14:textId="705FC74A" w:rsidR="00261DF2" w:rsidRPr="00083B88" w:rsidRDefault="00736B26" w:rsidP="005B48AD">
      <w:pPr>
        <w:rPr>
          <w:sz w:val="22"/>
        </w:rPr>
      </w:pPr>
      <w:r w:rsidRPr="00083B88">
        <w:rPr>
          <w:sz w:val="22"/>
        </w:rPr>
        <w:t>Kandidat</w:t>
      </w:r>
      <w:r w:rsidR="00261DF2" w:rsidRPr="00083B88">
        <w:rPr>
          <w:sz w:val="22"/>
        </w:rPr>
        <w:t xml:space="preserve"> lahko dokazila o neobstoju</w:t>
      </w:r>
      <w:r w:rsidR="0058640D" w:rsidRPr="00083B88">
        <w:rPr>
          <w:sz w:val="22"/>
        </w:rPr>
        <w:t xml:space="preserve"> razlogov za</w:t>
      </w:r>
      <w:r w:rsidR="00261DF2" w:rsidRPr="00083B88">
        <w:rPr>
          <w:sz w:val="22"/>
        </w:rPr>
        <w:t xml:space="preserve"> izključitev iz </w:t>
      </w:r>
      <w:r w:rsidR="00261DF2" w:rsidRPr="00D7567C">
        <w:rPr>
          <w:sz w:val="22"/>
        </w:rPr>
        <w:t xml:space="preserve">točke </w:t>
      </w:r>
      <w:r w:rsidR="00A31CBD" w:rsidRPr="00D7567C">
        <w:rPr>
          <w:sz w:val="22"/>
        </w:rPr>
        <w:t>9</w:t>
      </w:r>
      <w:r w:rsidR="00261DF2" w:rsidRPr="00D7567C">
        <w:rPr>
          <w:sz w:val="22"/>
        </w:rPr>
        <w:t>.1.1 teh navodil in dokazila o izpolnjevanju pogoj</w:t>
      </w:r>
      <w:r w:rsidR="0058640D" w:rsidRPr="00D7567C">
        <w:rPr>
          <w:sz w:val="22"/>
        </w:rPr>
        <w:t>ev za sodelovanje</w:t>
      </w:r>
      <w:r w:rsidR="00261DF2" w:rsidRPr="00D7567C">
        <w:rPr>
          <w:sz w:val="22"/>
        </w:rPr>
        <w:t xml:space="preserve"> iz točk </w:t>
      </w:r>
      <w:r w:rsidR="00A31CBD" w:rsidRPr="00D7567C">
        <w:rPr>
          <w:sz w:val="22"/>
        </w:rPr>
        <w:t>9</w:t>
      </w:r>
      <w:r w:rsidR="00261DF2" w:rsidRPr="00D7567C">
        <w:rPr>
          <w:sz w:val="22"/>
        </w:rPr>
        <w:t>.1.2</w:t>
      </w:r>
      <w:r w:rsidR="0058640D" w:rsidRPr="00D7567C">
        <w:rPr>
          <w:sz w:val="22"/>
        </w:rPr>
        <w:t xml:space="preserve"> do </w:t>
      </w:r>
      <w:r w:rsidR="00A31CBD" w:rsidRPr="00D7567C">
        <w:rPr>
          <w:sz w:val="22"/>
        </w:rPr>
        <w:t>9</w:t>
      </w:r>
      <w:r w:rsidR="0058640D" w:rsidRPr="00D7567C">
        <w:rPr>
          <w:sz w:val="22"/>
        </w:rPr>
        <w:t>.1.</w:t>
      </w:r>
      <w:r w:rsidR="001F3861">
        <w:rPr>
          <w:sz w:val="22"/>
        </w:rPr>
        <w:t>5</w:t>
      </w:r>
      <w:r w:rsidR="00261DF2" w:rsidRPr="00D7567C">
        <w:rPr>
          <w:sz w:val="22"/>
        </w:rPr>
        <w:t xml:space="preserve"> teh navodil predloži tudi </w:t>
      </w:r>
      <w:r w:rsidR="00261DF2" w:rsidRPr="00D7567C">
        <w:rPr>
          <w:sz w:val="22"/>
        </w:rPr>
        <w:lastRenderedPageBreak/>
        <w:t>sam. Naročnik si pridržuje pravico do preveritve verodostojnosti predloženih</w:t>
      </w:r>
      <w:r w:rsidR="00261DF2" w:rsidRPr="00083B88">
        <w:rPr>
          <w:sz w:val="22"/>
        </w:rPr>
        <w:t xml:space="preserve"> dokazil pri podpisniku le-teh.</w:t>
      </w:r>
    </w:p>
    <w:p w14:paraId="2A46E60B" w14:textId="77777777" w:rsidR="00310087" w:rsidRPr="00083B88" w:rsidRDefault="00310087" w:rsidP="005B48AD">
      <w:pPr>
        <w:rPr>
          <w:sz w:val="22"/>
        </w:rPr>
      </w:pPr>
    </w:p>
    <w:p w14:paraId="58F20A6A" w14:textId="4A898CAC" w:rsidR="00261DF2" w:rsidRPr="00083B88" w:rsidRDefault="00261DF2" w:rsidP="005B48AD">
      <w:pPr>
        <w:rPr>
          <w:sz w:val="22"/>
        </w:rPr>
      </w:pPr>
      <w:r w:rsidRPr="00083B88">
        <w:rPr>
          <w:sz w:val="22"/>
        </w:rPr>
        <w:t xml:space="preserve">V kolikor </w:t>
      </w:r>
      <w:r w:rsidR="00736B26" w:rsidRPr="00083B88">
        <w:rPr>
          <w:sz w:val="22"/>
        </w:rPr>
        <w:t>kandidat</w:t>
      </w:r>
      <w:r w:rsidRPr="00083B88">
        <w:rPr>
          <w:sz w:val="22"/>
        </w:rPr>
        <w:t xml:space="preserve"> nima sedeža v </w:t>
      </w:r>
      <w:r w:rsidR="0058640D" w:rsidRPr="00083B88">
        <w:rPr>
          <w:sz w:val="22"/>
        </w:rPr>
        <w:t xml:space="preserve">Republiki </w:t>
      </w:r>
      <w:r w:rsidRPr="00083B88">
        <w:rPr>
          <w:sz w:val="22"/>
        </w:rPr>
        <w:t xml:space="preserve">Sloveniji in ne more pridobiti in predložiti zahtevnih dokumentov, ker država v kateri ima </w:t>
      </w:r>
      <w:r w:rsidR="00736B26" w:rsidRPr="00083B88">
        <w:rPr>
          <w:sz w:val="22"/>
        </w:rPr>
        <w:t>kandidat</w:t>
      </w:r>
      <w:r w:rsidRPr="00083B88">
        <w:rPr>
          <w:sz w:val="22"/>
        </w:rPr>
        <w:t xml:space="preserve"> svoj sedež ne izdaja takšnih dokumentov, jih je mogoče nadomestiti z zapriseženo izjavo, če pa ta v državi v kateri ima </w:t>
      </w:r>
      <w:r w:rsidR="00736B26" w:rsidRPr="00083B88">
        <w:rPr>
          <w:sz w:val="22"/>
        </w:rPr>
        <w:t>kandidat</w:t>
      </w:r>
      <w:r w:rsidRPr="00083B88">
        <w:rPr>
          <w:sz w:val="22"/>
        </w:rPr>
        <w:t xml:space="preserve">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083B88" w:rsidRDefault="00261DF2" w:rsidP="005B48AD">
      <w:pPr>
        <w:rPr>
          <w:sz w:val="22"/>
        </w:rPr>
      </w:pPr>
    </w:p>
    <w:p w14:paraId="35B8EFB0" w14:textId="361DD7FD" w:rsidR="00261DF2" w:rsidRPr="00083B88" w:rsidRDefault="00261DF2" w:rsidP="005B48AD">
      <w:pPr>
        <w:rPr>
          <w:sz w:val="22"/>
        </w:rPr>
      </w:pPr>
      <w:r w:rsidRPr="00D7567C">
        <w:rPr>
          <w:sz w:val="22"/>
        </w:rPr>
        <w:t xml:space="preserve">Za skupne </w:t>
      </w:r>
      <w:r w:rsidR="00736B26" w:rsidRPr="00D7567C">
        <w:rPr>
          <w:sz w:val="22"/>
        </w:rPr>
        <w:t>prijave</w:t>
      </w:r>
      <w:r w:rsidRPr="00D7567C">
        <w:rPr>
          <w:sz w:val="22"/>
        </w:rPr>
        <w:t xml:space="preserve"> in p</w:t>
      </w:r>
      <w:r w:rsidR="00736B26" w:rsidRPr="00D7567C">
        <w:rPr>
          <w:sz w:val="22"/>
        </w:rPr>
        <w:t>rijave</w:t>
      </w:r>
      <w:r w:rsidRPr="00D7567C">
        <w:rPr>
          <w:sz w:val="22"/>
        </w:rPr>
        <w:t xml:space="preserve"> s podizvajalci je potrebno upoštevati še točki </w:t>
      </w:r>
      <w:r w:rsidR="006E739F" w:rsidRPr="00D7567C">
        <w:rPr>
          <w:sz w:val="22"/>
        </w:rPr>
        <w:t>1</w:t>
      </w:r>
      <w:r w:rsidR="00DC7FB0" w:rsidRPr="00D7567C">
        <w:rPr>
          <w:sz w:val="22"/>
        </w:rPr>
        <w:t>2</w:t>
      </w:r>
      <w:r w:rsidRPr="00D7567C">
        <w:rPr>
          <w:sz w:val="22"/>
        </w:rPr>
        <w:t>.3.1 (Skupna p</w:t>
      </w:r>
      <w:r w:rsidR="00736B26" w:rsidRPr="00D7567C">
        <w:rPr>
          <w:sz w:val="22"/>
        </w:rPr>
        <w:t>rijava</w:t>
      </w:r>
      <w:r w:rsidRPr="00D7567C">
        <w:rPr>
          <w:sz w:val="22"/>
        </w:rPr>
        <w:t>) in 1</w:t>
      </w:r>
      <w:r w:rsidR="00DC7FB0" w:rsidRPr="00D7567C">
        <w:rPr>
          <w:sz w:val="22"/>
        </w:rPr>
        <w:t>2</w:t>
      </w:r>
      <w:r w:rsidRPr="00D7567C">
        <w:rPr>
          <w:sz w:val="22"/>
        </w:rPr>
        <w:t>.3.2 (P</w:t>
      </w:r>
      <w:r w:rsidR="00736B26" w:rsidRPr="00D7567C">
        <w:rPr>
          <w:sz w:val="22"/>
        </w:rPr>
        <w:t>rijava</w:t>
      </w:r>
      <w:r w:rsidRPr="00D7567C">
        <w:rPr>
          <w:sz w:val="22"/>
        </w:rPr>
        <w:t xml:space="preserve"> s podizvajalci) teh navodil.</w:t>
      </w:r>
    </w:p>
    <w:p w14:paraId="12CFF52D" w14:textId="77777777" w:rsidR="007738A6" w:rsidRPr="00083B88" w:rsidRDefault="007738A6" w:rsidP="005B48AD">
      <w:pPr>
        <w:rPr>
          <w:sz w:val="22"/>
        </w:rPr>
      </w:pPr>
    </w:p>
    <w:p w14:paraId="4EFD88B4" w14:textId="48A77B9A" w:rsidR="003A77BA" w:rsidRPr="00083B88" w:rsidRDefault="00CE3D01" w:rsidP="003A77BA">
      <w:pPr>
        <w:pStyle w:val="Naslov3"/>
        <w:rPr>
          <w:sz w:val="22"/>
          <w:szCs w:val="22"/>
        </w:rPr>
      </w:pPr>
      <w:bookmarkStart w:id="113" w:name="_Toc464638508"/>
      <w:bookmarkStart w:id="114" w:name="_Toc464638509"/>
      <w:bookmarkStart w:id="115" w:name="_Toc464638510"/>
      <w:bookmarkStart w:id="116" w:name="_Toc464638511"/>
      <w:bookmarkStart w:id="117" w:name="_Toc464638513"/>
      <w:bookmarkStart w:id="118" w:name="_Toc464638514"/>
      <w:bookmarkStart w:id="119" w:name="_Toc464638515"/>
      <w:bookmarkStart w:id="120" w:name="_Toc464638517"/>
      <w:bookmarkStart w:id="121" w:name="_Toc464638519"/>
      <w:bookmarkStart w:id="122" w:name="_Toc464638520"/>
      <w:bookmarkStart w:id="123" w:name="_Toc464638521"/>
      <w:bookmarkStart w:id="124" w:name="_Toc464638522"/>
      <w:bookmarkStart w:id="125" w:name="_Toc464638523"/>
      <w:bookmarkStart w:id="126" w:name="_Toc464638525"/>
      <w:bookmarkStart w:id="127" w:name="_Toc464638526"/>
      <w:bookmarkStart w:id="128" w:name="_Toc464638527"/>
      <w:bookmarkStart w:id="129" w:name="_Toc204945818"/>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083B88">
        <w:rPr>
          <w:sz w:val="22"/>
          <w:szCs w:val="22"/>
        </w:rPr>
        <w:t>Razlogi za izključitev</w:t>
      </w:r>
      <w:bookmarkEnd w:id="129"/>
    </w:p>
    <w:p w14:paraId="5C3D8BD5" w14:textId="77777777" w:rsidR="00310087" w:rsidRPr="00083B88" w:rsidRDefault="00310087" w:rsidP="00310087">
      <w:pPr>
        <w:rPr>
          <w:sz w:val="22"/>
        </w:rPr>
      </w:pPr>
    </w:p>
    <w:p w14:paraId="42F51F18" w14:textId="41BD33DC" w:rsidR="00851A80" w:rsidRPr="00851A80" w:rsidRDefault="00851A80" w:rsidP="00F422CF">
      <w:pPr>
        <w:pStyle w:val="Odstavekseznama"/>
        <w:numPr>
          <w:ilvl w:val="0"/>
          <w:numId w:val="12"/>
        </w:numPr>
        <w:spacing w:line="0" w:lineRule="atLeast"/>
        <w:rPr>
          <w:b/>
          <w:bCs/>
          <w:sz w:val="22"/>
        </w:rPr>
      </w:pPr>
      <w:r w:rsidRPr="00851A80">
        <w:rPr>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50B6B46F" w14:textId="77777777" w:rsidR="00851A80" w:rsidRPr="00851A80" w:rsidRDefault="00851A80" w:rsidP="00851A80">
      <w:pPr>
        <w:spacing w:line="0" w:lineRule="atLeast"/>
        <w:rPr>
          <w:sz w:val="22"/>
        </w:rPr>
      </w:pPr>
    </w:p>
    <w:p w14:paraId="0C34E290" w14:textId="77777777" w:rsidR="00851A80" w:rsidRPr="00851A80" w:rsidRDefault="00851A80" w:rsidP="00851A80">
      <w:pPr>
        <w:spacing w:line="0" w:lineRule="atLeast"/>
        <w:rPr>
          <w:sz w:val="22"/>
        </w:rPr>
      </w:pPr>
      <w:r w:rsidRPr="00851A80">
        <w:rPr>
          <w:sz w:val="22"/>
        </w:rPr>
        <w:t xml:space="preserve">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 </w:t>
      </w:r>
    </w:p>
    <w:p w14:paraId="63E478CA" w14:textId="77777777" w:rsidR="00851A80" w:rsidRPr="00851A80" w:rsidRDefault="00851A80" w:rsidP="00851A80">
      <w:pPr>
        <w:spacing w:line="0" w:lineRule="atLeast"/>
        <w:rPr>
          <w:sz w:val="22"/>
        </w:rPr>
      </w:pPr>
    </w:p>
    <w:p w14:paraId="4EFACC5A" w14:textId="77777777" w:rsidR="00851A80" w:rsidRPr="00851A80" w:rsidRDefault="00851A80" w:rsidP="00851A80">
      <w:pPr>
        <w:spacing w:line="0" w:lineRule="atLeast"/>
        <w:rPr>
          <w:b/>
          <w:bCs/>
          <w:sz w:val="22"/>
          <w:u w:val="single"/>
        </w:rPr>
      </w:pPr>
      <w:r w:rsidRPr="00851A80">
        <w:rPr>
          <w:sz w:val="22"/>
        </w:rPr>
        <w:t xml:space="preserve">Ponudnik lahko potrdila iz Kazenske evidence priloži sam. Tako predložena potrdila ne smejo biti starejša od 4 (štirih) mesecev od roka za oddajo ponudbe. Gospodarski subjekt v Del II: Informacije o povezavi z gospodarskim subjektom, Oddelek B: Informacije o predstavnikih gospodarskega subjekta med drugim vpiše </w:t>
      </w:r>
      <w:r w:rsidRPr="00851A80">
        <w:rPr>
          <w:b/>
          <w:bCs/>
          <w:sz w:val="22"/>
          <w:u w:val="single"/>
        </w:rPr>
        <w:t>podatek o EMŠO za vsakega predstavnika gospodarskega subjekta.</w:t>
      </w:r>
    </w:p>
    <w:p w14:paraId="067E72EA" w14:textId="77777777" w:rsidR="00851A80" w:rsidRPr="00851A80" w:rsidRDefault="00851A80" w:rsidP="00851A80">
      <w:pPr>
        <w:spacing w:line="0" w:lineRule="atLeast"/>
        <w:rPr>
          <w:sz w:val="22"/>
        </w:rPr>
      </w:pPr>
    </w:p>
    <w:p w14:paraId="3C0B22CC" w14:textId="77777777" w:rsidR="00851A80" w:rsidRPr="00851A80" w:rsidRDefault="00851A80" w:rsidP="00851A80">
      <w:pPr>
        <w:spacing w:line="0" w:lineRule="atLeast"/>
        <w:rPr>
          <w:sz w:val="22"/>
        </w:rPr>
      </w:pPr>
      <w:r w:rsidRPr="00851A80">
        <w:rPr>
          <w:sz w:val="22"/>
        </w:rPr>
        <w:t xml:space="preserve">DOKAZILA: Izpolnjeni </w:t>
      </w:r>
      <w:r w:rsidRPr="00851A80">
        <w:rPr>
          <w:b/>
          <w:bCs/>
          <w:sz w:val="22"/>
        </w:rPr>
        <w:t>obrazec ESPD</w:t>
      </w:r>
      <w:r w:rsidRPr="00851A80">
        <w:rPr>
          <w:sz w:val="22"/>
        </w:rPr>
        <w:t xml:space="preserve"> (v »Del III: Razlogi za izključitev, Oddelek A: Razlogi, povezani s kazenskimi obsodbami«) za vse gospodarske subjekte v prijavi in vse fizične osebe. </w:t>
      </w:r>
    </w:p>
    <w:p w14:paraId="1242B0E6" w14:textId="77777777" w:rsidR="00851A80" w:rsidRPr="00851A80" w:rsidRDefault="00851A80" w:rsidP="00851A80">
      <w:pPr>
        <w:spacing w:line="0" w:lineRule="atLeast"/>
        <w:rPr>
          <w:sz w:val="22"/>
        </w:rPr>
      </w:pPr>
    </w:p>
    <w:p w14:paraId="2389114B" w14:textId="729B3F46" w:rsidR="00851A80" w:rsidRPr="00851A80" w:rsidRDefault="00851A80" w:rsidP="00F422CF">
      <w:pPr>
        <w:pStyle w:val="Odstavekseznama"/>
        <w:numPr>
          <w:ilvl w:val="0"/>
          <w:numId w:val="12"/>
        </w:numPr>
        <w:spacing w:line="0" w:lineRule="atLeast"/>
        <w:rPr>
          <w:b/>
          <w:bCs/>
          <w:sz w:val="22"/>
        </w:rPr>
      </w:pPr>
      <w:r w:rsidRPr="00851A80">
        <w:rPr>
          <w:b/>
          <w:bCs/>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C692464" w14:textId="77777777" w:rsidR="00851A80" w:rsidRPr="00851A80" w:rsidRDefault="00851A80" w:rsidP="00851A80">
      <w:pPr>
        <w:spacing w:line="0" w:lineRule="atLeast"/>
        <w:rPr>
          <w:color w:val="FF0000"/>
          <w:sz w:val="22"/>
        </w:rPr>
      </w:pPr>
    </w:p>
    <w:p w14:paraId="48A5E85E" w14:textId="77777777" w:rsidR="00851A80" w:rsidRPr="00851A80" w:rsidRDefault="00851A80" w:rsidP="00851A80">
      <w:pPr>
        <w:spacing w:line="0" w:lineRule="atLeast"/>
        <w:rPr>
          <w:sz w:val="22"/>
        </w:rPr>
      </w:pPr>
      <w:r w:rsidRPr="00851A80">
        <w:rPr>
          <w:sz w:val="22"/>
        </w:rPr>
        <w:t>DOKAZILA: Izpolnjen obrazec ESPD  (v »Del III: Razlogi za izključitev, Oddelek B: Razlogi, povezani s plačilom davkov ali prispevkov za socialno varnost«) za vse gospodarske subjekte v prijavi.</w:t>
      </w:r>
    </w:p>
    <w:p w14:paraId="1FD04866" w14:textId="77777777" w:rsidR="00851A80" w:rsidRPr="00851A80" w:rsidRDefault="00851A80" w:rsidP="00851A80">
      <w:pPr>
        <w:spacing w:line="0" w:lineRule="atLeast"/>
        <w:rPr>
          <w:sz w:val="22"/>
        </w:rPr>
      </w:pPr>
    </w:p>
    <w:p w14:paraId="14763A43" w14:textId="3C33B9C4" w:rsidR="00851A80" w:rsidRPr="00851A80" w:rsidRDefault="00851A80" w:rsidP="00F422CF">
      <w:pPr>
        <w:pStyle w:val="Odstavekseznama"/>
        <w:numPr>
          <w:ilvl w:val="0"/>
          <w:numId w:val="12"/>
        </w:numPr>
        <w:spacing w:line="0" w:lineRule="atLeast"/>
        <w:rPr>
          <w:b/>
          <w:bCs/>
          <w:sz w:val="22"/>
        </w:rPr>
      </w:pPr>
      <w:r w:rsidRPr="00851A80">
        <w:rPr>
          <w:b/>
          <w:bCs/>
          <w:sz w:val="22"/>
        </w:rPr>
        <w:lastRenderedPageBreak/>
        <w:t xml:space="preserve">Gospodarski subjekt na dan, ko poteče rok za oddajo ponudb, ne sme biti uvrščen v evidenco gospodarskih subjektov z </w:t>
      </w:r>
      <w:r w:rsidR="00C531AF" w:rsidRPr="00C531AF">
        <w:rPr>
          <w:b/>
          <w:bCs/>
          <w:sz w:val="22"/>
        </w:rPr>
        <w:t>izrečenimi stranskimi sankcijami izločitve iz postopkov javnega naročanja</w:t>
      </w:r>
      <w:r w:rsidR="00C531AF">
        <w:rPr>
          <w:b/>
          <w:bCs/>
          <w:sz w:val="22"/>
        </w:rPr>
        <w:t xml:space="preserve"> (</w:t>
      </w:r>
      <w:r w:rsidRPr="00851A80">
        <w:rPr>
          <w:b/>
          <w:bCs/>
          <w:sz w:val="22"/>
        </w:rPr>
        <w:t>negativn</w:t>
      </w:r>
      <w:r w:rsidR="00C531AF">
        <w:rPr>
          <w:b/>
          <w:bCs/>
          <w:sz w:val="22"/>
        </w:rPr>
        <w:t>e</w:t>
      </w:r>
      <w:r w:rsidRPr="00851A80">
        <w:rPr>
          <w:b/>
          <w:bCs/>
          <w:sz w:val="22"/>
        </w:rPr>
        <w:t xml:space="preserve"> referenc</w:t>
      </w:r>
      <w:r w:rsidR="00C531AF">
        <w:rPr>
          <w:b/>
          <w:bCs/>
          <w:sz w:val="22"/>
        </w:rPr>
        <w:t>e)</w:t>
      </w:r>
      <w:r w:rsidRPr="00851A80">
        <w:rPr>
          <w:b/>
          <w:bCs/>
          <w:sz w:val="22"/>
        </w:rPr>
        <w:t>.</w:t>
      </w:r>
    </w:p>
    <w:p w14:paraId="16A5E194" w14:textId="77777777" w:rsidR="00851A80" w:rsidRPr="00851A80" w:rsidRDefault="00851A80" w:rsidP="00851A80">
      <w:pPr>
        <w:spacing w:line="0" w:lineRule="atLeast"/>
        <w:rPr>
          <w:sz w:val="22"/>
        </w:rPr>
      </w:pPr>
    </w:p>
    <w:p w14:paraId="74CB97F2" w14:textId="77777777" w:rsidR="00851A80" w:rsidRPr="00851A80" w:rsidRDefault="00851A80" w:rsidP="00851A80">
      <w:pPr>
        <w:spacing w:line="0" w:lineRule="atLeast"/>
        <w:rPr>
          <w:sz w:val="22"/>
        </w:rPr>
      </w:pPr>
      <w:r w:rsidRPr="00851A80">
        <w:rPr>
          <w:sz w:val="22"/>
        </w:rPr>
        <w:t>DOKAZILA: Izpolnjen obrazec ESPD  (v »Del III: Razlogi za izključitev, Oddelek D: Nacionalni razlogi za izključitev«)  za vse gospodarske subjekte v prijavi.</w:t>
      </w:r>
    </w:p>
    <w:p w14:paraId="41910D0F" w14:textId="77777777" w:rsidR="00851A80" w:rsidRPr="00851A80" w:rsidRDefault="00851A80" w:rsidP="00851A80">
      <w:pPr>
        <w:spacing w:line="0" w:lineRule="atLeast"/>
        <w:rPr>
          <w:sz w:val="22"/>
        </w:rPr>
      </w:pPr>
    </w:p>
    <w:p w14:paraId="74AED2E3" w14:textId="2C03941E" w:rsidR="00851A80" w:rsidRPr="00851A80" w:rsidRDefault="00851A80" w:rsidP="00F422CF">
      <w:pPr>
        <w:pStyle w:val="Odstavekseznama"/>
        <w:numPr>
          <w:ilvl w:val="0"/>
          <w:numId w:val="12"/>
        </w:numPr>
        <w:spacing w:line="0" w:lineRule="atLeast"/>
        <w:rPr>
          <w:b/>
          <w:bCs/>
          <w:sz w:val="22"/>
        </w:rPr>
      </w:pPr>
      <w:r w:rsidRPr="00851A80">
        <w:rPr>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71DD3184" w14:textId="77777777" w:rsidR="00851A80" w:rsidRPr="00851A80" w:rsidRDefault="00851A80" w:rsidP="00851A80">
      <w:pPr>
        <w:spacing w:line="0" w:lineRule="atLeast"/>
        <w:rPr>
          <w:sz w:val="22"/>
        </w:rPr>
      </w:pPr>
    </w:p>
    <w:p w14:paraId="4DC19A40" w14:textId="77777777" w:rsidR="00851A80" w:rsidRPr="00851A80" w:rsidRDefault="00851A80" w:rsidP="00851A80">
      <w:pPr>
        <w:spacing w:line="0" w:lineRule="atLeast"/>
        <w:rPr>
          <w:sz w:val="22"/>
        </w:rPr>
      </w:pPr>
      <w:r w:rsidRPr="00851A80">
        <w:rPr>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1747687D" w14:textId="77777777" w:rsidR="00851A80" w:rsidRPr="00851A80" w:rsidRDefault="00851A80" w:rsidP="00851A80">
      <w:pPr>
        <w:spacing w:line="0" w:lineRule="atLeast"/>
        <w:rPr>
          <w:sz w:val="22"/>
        </w:rPr>
      </w:pPr>
    </w:p>
    <w:p w14:paraId="298031B8" w14:textId="77777777" w:rsidR="00851A80" w:rsidRPr="00851A80" w:rsidRDefault="00851A80" w:rsidP="00851A80">
      <w:pPr>
        <w:spacing w:line="0" w:lineRule="atLeast"/>
        <w:rPr>
          <w:sz w:val="22"/>
        </w:rPr>
      </w:pPr>
      <w:r w:rsidRPr="00851A80">
        <w:rPr>
          <w:sz w:val="22"/>
        </w:rPr>
        <w:t xml:space="preserve">DOKAZILA: Izpolnjen obrazec ESPD (v »Del III: Razlogi za izključitev, Oddelek D: Nacionalni razlogi za izključitev«) za vse gospodarske subjekte v prijavi. </w:t>
      </w:r>
    </w:p>
    <w:p w14:paraId="36001D10" w14:textId="77777777" w:rsidR="00851A80" w:rsidRPr="00851A80" w:rsidRDefault="00851A80" w:rsidP="00851A80">
      <w:pPr>
        <w:spacing w:line="0" w:lineRule="atLeast"/>
        <w:rPr>
          <w:color w:val="FF0000"/>
          <w:sz w:val="22"/>
        </w:rPr>
      </w:pPr>
    </w:p>
    <w:p w14:paraId="3D67B1A6" w14:textId="77777777" w:rsidR="00851A80" w:rsidRPr="00851A80" w:rsidRDefault="00851A80" w:rsidP="00851A80">
      <w:pPr>
        <w:spacing w:line="0" w:lineRule="atLeast"/>
        <w:rPr>
          <w:sz w:val="22"/>
        </w:rPr>
      </w:pPr>
      <w:r w:rsidRPr="00851A80">
        <w:rPr>
          <w:sz w:val="22"/>
        </w:rPr>
        <w:t>Neobstoj razlogov za izključitev iz točk 1. do 4. te točke dokumentacije, oziroma dokazovanje obveznih pogojev morajo izkazati naslednji gospodarski subjekti:</w:t>
      </w:r>
    </w:p>
    <w:p w14:paraId="4E17080B" w14:textId="77777777" w:rsidR="00851A80" w:rsidRPr="00851A80" w:rsidRDefault="00851A80" w:rsidP="00851A80">
      <w:pPr>
        <w:spacing w:line="0" w:lineRule="atLeast"/>
        <w:rPr>
          <w:sz w:val="22"/>
        </w:rPr>
      </w:pPr>
    </w:p>
    <w:p w14:paraId="649C668F" w14:textId="77777777" w:rsidR="00851A80" w:rsidRPr="00851A80" w:rsidRDefault="00851A80" w:rsidP="00F422CF">
      <w:pPr>
        <w:numPr>
          <w:ilvl w:val="0"/>
          <w:numId w:val="11"/>
        </w:numPr>
        <w:suppressAutoHyphens/>
        <w:spacing w:line="0" w:lineRule="atLeast"/>
        <w:rPr>
          <w:sz w:val="22"/>
        </w:rPr>
      </w:pPr>
      <w:r w:rsidRPr="00851A80">
        <w:rPr>
          <w:sz w:val="22"/>
        </w:rPr>
        <w:t>kandidat;</w:t>
      </w:r>
    </w:p>
    <w:p w14:paraId="5F17709C" w14:textId="77777777" w:rsidR="00851A80" w:rsidRPr="00851A80" w:rsidRDefault="00851A80" w:rsidP="00F422CF">
      <w:pPr>
        <w:numPr>
          <w:ilvl w:val="0"/>
          <w:numId w:val="11"/>
        </w:numPr>
        <w:suppressAutoHyphens/>
        <w:spacing w:line="0" w:lineRule="atLeast"/>
        <w:rPr>
          <w:sz w:val="22"/>
        </w:rPr>
      </w:pPr>
      <w:r w:rsidRPr="00851A80">
        <w:rPr>
          <w:sz w:val="22"/>
        </w:rPr>
        <w:t>vsi partnerji v skupni prijavi;</w:t>
      </w:r>
    </w:p>
    <w:p w14:paraId="214809C2" w14:textId="77777777" w:rsidR="00851A80" w:rsidRPr="00851A80" w:rsidRDefault="00851A80" w:rsidP="00F422CF">
      <w:pPr>
        <w:numPr>
          <w:ilvl w:val="0"/>
          <w:numId w:val="11"/>
        </w:numPr>
        <w:suppressAutoHyphens/>
        <w:spacing w:line="0" w:lineRule="atLeast"/>
        <w:rPr>
          <w:sz w:val="22"/>
        </w:rPr>
      </w:pPr>
      <w:r w:rsidRPr="00851A80">
        <w:rPr>
          <w:sz w:val="22"/>
        </w:rPr>
        <w:t>vsi podizvajalci.</w:t>
      </w:r>
    </w:p>
    <w:p w14:paraId="63AB1F55" w14:textId="77777777" w:rsidR="00851A80" w:rsidRPr="00851A80" w:rsidRDefault="00851A80" w:rsidP="00851A80">
      <w:pPr>
        <w:spacing w:line="0" w:lineRule="atLeast"/>
        <w:rPr>
          <w:color w:val="FF0000"/>
          <w:sz w:val="22"/>
        </w:rPr>
      </w:pPr>
    </w:p>
    <w:p w14:paraId="36DDE123" w14:textId="77777777" w:rsidR="00851A80" w:rsidRPr="00851A80" w:rsidRDefault="00851A80" w:rsidP="00851A80">
      <w:pPr>
        <w:spacing w:line="0" w:lineRule="atLeast"/>
        <w:rPr>
          <w:sz w:val="22"/>
        </w:rPr>
      </w:pPr>
      <w:r w:rsidRPr="00851A80">
        <w:rPr>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B5CF3BC" w14:textId="77777777" w:rsidR="00851A80" w:rsidRPr="00851A80" w:rsidRDefault="00851A80" w:rsidP="00851A80">
      <w:pPr>
        <w:spacing w:line="0" w:lineRule="atLeast"/>
        <w:rPr>
          <w:b/>
          <w:bCs/>
          <w:sz w:val="22"/>
        </w:rPr>
      </w:pPr>
    </w:p>
    <w:p w14:paraId="6F284D21" w14:textId="3E646647" w:rsidR="003A713A" w:rsidRPr="003A713A" w:rsidRDefault="003A713A" w:rsidP="00F422CF">
      <w:pPr>
        <w:pStyle w:val="Odstavekseznama"/>
        <w:numPr>
          <w:ilvl w:val="0"/>
          <w:numId w:val="12"/>
        </w:numPr>
        <w:spacing w:line="0" w:lineRule="atLeast"/>
        <w:rPr>
          <w:b/>
          <w:bCs/>
          <w:sz w:val="22"/>
        </w:rPr>
      </w:pPr>
      <w:r w:rsidRPr="003A713A">
        <w:rPr>
          <w:b/>
          <w:bCs/>
          <w:sz w:val="22"/>
        </w:rPr>
        <w:t>Če so se pri gospodarskem subjektu pri prejšnji pogodbi o izvedbi javnega naročila ali drugi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kot precejšnje ali stalne pomanjkljivosti pri izpolnjevanju ključnih obveznosti štel naslednje okoliščine:</w:t>
      </w:r>
    </w:p>
    <w:p w14:paraId="71EADA89" w14:textId="77777777" w:rsidR="003A713A" w:rsidRPr="003A713A" w:rsidRDefault="003A713A" w:rsidP="003A713A">
      <w:pPr>
        <w:pStyle w:val="Odstavekseznama"/>
        <w:spacing w:line="0" w:lineRule="atLeast"/>
        <w:rPr>
          <w:b/>
          <w:bCs/>
          <w:sz w:val="22"/>
        </w:rPr>
      </w:pPr>
    </w:p>
    <w:p w14:paraId="7823E57E" w14:textId="5912BC4A" w:rsidR="003A713A" w:rsidRPr="003A713A" w:rsidRDefault="003A713A" w:rsidP="00DC7FB0">
      <w:pPr>
        <w:suppressAutoHyphens/>
        <w:spacing w:line="0" w:lineRule="atLeast"/>
        <w:rPr>
          <w:sz w:val="22"/>
        </w:rPr>
      </w:pPr>
      <w:bookmarkStart w:id="130" w:name="_Hlk45197619"/>
      <w:bookmarkStart w:id="131" w:name="_Hlk47208159"/>
      <w:r w:rsidRPr="003A713A">
        <w:rPr>
          <w:sz w:val="22"/>
        </w:rPr>
        <w:t>Izvajalec je svoje delo po več kot dveh posameznih javnih naročilih opravi</w:t>
      </w:r>
      <w:r w:rsidR="00926AC8">
        <w:rPr>
          <w:sz w:val="22"/>
        </w:rPr>
        <w:t>l</w:t>
      </w:r>
      <w:r w:rsidRPr="003A713A">
        <w:rPr>
          <w:sz w:val="22"/>
        </w:rPr>
        <w:t xml:space="preserve"> v nasprotju s pravili stroke oziroma nestrokovno, nekvalitetno in nepravilno, kar se kaže v tem, da je izvajalec kršil določbe pogodbe, ki so se nanašale na:</w:t>
      </w:r>
    </w:p>
    <w:p w14:paraId="14281261" w14:textId="77777777" w:rsidR="003A713A" w:rsidRPr="003A713A" w:rsidRDefault="003A713A" w:rsidP="00F422CF">
      <w:pPr>
        <w:numPr>
          <w:ilvl w:val="0"/>
          <w:numId w:val="13"/>
        </w:numPr>
        <w:suppressAutoHyphens/>
        <w:spacing w:line="0" w:lineRule="atLeast"/>
        <w:rPr>
          <w:sz w:val="22"/>
        </w:rPr>
      </w:pPr>
      <w:r w:rsidRPr="003A713A">
        <w:rPr>
          <w:sz w:val="22"/>
        </w:rPr>
        <w:t xml:space="preserve">neupoštevanje pisnih navodil, s strani naročnika, </w:t>
      </w:r>
    </w:p>
    <w:p w14:paraId="6055D39A" w14:textId="77777777" w:rsidR="003A713A" w:rsidRPr="003A713A" w:rsidRDefault="003A713A" w:rsidP="00F422CF">
      <w:pPr>
        <w:numPr>
          <w:ilvl w:val="0"/>
          <w:numId w:val="13"/>
        </w:numPr>
        <w:suppressAutoHyphens/>
        <w:spacing w:line="0" w:lineRule="atLeast"/>
        <w:rPr>
          <w:sz w:val="22"/>
        </w:rPr>
      </w:pPr>
      <w:bookmarkStart w:id="132" w:name="_Hlk47208319"/>
      <w:r w:rsidRPr="003A713A">
        <w:rPr>
          <w:sz w:val="22"/>
        </w:rPr>
        <w:t>zamudo pri izvajanju del oziroma nespoštovanje pogodbeno dogovorjenih rokov za začetek, izvajanje in konec del</w:t>
      </w:r>
      <w:bookmarkEnd w:id="132"/>
      <w:r w:rsidRPr="003A713A">
        <w:rPr>
          <w:sz w:val="22"/>
        </w:rPr>
        <w:t>,</w:t>
      </w:r>
    </w:p>
    <w:p w14:paraId="57A395E8" w14:textId="77777777" w:rsidR="003A713A" w:rsidRPr="003A713A" w:rsidRDefault="003A713A" w:rsidP="00F422CF">
      <w:pPr>
        <w:numPr>
          <w:ilvl w:val="0"/>
          <w:numId w:val="13"/>
        </w:numPr>
        <w:suppressAutoHyphens/>
        <w:spacing w:line="0" w:lineRule="atLeast"/>
        <w:rPr>
          <w:sz w:val="22"/>
        </w:rPr>
      </w:pPr>
      <w:r w:rsidRPr="003A713A">
        <w:rPr>
          <w:sz w:val="22"/>
        </w:rPr>
        <w:t xml:space="preserve">neupoštevanje ukrepov, dogovorjenih s pisnim sporazumom o skupnih ukrepih za zagotavljanje varnosti in zdravja pri delu na skupnih deloviščih, </w:t>
      </w:r>
    </w:p>
    <w:p w14:paraId="39BAD2C1" w14:textId="77777777" w:rsidR="003A713A" w:rsidRPr="003A713A" w:rsidRDefault="003A713A" w:rsidP="00F422CF">
      <w:pPr>
        <w:numPr>
          <w:ilvl w:val="0"/>
          <w:numId w:val="13"/>
        </w:numPr>
        <w:suppressAutoHyphens/>
        <w:spacing w:line="0" w:lineRule="atLeast"/>
        <w:rPr>
          <w:sz w:val="22"/>
        </w:rPr>
      </w:pPr>
      <w:r w:rsidRPr="003A713A">
        <w:rPr>
          <w:sz w:val="22"/>
        </w:rPr>
        <w:t xml:space="preserve">prevzeme delovišč/gradbišč zaradi nestrokovno opravljenega dela, </w:t>
      </w:r>
    </w:p>
    <w:p w14:paraId="4F33F80D" w14:textId="77777777" w:rsidR="003A713A" w:rsidRDefault="003A713A" w:rsidP="00F422CF">
      <w:pPr>
        <w:numPr>
          <w:ilvl w:val="0"/>
          <w:numId w:val="13"/>
        </w:numPr>
        <w:suppressAutoHyphens/>
        <w:spacing w:line="0" w:lineRule="atLeast"/>
        <w:rPr>
          <w:sz w:val="22"/>
        </w:rPr>
      </w:pPr>
      <w:r w:rsidRPr="003A713A">
        <w:rPr>
          <w:sz w:val="22"/>
        </w:rPr>
        <w:t>opustitev obveščanja naročnika o vseh okoliščinah, ki so pomembne za izpolnjevanje pravic in obveznosti izvajalca, določenih s pogodbo, ipd.</w:t>
      </w:r>
    </w:p>
    <w:p w14:paraId="07449331" w14:textId="1C93837B" w:rsidR="000050ED" w:rsidRDefault="008C2E77" w:rsidP="00F422CF">
      <w:pPr>
        <w:numPr>
          <w:ilvl w:val="0"/>
          <w:numId w:val="13"/>
        </w:numPr>
        <w:suppressAutoHyphens/>
        <w:spacing w:line="0" w:lineRule="atLeast"/>
        <w:rPr>
          <w:sz w:val="22"/>
        </w:rPr>
      </w:pPr>
      <w:r>
        <w:rPr>
          <w:sz w:val="22"/>
        </w:rPr>
        <w:t>ostale bistvene kršitve določil teh navodil in krovne pogodbe.</w:t>
      </w:r>
    </w:p>
    <w:p w14:paraId="38CF953B" w14:textId="77777777" w:rsidR="000050ED" w:rsidRDefault="000050ED" w:rsidP="000050ED">
      <w:pPr>
        <w:suppressAutoHyphens/>
        <w:spacing w:line="0" w:lineRule="atLeast"/>
        <w:ind w:left="2160"/>
        <w:rPr>
          <w:sz w:val="22"/>
        </w:rPr>
      </w:pPr>
    </w:p>
    <w:p w14:paraId="7CADA436" w14:textId="6BC2DA4C" w:rsidR="000050ED" w:rsidRPr="000050ED" w:rsidRDefault="000050ED" w:rsidP="000050ED">
      <w:pPr>
        <w:suppressAutoHyphens/>
        <w:spacing w:line="0" w:lineRule="atLeast"/>
        <w:rPr>
          <w:sz w:val="22"/>
        </w:rPr>
      </w:pPr>
      <w:r>
        <w:rPr>
          <w:sz w:val="22"/>
        </w:rPr>
        <w:t xml:space="preserve">Navedeno velja za ponudnika, partnerja ali podizvajalca. Za podizvajalca razlog velja, če </w:t>
      </w:r>
      <w:r w:rsidR="00B66DF1">
        <w:rPr>
          <w:sz w:val="22"/>
        </w:rPr>
        <w:t xml:space="preserve">so bila </w:t>
      </w:r>
      <w:r>
        <w:rPr>
          <w:sz w:val="22"/>
        </w:rPr>
        <w:t>v preteklih javnih naročilih</w:t>
      </w:r>
      <w:r w:rsidR="00B66DF1">
        <w:rPr>
          <w:sz w:val="22"/>
        </w:rPr>
        <w:t>,</w:t>
      </w:r>
      <w:r>
        <w:rPr>
          <w:sz w:val="22"/>
        </w:rPr>
        <w:t xml:space="preserve"> v katerih je do navedenih okoliščin prišlo</w:t>
      </w:r>
      <w:r w:rsidR="00B66DF1">
        <w:rPr>
          <w:sz w:val="22"/>
        </w:rPr>
        <w:t>,</w:t>
      </w:r>
      <w:r>
        <w:rPr>
          <w:sz w:val="22"/>
        </w:rPr>
        <w:t xml:space="preserve"> podizvajalcu izvršena neposredna plačila. </w:t>
      </w:r>
    </w:p>
    <w:bookmarkEnd w:id="130"/>
    <w:bookmarkEnd w:id="131"/>
    <w:p w14:paraId="17BFDE92" w14:textId="77777777" w:rsidR="003A713A" w:rsidRPr="003A713A" w:rsidRDefault="003A713A" w:rsidP="003A713A">
      <w:pPr>
        <w:spacing w:line="0" w:lineRule="atLeast"/>
        <w:rPr>
          <w:sz w:val="22"/>
        </w:rPr>
      </w:pPr>
    </w:p>
    <w:p w14:paraId="36CA4455" w14:textId="53F28A60" w:rsidR="003A713A" w:rsidRPr="002F584F" w:rsidRDefault="003A713A" w:rsidP="003A713A">
      <w:pPr>
        <w:spacing w:line="0" w:lineRule="atLeast"/>
        <w:rPr>
          <w:rFonts w:cs="Arial"/>
          <w:sz w:val="22"/>
        </w:rPr>
      </w:pPr>
      <w:r w:rsidRPr="002F584F">
        <w:rPr>
          <w:rFonts w:cs="Arial"/>
          <w:sz w:val="22"/>
        </w:rPr>
        <w:t>DOKAZILA:</w:t>
      </w:r>
    </w:p>
    <w:p w14:paraId="08AC3AB0" w14:textId="77777777" w:rsidR="003A713A" w:rsidRDefault="003A713A" w:rsidP="003A713A">
      <w:pPr>
        <w:spacing w:line="0" w:lineRule="atLeast"/>
        <w:rPr>
          <w:sz w:val="22"/>
        </w:rPr>
      </w:pPr>
      <w:r w:rsidRPr="002F584F">
        <w:rPr>
          <w:sz w:val="22"/>
        </w:rPr>
        <w:t xml:space="preserve">Izpolnjen </w:t>
      </w:r>
      <w:r w:rsidRPr="002F584F">
        <w:rPr>
          <w:b/>
          <w:bCs/>
          <w:sz w:val="22"/>
        </w:rPr>
        <w:t>obrazec ESPD</w:t>
      </w:r>
      <w:r w:rsidRPr="002F584F">
        <w:rPr>
          <w:sz w:val="22"/>
        </w:rPr>
        <w:t xml:space="preserve"> (»Del III: Razlogi za izključitev, Oddelek C: Razlogi, povezani z insolventnostjo, nasprotjem interesov ali kršitvijo poklicnih pravil; Predčasna odpoved pogodbe, odškodnina ali druge primerljive sankcije«) za vse gospodarske subjekte v ponudbi.</w:t>
      </w:r>
    </w:p>
    <w:p w14:paraId="2701C5A3" w14:textId="77777777" w:rsidR="00E41BBD" w:rsidRDefault="00E41BBD" w:rsidP="003A713A">
      <w:pPr>
        <w:spacing w:line="0" w:lineRule="atLeast"/>
        <w:rPr>
          <w:sz w:val="22"/>
        </w:rPr>
      </w:pPr>
    </w:p>
    <w:p w14:paraId="65975531" w14:textId="6333396B" w:rsidR="00E41BBD" w:rsidRDefault="00E41BBD" w:rsidP="003A713A">
      <w:pPr>
        <w:spacing w:line="0" w:lineRule="atLeast"/>
        <w:rPr>
          <w:rFonts w:cs="Arial"/>
          <w:sz w:val="22"/>
        </w:rPr>
      </w:pPr>
      <w:r w:rsidRPr="003A713A">
        <w:rPr>
          <w:rFonts w:cs="Arial"/>
          <w:sz w:val="22"/>
        </w:rPr>
        <w:t xml:space="preserve">IZPOLNJEVANJE POGOJA: </w:t>
      </w:r>
      <w:r w:rsidR="00432692">
        <w:rPr>
          <w:rFonts w:cs="Arial"/>
          <w:sz w:val="22"/>
        </w:rPr>
        <w:t>kandidat</w:t>
      </w:r>
      <w:r w:rsidRPr="003A713A">
        <w:rPr>
          <w:rFonts w:cs="Arial"/>
          <w:sz w:val="22"/>
        </w:rPr>
        <w:t>, vsi partnerji v skupni ponudb</w:t>
      </w:r>
      <w:r>
        <w:rPr>
          <w:rFonts w:cs="Arial"/>
          <w:sz w:val="22"/>
        </w:rPr>
        <w:t>i</w:t>
      </w:r>
      <w:r w:rsidR="79AA3267" w:rsidRPr="27456BB9">
        <w:rPr>
          <w:rFonts w:cs="Arial"/>
          <w:sz w:val="22"/>
        </w:rPr>
        <w:t>,</w:t>
      </w:r>
      <w:r w:rsidR="79AA3267" w:rsidRPr="447A4E9A">
        <w:rPr>
          <w:rFonts w:cs="Arial"/>
          <w:sz w:val="22"/>
        </w:rPr>
        <w:t xml:space="preserve"> vsi podizvajalci</w:t>
      </w:r>
    </w:p>
    <w:p w14:paraId="0B3918DD" w14:textId="77777777" w:rsidR="00246A9E" w:rsidRDefault="00246A9E" w:rsidP="003A713A">
      <w:pPr>
        <w:spacing w:line="0" w:lineRule="atLeast"/>
        <w:rPr>
          <w:rFonts w:cs="Arial"/>
          <w:sz w:val="22"/>
        </w:rPr>
      </w:pPr>
    </w:p>
    <w:p w14:paraId="7CA056E6" w14:textId="77777777" w:rsidR="00246A9E" w:rsidRDefault="00246A9E" w:rsidP="003A713A">
      <w:pPr>
        <w:spacing w:line="0" w:lineRule="atLeast"/>
        <w:rPr>
          <w:rFonts w:cs="Arial"/>
          <w:sz w:val="22"/>
        </w:rPr>
      </w:pPr>
    </w:p>
    <w:p w14:paraId="216FE5D1" w14:textId="47162E44" w:rsidR="00246A9E" w:rsidRPr="0022450C" w:rsidRDefault="00246A9E" w:rsidP="61D06C8F">
      <w:pPr>
        <w:pStyle w:val="Odstavekseznama"/>
        <w:numPr>
          <w:ilvl w:val="0"/>
          <w:numId w:val="12"/>
        </w:numPr>
        <w:spacing w:line="0" w:lineRule="atLeast"/>
        <w:rPr>
          <w:b/>
          <w:bCs/>
          <w:sz w:val="22"/>
        </w:rPr>
      </w:pPr>
      <w:r w:rsidRPr="0022450C">
        <w:rPr>
          <w:b/>
          <w:bCs/>
          <w:sz w:val="22"/>
        </w:rPr>
        <w:t xml:space="preserve">Hujša kršitev poklicnih pravil: Naročnik bo iz postopka javnega naročanja izločil ponudnika, če bo z ustreznimi sredstvi izkazal, da je gospodarski subjekt zagrešil hujšo kršitev poklicnih pravil, zaradi česar je omajana njegova integriteta. Kot ustrezna sredstva štejejo pravnomočne odločbe inšpekcijskih organov. </w:t>
      </w:r>
    </w:p>
    <w:p w14:paraId="5A9DFBE3" w14:textId="77777777" w:rsidR="00246A9E" w:rsidRDefault="00246A9E" w:rsidP="00246A9E">
      <w:pPr>
        <w:spacing w:line="0" w:lineRule="atLeast"/>
        <w:rPr>
          <w:sz w:val="22"/>
        </w:rPr>
      </w:pPr>
    </w:p>
    <w:p w14:paraId="58004369" w14:textId="7257CB08" w:rsidR="00246A9E" w:rsidRPr="00246A9E" w:rsidRDefault="00246A9E" w:rsidP="00246A9E">
      <w:pPr>
        <w:spacing w:line="0" w:lineRule="atLeast"/>
        <w:rPr>
          <w:sz w:val="22"/>
        </w:rPr>
      </w:pPr>
      <w:r>
        <w:rPr>
          <w:sz w:val="22"/>
        </w:rPr>
        <w:t>IZPOLNJEVANJE POGOJA: kandidat, vsi partnerji v skupni ponudbi</w:t>
      </w:r>
      <w:r w:rsidR="000050ED">
        <w:rPr>
          <w:sz w:val="22"/>
        </w:rPr>
        <w:t xml:space="preserve"> in podizvajalec</w:t>
      </w:r>
    </w:p>
    <w:p w14:paraId="62F6EE18" w14:textId="74B17E56" w:rsidR="00851A80" w:rsidRPr="00851A80" w:rsidRDefault="00851A80" w:rsidP="00851A80">
      <w:pPr>
        <w:spacing w:line="0" w:lineRule="atLeast"/>
        <w:rPr>
          <w:rFonts w:cs="Arial"/>
          <w:sz w:val="22"/>
        </w:rPr>
      </w:pPr>
    </w:p>
    <w:p w14:paraId="3618F18D" w14:textId="03A1318C" w:rsidR="00851A80" w:rsidRPr="00851A80" w:rsidRDefault="00851A80" w:rsidP="00F422CF">
      <w:pPr>
        <w:pStyle w:val="Odstavekseznama"/>
        <w:numPr>
          <w:ilvl w:val="0"/>
          <w:numId w:val="12"/>
        </w:numPr>
        <w:spacing w:line="0" w:lineRule="atLeast"/>
        <w:rPr>
          <w:b/>
          <w:bCs/>
          <w:sz w:val="22"/>
        </w:rPr>
      </w:pPr>
      <w:r w:rsidRPr="00851A80">
        <w:rPr>
          <w:b/>
          <w:bCs/>
          <w:sz w:val="22"/>
        </w:rPr>
        <w:t>Gospodarski subjekt na podlagi sklepa Sveta (SZVP) 2022/578 z dne 8. aprila 2022 o spremembi Sklepa 2014/512/SZVP o omejevalnih ukrepih zaradi delovanja Rusije, ki povzroča destabilizacijo razmer v Ukrajini, ne sme biti v naslednjih situacijah:</w:t>
      </w:r>
    </w:p>
    <w:p w14:paraId="75F77819" w14:textId="77777777" w:rsidR="00851A80" w:rsidRPr="00851A80" w:rsidRDefault="00851A80" w:rsidP="00851A80">
      <w:pPr>
        <w:spacing w:line="0" w:lineRule="atLeast"/>
        <w:rPr>
          <w:b/>
          <w:bCs/>
          <w:sz w:val="22"/>
        </w:rPr>
      </w:pPr>
    </w:p>
    <w:p w14:paraId="31C75B08" w14:textId="16EFC7BE" w:rsidR="00851A80" w:rsidRPr="00851A80" w:rsidRDefault="00851A80" w:rsidP="009D7E03">
      <w:pPr>
        <w:spacing w:line="0" w:lineRule="atLeast"/>
        <w:ind w:left="709"/>
        <w:rPr>
          <w:b/>
          <w:bCs/>
          <w:sz w:val="22"/>
        </w:rPr>
      </w:pPr>
      <w:r w:rsidRPr="00851A80">
        <w:rPr>
          <w:b/>
          <w:bCs/>
          <w:sz w:val="22"/>
        </w:rPr>
        <w:t xml:space="preserve">- </w:t>
      </w:r>
      <w:r w:rsidR="0093396E">
        <w:rPr>
          <w:b/>
          <w:bCs/>
          <w:sz w:val="22"/>
        </w:rPr>
        <w:t xml:space="preserve"> </w:t>
      </w:r>
      <w:r w:rsidR="00246A9E">
        <w:rPr>
          <w:b/>
          <w:bCs/>
          <w:sz w:val="22"/>
        </w:rPr>
        <w:t xml:space="preserve"> </w:t>
      </w:r>
      <w:r w:rsidRPr="00851A80">
        <w:rPr>
          <w:b/>
          <w:bCs/>
          <w:sz w:val="22"/>
        </w:rPr>
        <w:t>ruski državljan ali fizična ali pravna oseba, subjekt ali organ s sedežem v Rusiji,</w:t>
      </w:r>
    </w:p>
    <w:p w14:paraId="47FC16CD" w14:textId="31294C30" w:rsidR="00851A80" w:rsidRPr="00851A80" w:rsidRDefault="00851A80" w:rsidP="009D7E03">
      <w:pPr>
        <w:spacing w:line="0" w:lineRule="atLeast"/>
        <w:ind w:left="993" w:hanging="284"/>
        <w:rPr>
          <w:b/>
          <w:bCs/>
          <w:sz w:val="22"/>
        </w:rPr>
      </w:pPr>
      <w:r w:rsidRPr="00851A80">
        <w:rPr>
          <w:b/>
          <w:bCs/>
          <w:sz w:val="22"/>
        </w:rPr>
        <w:t>-</w:t>
      </w:r>
      <w:r w:rsidR="009D7E03">
        <w:rPr>
          <w:b/>
          <w:bCs/>
          <w:sz w:val="22"/>
        </w:rPr>
        <w:t xml:space="preserve"> </w:t>
      </w:r>
      <w:r w:rsidRPr="00851A80">
        <w:rPr>
          <w:b/>
          <w:bCs/>
          <w:sz w:val="22"/>
        </w:rPr>
        <w:t>pravna oseba, subjekt ali organ, katerih več kot 50-odstotni delež je v neposredni ali posredni lasti subjekta iz prejšnje alineje, ali</w:t>
      </w:r>
    </w:p>
    <w:p w14:paraId="2D038898" w14:textId="1A695359" w:rsidR="00851A80" w:rsidRPr="00851A80" w:rsidRDefault="00851A80" w:rsidP="009D7E03">
      <w:pPr>
        <w:spacing w:line="0" w:lineRule="atLeast"/>
        <w:ind w:left="851" w:hanging="142"/>
        <w:rPr>
          <w:b/>
          <w:bCs/>
          <w:sz w:val="22"/>
        </w:rPr>
      </w:pPr>
      <w:r w:rsidRPr="00851A80">
        <w:rPr>
          <w:b/>
          <w:bCs/>
          <w:sz w:val="22"/>
        </w:rPr>
        <w:t xml:space="preserve">- </w:t>
      </w:r>
      <w:r w:rsidR="00246A9E">
        <w:rPr>
          <w:b/>
          <w:bCs/>
          <w:sz w:val="22"/>
        </w:rPr>
        <w:t xml:space="preserve"> </w:t>
      </w:r>
      <w:r w:rsidRPr="00851A80">
        <w:rPr>
          <w:b/>
          <w:bCs/>
          <w:sz w:val="22"/>
        </w:rPr>
        <w:t xml:space="preserve">fizična ali pravna oseba, subjekt ali organ, ki deluje v imenu ali po navodilih </w:t>
      </w:r>
      <w:r w:rsidR="00246A9E">
        <w:rPr>
          <w:b/>
          <w:bCs/>
          <w:sz w:val="22"/>
        </w:rPr>
        <w:t xml:space="preserve">  </w:t>
      </w:r>
      <w:r w:rsidRPr="00851A80">
        <w:rPr>
          <w:b/>
          <w:bCs/>
          <w:sz w:val="22"/>
        </w:rPr>
        <w:t>subjektov iz prejšnjih dveh alinej.</w:t>
      </w:r>
    </w:p>
    <w:p w14:paraId="7B9C0C0D" w14:textId="77777777" w:rsidR="00851A80" w:rsidRPr="00851A80" w:rsidRDefault="00851A80" w:rsidP="00851A80">
      <w:pPr>
        <w:spacing w:line="0" w:lineRule="atLeast"/>
        <w:rPr>
          <w:b/>
          <w:bCs/>
          <w:sz w:val="22"/>
        </w:rPr>
      </w:pPr>
    </w:p>
    <w:p w14:paraId="2C8750F3" w14:textId="77777777" w:rsidR="00851A80" w:rsidRPr="00851A80" w:rsidRDefault="00851A80" w:rsidP="00851A80">
      <w:pPr>
        <w:spacing w:line="0" w:lineRule="atLeast"/>
        <w:rPr>
          <w:b/>
          <w:bCs/>
          <w:sz w:val="22"/>
        </w:rPr>
      </w:pPr>
      <w:r w:rsidRPr="00851A80">
        <w:rPr>
          <w:b/>
          <w:bCs/>
          <w:sz w:val="22"/>
        </w:rPr>
        <w:t>Enako velja za podizvajalca ali subjekt, na katerega zmogljivosti se sklicuje ponudnik, če predstavlja več kot 10 % vrednosti  javnega naročila.</w:t>
      </w:r>
    </w:p>
    <w:p w14:paraId="5E39486D" w14:textId="77777777" w:rsidR="00851A80" w:rsidRPr="00851A80" w:rsidRDefault="00851A80" w:rsidP="00851A80">
      <w:pPr>
        <w:pStyle w:val="Odstavekseznama"/>
        <w:spacing w:line="0" w:lineRule="atLeast"/>
        <w:rPr>
          <w:rFonts w:cs="Arial"/>
          <w:sz w:val="22"/>
        </w:rPr>
      </w:pPr>
    </w:p>
    <w:p w14:paraId="569C68BE" w14:textId="6650EB5C" w:rsidR="00851A80" w:rsidRDefault="00851A80" w:rsidP="00851A80">
      <w:pPr>
        <w:rPr>
          <w:rFonts w:cs="Arial"/>
          <w:sz w:val="22"/>
        </w:rPr>
      </w:pPr>
      <w:r w:rsidRPr="00851A80">
        <w:rPr>
          <w:rFonts w:cs="Arial"/>
          <w:sz w:val="22"/>
        </w:rPr>
        <w:t>DOKAZILA</w:t>
      </w:r>
      <w:r w:rsidRPr="009E52DB">
        <w:rPr>
          <w:rFonts w:cs="Arial"/>
          <w:sz w:val="22"/>
        </w:rPr>
        <w:t xml:space="preserve">: </w:t>
      </w:r>
      <w:r w:rsidR="009E52DB" w:rsidRPr="009E52DB">
        <w:rPr>
          <w:rFonts w:cs="Arial"/>
          <w:sz w:val="22"/>
        </w:rPr>
        <w:t>Predložen</w:t>
      </w:r>
      <w:r w:rsidRPr="009E52DB">
        <w:rPr>
          <w:rFonts w:cs="Arial"/>
          <w:sz w:val="22"/>
        </w:rPr>
        <w:t xml:space="preserve"> obrazec »ESPD« za</w:t>
      </w:r>
      <w:r w:rsidRPr="00851A80">
        <w:rPr>
          <w:rFonts w:cs="Arial"/>
          <w:sz w:val="22"/>
        </w:rPr>
        <w:t xml:space="preserve"> vse gospodarske subjekte v ponudbi (tudi za podizvajalce, partnerje v skupni ponudbi in subjekte, katerih zmogljivosti namerava uporabiti ponudnik v skladu z 81. členom ZJN-3)</w:t>
      </w:r>
    </w:p>
    <w:p w14:paraId="0A50953A" w14:textId="77777777" w:rsidR="009E52DB" w:rsidRDefault="009E52DB" w:rsidP="00851A80">
      <w:pPr>
        <w:rPr>
          <w:rFonts w:cs="Arial"/>
          <w:sz w:val="22"/>
        </w:rPr>
      </w:pPr>
    </w:p>
    <w:p w14:paraId="5F2DB2BD" w14:textId="66625D7C" w:rsidR="009E52DB" w:rsidRDefault="009E52DB" w:rsidP="00851A80">
      <w:pPr>
        <w:rPr>
          <w:rFonts w:cs="Arial"/>
          <w:sz w:val="22"/>
        </w:rPr>
      </w:pPr>
      <w:r>
        <w:rPr>
          <w:rFonts w:cs="Arial"/>
          <w:sz w:val="22"/>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 gospodarski subjekt, če se izkaže, da je pred ali med postopkom javnega naročanja ta subjekt v položaju iz točke 9.1.1. – 5 alineja teh navodil.</w:t>
      </w:r>
    </w:p>
    <w:p w14:paraId="0C54A7B5" w14:textId="77777777" w:rsidR="00010A21" w:rsidRDefault="00010A21" w:rsidP="00851A80">
      <w:pPr>
        <w:rPr>
          <w:rFonts w:cs="Arial"/>
          <w:sz w:val="22"/>
        </w:rPr>
      </w:pPr>
    </w:p>
    <w:p w14:paraId="26B8C518" w14:textId="3D585D04" w:rsidR="00010A21" w:rsidRPr="00010A21" w:rsidRDefault="00010A21" w:rsidP="26A7C0AA">
      <w:pPr>
        <w:rPr>
          <w:rFonts w:cs="Arial"/>
          <w:b/>
          <w:bCs/>
          <w:sz w:val="22"/>
        </w:rPr>
      </w:pPr>
      <w:r w:rsidRPr="46CCEA5D">
        <w:rPr>
          <w:rFonts w:cs="Arial"/>
          <w:b/>
          <w:bCs/>
          <w:sz w:val="22"/>
        </w:rPr>
        <w:t>Popravni mehanizem:</w:t>
      </w:r>
    </w:p>
    <w:p w14:paraId="3958CC6F" w14:textId="23DB652D" w:rsidR="00010A21" w:rsidRPr="00851A80" w:rsidRDefault="00010A21" w:rsidP="00851A80">
      <w:pPr>
        <w:rPr>
          <w:rFonts w:cs="Arial"/>
          <w:sz w:val="22"/>
        </w:rPr>
      </w:pPr>
      <w:r w:rsidRPr="00010A21">
        <w:rPr>
          <w:rFonts w:cs="Arial"/>
          <w:sz w:val="22"/>
        </w:rPr>
        <w:t xml:space="preserve">Gospodarski subjekt, ki je v enem od položajev iz prvega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w:t>
      </w:r>
      <w:r w:rsidRPr="00010A21">
        <w:rPr>
          <w:rFonts w:cs="Arial"/>
          <w:sz w:val="22"/>
        </w:rPr>
        <w:lastRenderedPageBreak/>
        <w:t>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5A6F9051" w14:textId="5CF72601" w:rsidR="00851A80" w:rsidRPr="00010A21" w:rsidRDefault="00851A80" w:rsidP="00851A80">
      <w:pPr>
        <w:spacing w:line="0" w:lineRule="atLeast"/>
        <w:rPr>
          <w:rFonts w:cs="Arial"/>
          <w:sz w:val="22"/>
        </w:rPr>
      </w:pPr>
    </w:p>
    <w:p w14:paraId="66D0400C" w14:textId="77777777" w:rsidR="00D96DA7" w:rsidRPr="003A713A" w:rsidRDefault="0073283A" w:rsidP="003353C1">
      <w:pPr>
        <w:pStyle w:val="Naslov3"/>
        <w:rPr>
          <w:rFonts w:eastAsia="Calibri" w:cs="Arial"/>
          <w:b w:val="0"/>
          <w:bCs w:val="0"/>
          <w:sz w:val="24"/>
          <w:szCs w:val="24"/>
        </w:rPr>
      </w:pPr>
      <w:bookmarkStart w:id="133" w:name="_Toc464638529"/>
      <w:bookmarkStart w:id="134" w:name="_Toc204945819"/>
      <w:bookmarkStart w:id="135" w:name="_Toc336851742"/>
      <w:bookmarkStart w:id="136" w:name="_Toc336851790"/>
      <w:bookmarkEnd w:id="133"/>
      <w:r w:rsidRPr="003A713A">
        <w:rPr>
          <w:rFonts w:cs="Arial"/>
          <w:sz w:val="24"/>
          <w:szCs w:val="24"/>
        </w:rPr>
        <w:t>Pogoji za sodelovanje glede ustreznosti za opravljanje poklicne dejavnosti</w:t>
      </w:r>
      <w:bookmarkEnd w:id="134"/>
    </w:p>
    <w:p w14:paraId="3DDA2628" w14:textId="38C1E094" w:rsidR="003A713A" w:rsidRPr="003A713A" w:rsidRDefault="003A713A" w:rsidP="003A713A">
      <w:pPr>
        <w:shd w:val="clear" w:color="auto" w:fill="FFFFFF"/>
        <w:tabs>
          <w:tab w:val="left" w:pos="887"/>
        </w:tabs>
        <w:rPr>
          <w:rFonts w:cs="Arial"/>
          <w:b/>
          <w:bCs/>
          <w:sz w:val="22"/>
        </w:rPr>
      </w:pPr>
      <w:bookmarkStart w:id="137" w:name="_Toc464638533"/>
      <w:bookmarkStart w:id="138" w:name="_Hlk534698697"/>
      <w:bookmarkEnd w:id="135"/>
      <w:bookmarkEnd w:id="136"/>
      <w:bookmarkEnd w:id="137"/>
      <w:r w:rsidRPr="003A713A">
        <w:rPr>
          <w:rFonts w:cs="Arial"/>
          <w:b/>
          <w:bCs/>
          <w:sz w:val="24"/>
          <w:szCs w:val="24"/>
        </w:rPr>
        <w:t>1</w:t>
      </w:r>
      <w:r w:rsidRPr="003A713A">
        <w:rPr>
          <w:rFonts w:cs="Arial"/>
          <w:b/>
          <w:bCs/>
          <w:sz w:val="22"/>
        </w:rPr>
        <w:t xml:space="preserve">. </w:t>
      </w:r>
      <w:r w:rsidR="00776794">
        <w:rPr>
          <w:rFonts w:cs="Arial"/>
          <w:b/>
          <w:bCs/>
          <w:sz w:val="22"/>
        </w:rPr>
        <w:t>Kandidat</w:t>
      </w:r>
      <w:r w:rsidRPr="003A713A">
        <w:rPr>
          <w:rFonts w:cs="Arial"/>
          <w:b/>
          <w:bCs/>
          <w:sz w:val="22"/>
        </w:rPr>
        <w:t xml:space="preserve"> mora biti vpisan v enega od poklicnih ali poslovnih registrov, ki se vodijo v državi članici, v </w:t>
      </w:r>
      <w:r w:rsidRPr="003A713A">
        <w:rPr>
          <w:b/>
          <w:bCs/>
          <w:sz w:val="22"/>
        </w:rPr>
        <w:t>kate</w:t>
      </w:r>
      <w:r w:rsidRPr="003A713A">
        <w:rPr>
          <w:rFonts w:cs="Arial"/>
          <w:b/>
          <w:bCs/>
          <w:sz w:val="22"/>
        </w:rPr>
        <w:t>ri ima gospodarski subjekt sedež. Seznam poklicnih ali poslovnih registrov v državah članicah Evropske unije določa Priloga XI Direktive 2014/24/EU. Ponudnik mora biti registriran za dejavnost, ki je predmet tega javnega naročila.</w:t>
      </w:r>
    </w:p>
    <w:p w14:paraId="74F6B115" w14:textId="77777777" w:rsidR="003A713A" w:rsidRPr="003A713A" w:rsidRDefault="003A713A" w:rsidP="003A713A">
      <w:pPr>
        <w:rPr>
          <w:rFonts w:cs="Arial"/>
          <w:sz w:val="22"/>
        </w:rPr>
      </w:pPr>
    </w:p>
    <w:p w14:paraId="36F469B1" w14:textId="77777777" w:rsidR="003A713A" w:rsidRPr="003A713A" w:rsidRDefault="003A713A" w:rsidP="003A713A">
      <w:pPr>
        <w:rPr>
          <w:rFonts w:cs="Arial"/>
          <w:sz w:val="22"/>
        </w:rPr>
      </w:pPr>
      <w:r w:rsidRPr="003A713A">
        <w:rPr>
          <w:rFonts w:cs="Arial"/>
          <w:sz w:val="22"/>
        </w:rPr>
        <w:t xml:space="preserve">DOKAZILO: Izpolnjen </w:t>
      </w:r>
      <w:r w:rsidRPr="003A713A">
        <w:rPr>
          <w:rFonts w:cs="Arial"/>
          <w:b/>
          <w:bCs/>
          <w:sz w:val="22"/>
        </w:rPr>
        <w:t>o</w:t>
      </w:r>
      <w:r w:rsidRPr="003A713A">
        <w:rPr>
          <w:rFonts w:cs="Arial"/>
          <w:b/>
          <w:sz w:val="22"/>
        </w:rPr>
        <w:t xml:space="preserve">brazec ESPD </w:t>
      </w:r>
      <w:r w:rsidRPr="003A713A">
        <w:rPr>
          <w:rFonts w:cs="Arial"/>
          <w:sz w:val="22"/>
        </w:rPr>
        <w:t xml:space="preserve">(v »Del IV: Pogoji za sodelovanje, Skupna navedba za vse pogoje za sodelovanje, Glede pogojev za sodelovanje gospodarski subjekt izjavlja, da….) in </w:t>
      </w:r>
      <w:r w:rsidRPr="003A713A">
        <w:rPr>
          <w:rFonts w:cs="Arial"/>
          <w:b/>
          <w:bCs/>
          <w:sz w:val="22"/>
        </w:rPr>
        <w:t xml:space="preserve">obrazec Ponudba. </w:t>
      </w:r>
      <w:r w:rsidRPr="003A713A">
        <w:rPr>
          <w:rFonts w:cs="Arial"/>
          <w:sz w:val="22"/>
        </w:rPr>
        <w:t xml:space="preserve">Obrazec ESPD mora vsebovati vse potrebne podatke, da lahko naročnik v uradni evidenci preveri izpolnjevanje predmetnega pogoja. V kolikor takšna preveritev ne bo mogoča, bo naročnik od ponudnika zahteval predložitev kopije vpisa v poslovni register. </w:t>
      </w:r>
    </w:p>
    <w:p w14:paraId="598776E7" w14:textId="77777777" w:rsidR="003A713A" w:rsidRPr="003A713A" w:rsidRDefault="003A713A" w:rsidP="003A713A">
      <w:pPr>
        <w:shd w:val="clear" w:color="auto" w:fill="FFFFFF"/>
        <w:tabs>
          <w:tab w:val="left" w:pos="887"/>
        </w:tabs>
        <w:spacing w:line="0" w:lineRule="atLeast"/>
        <w:ind w:left="425"/>
        <w:rPr>
          <w:rFonts w:cs="Arial"/>
          <w:sz w:val="22"/>
        </w:rPr>
      </w:pPr>
    </w:p>
    <w:p w14:paraId="3CE96053" w14:textId="48233A68" w:rsidR="003A713A" w:rsidRDefault="003A713A" w:rsidP="003A713A">
      <w:pPr>
        <w:spacing w:line="0" w:lineRule="atLeast"/>
        <w:rPr>
          <w:rFonts w:cs="Arial"/>
          <w:sz w:val="22"/>
        </w:rPr>
      </w:pPr>
      <w:r w:rsidRPr="003A713A">
        <w:rPr>
          <w:rFonts w:cs="Arial"/>
          <w:sz w:val="22"/>
        </w:rPr>
        <w:t xml:space="preserve">IZPOLNJEVANJE POGOJA: </w:t>
      </w:r>
      <w:r w:rsidR="00432692">
        <w:rPr>
          <w:rFonts w:cs="Arial"/>
          <w:sz w:val="22"/>
        </w:rPr>
        <w:t>kandidat</w:t>
      </w:r>
      <w:r w:rsidRPr="003A713A">
        <w:rPr>
          <w:rFonts w:cs="Arial"/>
          <w:sz w:val="22"/>
        </w:rPr>
        <w:t xml:space="preserve">, vsi partnerji v skupni ponudbi, podizvajalci </w:t>
      </w:r>
    </w:p>
    <w:p w14:paraId="18ABD7CA" w14:textId="77777777" w:rsidR="004D2550" w:rsidRDefault="004D2550" w:rsidP="003A713A">
      <w:pPr>
        <w:spacing w:line="0" w:lineRule="atLeast"/>
        <w:rPr>
          <w:rFonts w:cs="Arial"/>
          <w:sz w:val="22"/>
        </w:rPr>
      </w:pPr>
    </w:p>
    <w:p w14:paraId="5E95EE12" w14:textId="005705F4" w:rsidR="004D2550" w:rsidRPr="002476F3" w:rsidRDefault="004D2550" w:rsidP="521FBB0E">
      <w:pPr>
        <w:spacing w:line="0" w:lineRule="atLeast"/>
        <w:rPr>
          <w:rFonts w:cs="Arial"/>
          <w:b/>
          <w:bCs/>
          <w:sz w:val="22"/>
        </w:rPr>
      </w:pPr>
      <w:r w:rsidRPr="521FBB0E">
        <w:rPr>
          <w:rFonts w:cs="Arial"/>
          <w:sz w:val="22"/>
        </w:rPr>
        <w:t xml:space="preserve">1.a. </w:t>
      </w:r>
      <w:r w:rsidRPr="1A35554E">
        <w:rPr>
          <w:rFonts w:cs="Arial"/>
          <w:sz w:val="22"/>
          <w:u w:val="single"/>
        </w:rPr>
        <w:t>Kandidat</w:t>
      </w:r>
      <w:r w:rsidRPr="521FBB0E">
        <w:rPr>
          <w:rFonts w:cs="Arial"/>
          <w:sz w:val="22"/>
        </w:rPr>
        <w:t xml:space="preserve">, ki oddaja prijavo za </w:t>
      </w:r>
      <w:r w:rsidRPr="1A35554E">
        <w:rPr>
          <w:rFonts w:cs="Arial"/>
          <w:sz w:val="22"/>
        </w:rPr>
        <w:t>kategorij</w:t>
      </w:r>
      <w:r w:rsidR="0052462C" w:rsidRPr="1A35554E">
        <w:rPr>
          <w:rFonts w:cs="Arial"/>
          <w:sz w:val="22"/>
        </w:rPr>
        <w:t>o</w:t>
      </w:r>
      <w:r w:rsidR="00ED70E6">
        <w:rPr>
          <w:rFonts w:cs="Arial"/>
          <w:sz w:val="22"/>
        </w:rPr>
        <w:t xml:space="preserve"> od št. </w:t>
      </w:r>
      <w:r w:rsidRPr="521FBB0E">
        <w:rPr>
          <w:rFonts w:cs="Arial"/>
          <w:b/>
          <w:bCs/>
          <w:sz w:val="22"/>
        </w:rPr>
        <w:t>2</w:t>
      </w:r>
      <w:r w:rsidR="00ED70E6">
        <w:rPr>
          <w:rFonts w:cs="Arial"/>
          <w:b/>
          <w:bCs/>
          <w:sz w:val="22"/>
        </w:rPr>
        <w:t xml:space="preserve"> do 13 (</w:t>
      </w:r>
      <w:r w:rsidRPr="521FBB0E">
        <w:rPr>
          <w:rFonts w:cs="Arial"/>
          <w:b/>
          <w:bCs/>
          <w:sz w:val="22"/>
        </w:rPr>
        <w:t xml:space="preserve">Storitve </w:t>
      </w:r>
      <w:r w:rsidR="00401CBB" w:rsidRPr="00401CBB">
        <w:rPr>
          <w:rFonts w:cs="Arial"/>
          <w:b/>
          <w:bCs/>
          <w:sz w:val="22"/>
        </w:rPr>
        <w:t xml:space="preserve">gojitvenih, varstvenih in drugih del </w:t>
      </w:r>
      <w:r w:rsidR="00ED70E6">
        <w:rPr>
          <w:rFonts w:cs="Arial"/>
          <w:sz w:val="22"/>
        </w:rPr>
        <w:t xml:space="preserve">za posamezno statistično regijo) </w:t>
      </w:r>
      <w:r w:rsidRPr="521FBB0E">
        <w:rPr>
          <w:rFonts w:cs="Arial"/>
          <w:sz w:val="22"/>
        </w:rPr>
        <w:t xml:space="preserve">mora </w:t>
      </w:r>
      <w:r w:rsidR="0071379A">
        <w:rPr>
          <w:rFonts w:cs="Arial"/>
          <w:sz w:val="22"/>
        </w:rPr>
        <w:t xml:space="preserve"> </w:t>
      </w:r>
      <w:r w:rsidR="1AAC745E" w:rsidRPr="7B72596B">
        <w:rPr>
          <w:rFonts w:cs="Arial"/>
          <w:sz w:val="22"/>
        </w:rPr>
        <w:t xml:space="preserve">izpolnjevati </w:t>
      </w:r>
      <w:r w:rsidR="1AAC745E" w:rsidRPr="29A3D758">
        <w:rPr>
          <w:rFonts w:cs="Arial"/>
          <w:sz w:val="22"/>
        </w:rPr>
        <w:t xml:space="preserve">pogoj, da ima </w:t>
      </w:r>
      <w:r w:rsidR="1AAC745E" w:rsidRPr="24CE33DD">
        <w:rPr>
          <w:rFonts w:cs="Arial"/>
          <w:sz w:val="22"/>
        </w:rPr>
        <w:t xml:space="preserve">status </w:t>
      </w:r>
      <w:r w:rsidR="1AAC745E" w:rsidRPr="65A92DCE">
        <w:rPr>
          <w:rFonts w:cs="Arial"/>
          <w:sz w:val="22"/>
        </w:rPr>
        <w:t xml:space="preserve">nosilca </w:t>
      </w:r>
      <w:r w:rsidR="716C187D" w:rsidRPr="76779CCC">
        <w:rPr>
          <w:rFonts w:cs="Arial"/>
          <w:sz w:val="22"/>
        </w:rPr>
        <w:t xml:space="preserve"> </w:t>
      </w:r>
      <w:r w:rsidRPr="521FBB0E">
        <w:rPr>
          <w:rFonts w:cs="Arial"/>
          <w:sz w:val="22"/>
        </w:rPr>
        <w:t>dopolnilne dejavnosti na kmetiji</w:t>
      </w:r>
      <w:r w:rsidR="4FAFBB88" w:rsidRPr="6F377C28">
        <w:rPr>
          <w:rFonts w:cs="Arial"/>
          <w:sz w:val="22"/>
        </w:rPr>
        <w:t>,</w:t>
      </w:r>
      <w:r w:rsidR="4FAFBB88" w:rsidRPr="17CD87CB">
        <w:rPr>
          <w:rFonts w:cs="Arial"/>
          <w:sz w:val="22"/>
        </w:rPr>
        <w:t xml:space="preserve"> da je kmetijsko gospodarstvo </w:t>
      </w:r>
      <w:r w:rsidR="4FAFBB88" w:rsidRPr="76C9651B">
        <w:rPr>
          <w:rFonts w:cs="Arial"/>
          <w:sz w:val="22"/>
        </w:rPr>
        <w:t xml:space="preserve">(KMG-MID) uvrščeno v gorsko območje v skladu s predpisi o razvrstitvi kmetijskih gospodarstev v območja z omejenimi možnostmi za kmetijsko dejavnost  </w:t>
      </w:r>
      <w:r w:rsidRPr="521FBB0E">
        <w:rPr>
          <w:rFonts w:cs="Arial"/>
          <w:sz w:val="22"/>
        </w:rPr>
        <w:t>in</w:t>
      </w:r>
      <w:r w:rsidRPr="2D489A35">
        <w:rPr>
          <w:rFonts w:cs="Arial"/>
          <w:sz w:val="22"/>
        </w:rPr>
        <w:t xml:space="preserve"> </w:t>
      </w:r>
      <w:r w:rsidR="1DE49803" w:rsidRPr="2D489A35">
        <w:rPr>
          <w:rFonts w:cs="Arial"/>
          <w:sz w:val="22"/>
        </w:rPr>
        <w:t>je</w:t>
      </w:r>
      <w:r w:rsidRPr="521FBB0E">
        <w:rPr>
          <w:rFonts w:cs="Arial"/>
          <w:sz w:val="22"/>
        </w:rPr>
        <w:t xml:space="preserve"> </w:t>
      </w:r>
      <w:r w:rsidR="1DE49803" w:rsidRPr="51CE6F4A">
        <w:rPr>
          <w:rFonts w:cs="Arial"/>
          <w:sz w:val="22"/>
        </w:rPr>
        <w:t xml:space="preserve">lokacija </w:t>
      </w:r>
      <w:r w:rsidR="1DE49803" w:rsidRPr="46E5B3BE">
        <w:rPr>
          <w:rFonts w:cs="Arial"/>
          <w:sz w:val="22"/>
        </w:rPr>
        <w:t xml:space="preserve">sedeža </w:t>
      </w:r>
      <w:r w:rsidR="1DE49803" w:rsidRPr="7CFC8B31">
        <w:rPr>
          <w:rFonts w:cs="Arial"/>
          <w:sz w:val="22"/>
        </w:rPr>
        <w:t xml:space="preserve">KMG-MID v </w:t>
      </w:r>
      <w:r w:rsidR="1DE49803" w:rsidRPr="1E04D971">
        <w:rPr>
          <w:rFonts w:cs="Arial"/>
          <w:sz w:val="22"/>
        </w:rPr>
        <w:t xml:space="preserve">statistični regiji, znotraj katere </w:t>
      </w:r>
      <w:r w:rsidR="1DE49803" w:rsidRPr="063B6A60">
        <w:rPr>
          <w:rFonts w:cs="Arial"/>
          <w:sz w:val="22"/>
        </w:rPr>
        <w:t xml:space="preserve">se oddaja izvajanje del v zvezi s </w:t>
      </w:r>
      <w:r w:rsidR="1DE49803" w:rsidRPr="3B3CC59D">
        <w:rPr>
          <w:rFonts w:cs="Arial"/>
          <w:sz w:val="22"/>
        </w:rPr>
        <w:t xml:space="preserve">posamičnim javnim </w:t>
      </w:r>
      <w:r w:rsidR="1DE49803" w:rsidRPr="06F4CA55">
        <w:rPr>
          <w:rFonts w:cs="Arial"/>
          <w:sz w:val="22"/>
        </w:rPr>
        <w:t xml:space="preserve">naročilom </w:t>
      </w:r>
      <w:r w:rsidR="00ED70E6" w:rsidRPr="002476F3">
        <w:rPr>
          <w:rFonts w:cs="Arial"/>
          <w:b/>
          <w:bCs/>
          <w:sz w:val="22"/>
        </w:rPr>
        <w:t>Kandidat</w:t>
      </w:r>
      <w:r w:rsidR="002476F3" w:rsidRPr="002476F3">
        <w:rPr>
          <w:rFonts w:cs="Arial"/>
          <w:b/>
          <w:bCs/>
          <w:sz w:val="22"/>
        </w:rPr>
        <w:t xml:space="preserve"> izpolnjuje pogoj iz te točke, če </w:t>
      </w:r>
      <w:r w:rsidR="00ED70E6" w:rsidRPr="002476F3">
        <w:rPr>
          <w:rFonts w:cs="Arial"/>
          <w:b/>
          <w:bCs/>
          <w:sz w:val="22"/>
        </w:rPr>
        <w:t>se nahaja naslov ali sedež nosilca kmetijskega gospodarstva</w:t>
      </w:r>
      <w:r w:rsidR="002476F3" w:rsidRPr="002476F3">
        <w:rPr>
          <w:rFonts w:cs="Arial"/>
          <w:b/>
          <w:bCs/>
          <w:sz w:val="22"/>
        </w:rPr>
        <w:t xml:space="preserve"> v statistični regiji, ki je navedena v imenu posamezne kategorije.</w:t>
      </w:r>
    </w:p>
    <w:p w14:paraId="1138F41B" w14:textId="77777777" w:rsidR="00187E53" w:rsidRDefault="00187E53" w:rsidP="00187E53">
      <w:pPr>
        <w:spacing w:line="0" w:lineRule="atLeast"/>
        <w:rPr>
          <w:rFonts w:cs="Arial"/>
          <w:sz w:val="22"/>
        </w:rPr>
      </w:pPr>
    </w:p>
    <w:p w14:paraId="2F2D2EDA" w14:textId="7B6E6C58" w:rsidR="00187E53" w:rsidRPr="003A713A" w:rsidRDefault="00187E53" w:rsidP="521FBB0E">
      <w:pPr>
        <w:spacing w:line="0" w:lineRule="atLeast"/>
        <w:rPr>
          <w:rFonts w:cs="Arial"/>
          <w:sz w:val="22"/>
        </w:rPr>
      </w:pPr>
      <w:r w:rsidRPr="521FBB0E">
        <w:rPr>
          <w:rFonts w:cs="Arial"/>
          <w:sz w:val="22"/>
        </w:rPr>
        <w:t>IZPOLNJEVANJE POGOJA: kandidati, vsi partnerji v skupni ponudbi</w:t>
      </w:r>
    </w:p>
    <w:p w14:paraId="602112E9" w14:textId="77777777" w:rsidR="003A713A" w:rsidRPr="003A713A" w:rsidRDefault="003A713A" w:rsidP="003A713A">
      <w:pPr>
        <w:tabs>
          <w:tab w:val="left" w:pos="8235"/>
        </w:tabs>
        <w:spacing w:line="0" w:lineRule="atLeast"/>
        <w:rPr>
          <w:rFonts w:cs="Arial"/>
          <w:color w:val="FF0000"/>
          <w:sz w:val="22"/>
        </w:rPr>
      </w:pPr>
    </w:p>
    <w:bookmarkEnd w:id="138"/>
    <w:p w14:paraId="6FDF6EC6" w14:textId="246ACBAF" w:rsidR="003A713A" w:rsidRPr="003A713A" w:rsidRDefault="003A713A" w:rsidP="156B7698">
      <w:pPr>
        <w:tabs>
          <w:tab w:val="left" w:pos="887"/>
        </w:tabs>
        <w:spacing w:line="0" w:lineRule="atLeast"/>
        <w:rPr>
          <w:rFonts w:cs="Arial"/>
          <w:b/>
          <w:bCs/>
          <w:sz w:val="22"/>
        </w:rPr>
      </w:pPr>
      <w:r w:rsidRPr="156B7698">
        <w:rPr>
          <w:rFonts w:cs="Arial"/>
          <w:b/>
          <w:bCs/>
          <w:sz w:val="22"/>
        </w:rPr>
        <w:t xml:space="preserve">2. </w:t>
      </w:r>
      <w:r w:rsidR="00776794" w:rsidRPr="156B7698">
        <w:rPr>
          <w:rFonts w:cs="Arial"/>
          <w:b/>
          <w:bCs/>
          <w:sz w:val="22"/>
        </w:rPr>
        <w:t>Kandidat</w:t>
      </w:r>
      <w:r w:rsidRPr="156B7698">
        <w:rPr>
          <w:rFonts w:cs="Arial"/>
          <w:b/>
          <w:bCs/>
          <w:sz w:val="22"/>
        </w:rPr>
        <w:t xml:space="preserve"> mora </w:t>
      </w:r>
      <w:bookmarkStart w:id="139" w:name="_Hlk198719670"/>
      <w:r w:rsidRPr="156B7698">
        <w:rPr>
          <w:rFonts w:cs="Arial"/>
          <w:b/>
          <w:bCs/>
          <w:sz w:val="22"/>
        </w:rPr>
        <w:t xml:space="preserve">imeti zavarovano svojo odgovornost iz dejavnosti, ki vključuje </w:t>
      </w:r>
      <w:r w:rsidR="00FC5E05" w:rsidRPr="156B7698">
        <w:rPr>
          <w:rFonts w:cs="Arial"/>
          <w:b/>
          <w:bCs/>
          <w:sz w:val="22"/>
        </w:rPr>
        <w:t>krivdno (subjektivno odgovornost) in odgovornost po načelu vzročnosti (</w:t>
      </w:r>
      <w:r w:rsidRPr="156B7698">
        <w:rPr>
          <w:rFonts w:cs="Arial"/>
          <w:b/>
          <w:bCs/>
          <w:sz w:val="22"/>
        </w:rPr>
        <w:t>objektivno odgovornost</w:t>
      </w:r>
      <w:r w:rsidR="00FC5E05" w:rsidRPr="156B7698">
        <w:rPr>
          <w:rFonts w:cs="Arial"/>
          <w:b/>
          <w:bCs/>
          <w:sz w:val="22"/>
        </w:rPr>
        <w:t>)</w:t>
      </w:r>
      <w:r w:rsidRPr="156B7698">
        <w:rPr>
          <w:rFonts w:cs="Arial"/>
          <w:b/>
          <w:bCs/>
          <w:sz w:val="22"/>
        </w:rPr>
        <w:t>, in sicer za zavarovalno vsoto po dogodku v višini najmanj 100.000,00 EUR</w:t>
      </w:r>
      <w:r w:rsidR="00FC5E05" w:rsidRPr="156B7698">
        <w:rPr>
          <w:rFonts w:cs="Arial"/>
          <w:b/>
          <w:bCs/>
          <w:sz w:val="22"/>
        </w:rPr>
        <w:t>.</w:t>
      </w:r>
      <w:r w:rsidRPr="156B7698">
        <w:rPr>
          <w:rFonts w:cs="Arial"/>
          <w:b/>
          <w:bCs/>
          <w:sz w:val="22"/>
        </w:rPr>
        <w:t xml:space="preserve">  </w:t>
      </w:r>
    </w:p>
    <w:p w14:paraId="69A9A4FA" w14:textId="77777777" w:rsidR="003A713A" w:rsidRPr="003A713A" w:rsidRDefault="003A713A" w:rsidP="003A713A">
      <w:pPr>
        <w:spacing w:line="0" w:lineRule="atLeast"/>
        <w:rPr>
          <w:rFonts w:cs="Arial"/>
          <w:sz w:val="22"/>
        </w:rPr>
      </w:pPr>
    </w:p>
    <w:p w14:paraId="2C2AFF2F" w14:textId="5409799D" w:rsidR="003A713A" w:rsidRPr="003A713A" w:rsidRDefault="00FC5E05" w:rsidP="003A713A">
      <w:pPr>
        <w:spacing w:line="0" w:lineRule="atLeast"/>
        <w:rPr>
          <w:rFonts w:cs="Arial"/>
          <w:sz w:val="22"/>
        </w:rPr>
      </w:pPr>
      <w:r>
        <w:rPr>
          <w:rFonts w:cs="Arial"/>
          <w:sz w:val="22"/>
        </w:rPr>
        <w:t>Kandidat mora imeti sklenjeno veljavno zavarovanje do 30. 4. 2031</w:t>
      </w:r>
      <w:bookmarkEnd w:id="139"/>
      <w:r>
        <w:rPr>
          <w:rFonts w:cs="Arial"/>
          <w:sz w:val="22"/>
        </w:rPr>
        <w:t xml:space="preserve">. </w:t>
      </w:r>
      <w:r w:rsidR="003A713A" w:rsidRPr="003A713A">
        <w:rPr>
          <w:rFonts w:cs="Arial"/>
          <w:sz w:val="22"/>
        </w:rPr>
        <w:t xml:space="preserve">V kolikor med </w:t>
      </w:r>
      <w:r w:rsidR="00465AAC">
        <w:rPr>
          <w:rFonts w:cs="Arial"/>
          <w:sz w:val="22"/>
        </w:rPr>
        <w:t>oddajo prijave in 30. 4. 2031</w:t>
      </w:r>
      <w:r w:rsidR="003A713A" w:rsidRPr="003A713A">
        <w:rPr>
          <w:rFonts w:cs="Arial"/>
          <w:sz w:val="22"/>
        </w:rPr>
        <w:t xml:space="preserve"> zavarovanje preneha oz. se izteče, je dolžan </w:t>
      </w:r>
      <w:r w:rsidR="00465AAC">
        <w:rPr>
          <w:rFonts w:cs="Arial"/>
          <w:sz w:val="22"/>
        </w:rPr>
        <w:t xml:space="preserve">kandidat </w:t>
      </w:r>
      <w:r w:rsidR="003A713A" w:rsidRPr="003A713A">
        <w:rPr>
          <w:rFonts w:cs="Arial"/>
          <w:sz w:val="22"/>
        </w:rPr>
        <w:t xml:space="preserve">skleniti novo zavarovanje skladno z zahtevami iz prejšnjega odstavka ter naročniku pred iztekom veljavnosti zavarovalne police za to novo zavarovalno obdobje predložiti dokazila o izpolnjevanju tega pogoja, vse pod razveznim pogojem, ki nastopi v primeru ne sklenitve novega zavarovanja oz. ne podaljšanja obstoječega zavarovanja in ne predložitvijo fotokopije nove zavarovalne police. Naročnik s takim ponudnikom lahko razveže </w:t>
      </w:r>
      <w:r w:rsidR="00465AAC">
        <w:rPr>
          <w:rFonts w:cs="Arial"/>
          <w:sz w:val="22"/>
        </w:rPr>
        <w:t>pogodbo</w:t>
      </w:r>
      <w:r w:rsidR="003A713A" w:rsidRPr="003A713A">
        <w:rPr>
          <w:rFonts w:cs="Arial"/>
          <w:sz w:val="22"/>
        </w:rPr>
        <w:t>.</w:t>
      </w:r>
    </w:p>
    <w:p w14:paraId="088C8B4A" w14:textId="77777777" w:rsidR="003A713A" w:rsidRPr="003A713A" w:rsidRDefault="003A713A" w:rsidP="003A713A">
      <w:pPr>
        <w:spacing w:line="0" w:lineRule="atLeast"/>
        <w:rPr>
          <w:rFonts w:cs="Arial"/>
          <w:sz w:val="22"/>
        </w:rPr>
      </w:pPr>
    </w:p>
    <w:p w14:paraId="12C847DD" w14:textId="0D6DF4F4" w:rsidR="003A713A" w:rsidRPr="003A713A" w:rsidRDefault="003A713A" w:rsidP="003A713A">
      <w:pPr>
        <w:spacing w:line="0" w:lineRule="atLeast"/>
        <w:rPr>
          <w:rFonts w:cs="Arial"/>
          <w:b/>
          <w:sz w:val="22"/>
        </w:rPr>
      </w:pPr>
      <w:r w:rsidRPr="003A713A">
        <w:rPr>
          <w:rFonts w:cs="Arial"/>
          <w:b/>
          <w:sz w:val="22"/>
        </w:rPr>
        <w:t xml:space="preserve">Dokazila: </w:t>
      </w:r>
      <w:r w:rsidRPr="003A713A">
        <w:rPr>
          <w:rFonts w:cs="Arial"/>
          <w:sz w:val="22"/>
        </w:rPr>
        <w:t xml:space="preserve">Izpolnjen </w:t>
      </w:r>
      <w:r w:rsidRPr="003A713A">
        <w:rPr>
          <w:rFonts w:cs="Arial"/>
          <w:b/>
          <w:sz w:val="22"/>
        </w:rPr>
        <w:t xml:space="preserve">obrazec ESPD </w:t>
      </w:r>
      <w:r w:rsidRPr="003A713A">
        <w:rPr>
          <w:rFonts w:cs="Arial"/>
          <w:bCs/>
          <w:sz w:val="22"/>
        </w:rPr>
        <w:t>(</w:t>
      </w:r>
      <w:r w:rsidRPr="003A713A">
        <w:rPr>
          <w:rFonts w:cs="Arial"/>
          <w:sz w:val="22"/>
        </w:rPr>
        <w:t xml:space="preserve">»Del IV: Pogoji za sodelovanje, </w:t>
      </w:r>
      <w:r w:rsidR="00941F35">
        <w:rPr>
          <w:rFonts w:cs="Arial"/>
          <w:sz w:val="22"/>
        </w:rPr>
        <w:t xml:space="preserve">Oddelek B: Ekonomski in finančni položaj, Zavarovanje poklicne odgovornosti) </w:t>
      </w:r>
      <w:r w:rsidRPr="003A713A">
        <w:rPr>
          <w:rFonts w:cs="Arial"/>
          <w:sz w:val="22"/>
        </w:rPr>
        <w:t xml:space="preserve">ter </w:t>
      </w:r>
      <w:r w:rsidRPr="003A713A">
        <w:rPr>
          <w:rFonts w:cs="Arial"/>
          <w:b/>
          <w:sz w:val="22"/>
        </w:rPr>
        <w:t>fotokopija sklenjene veljavne zavarovalne police.</w:t>
      </w:r>
    </w:p>
    <w:p w14:paraId="2879A2AF" w14:textId="77777777" w:rsidR="003A713A" w:rsidRPr="003A713A" w:rsidRDefault="003A713A" w:rsidP="003A713A">
      <w:pPr>
        <w:spacing w:line="0" w:lineRule="atLeast"/>
        <w:rPr>
          <w:rFonts w:cs="Arial"/>
          <w:b/>
          <w:sz w:val="22"/>
        </w:rPr>
      </w:pPr>
    </w:p>
    <w:p w14:paraId="5D62CC4B" w14:textId="69BE10E3" w:rsidR="003A713A" w:rsidRPr="003A713A" w:rsidRDefault="003A713A" w:rsidP="003A713A">
      <w:pPr>
        <w:spacing w:line="0" w:lineRule="atLeast"/>
        <w:rPr>
          <w:rFonts w:cs="Arial"/>
          <w:bCs/>
          <w:sz w:val="22"/>
        </w:rPr>
      </w:pPr>
      <w:r w:rsidRPr="003A713A">
        <w:rPr>
          <w:rFonts w:cs="Arial"/>
          <w:bCs/>
          <w:sz w:val="22"/>
        </w:rPr>
        <w:t xml:space="preserve">IZPOLNJEVANJE POGOJA: </w:t>
      </w:r>
      <w:r w:rsidR="00432692">
        <w:rPr>
          <w:rFonts w:cs="Arial"/>
          <w:sz w:val="22"/>
        </w:rPr>
        <w:t>kandidat</w:t>
      </w:r>
    </w:p>
    <w:p w14:paraId="32444658" w14:textId="77777777" w:rsidR="003A713A" w:rsidRPr="003A713A" w:rsidRDefault="003A713A" w:rsidP="003A713A">
      <w:pPr>
        <w:spacing w:line="0" w:lineRule="atLeast"/>
        <w:rPr>
          <w:rFonts w:cs="Arial"/>
          <w:bCs/>
          <w:sz w:val="22"/>
        </w:rPr>
      </w:pPr>
    </w:p>
    <w:p w14:paraId="004B636E" w14:textId="5A4609C5" w:rsidR="003A713A" w:rsidRPr="003A713A" w:rsidRDefault="003A713A" w:rsidP="003A713A">
      <w:pPr>
        <w:spacing w:line="0" w:lineRule="atLeast"/>
        <w:rPr>
          <w:rFonts w:cs="Arial"/>
          <w:b/>
          <w:bCs/>
          <w:sz w:val="22"/>
        </w:rPr>
      </w:pPr>
      <w:r w:rsidRPr="003A713A">
        <w:rPr>
          <w:rFonts w:cs="Arial"/>
          <w:b/>
          <w:bCs/>
          <w:sz w:val="22"/>
        </w:rPr>
        <w:t xml:space="preserve">3. </w:t>
      </w:r>
      <w:r w:rsidR="00776794">
        <w:rPr>
          <w:rFonts w:cs="Arial"/>
          <w:b/>
          <w:bCs/>
          <w:sz w:val="22"/>
        </w:rPr>
        <w:t>Kandidat</w:t>
      </w:r>
      <w:r w:rsidRPr="003A713A">
        <w:rPr>
          <w:rFonts w:cs="Arial"/>
          <w:b/>
          <w:bCs/>
          <w:sz w:val="22"/>
        </w:rPr>
        <w:t xml:space="preserve"> mora izpolnjevati vse zahteve iz </w:t>
      </w:r>
      <w:r w:rsidR="00F22D28">
        <w:rPr>
          <w:rFonts w:cs="Arial"/>
          <w:b/>
          <w:bCs/>
          <w:sz w:val="22"/>
        </w:rPr>
        <w:t>Pisnega s</w:t>
      </w:r>
      <w:r w:rsidRPr="003A713A">
        <w:rPr>
          <w:rFonts w:cs="Arial"/>
          <w:b/>
          <w:bCs/>
          <w:sz w:val="22"/>
        </w:rPr>
        <w:t xml:space="preserve">porazuma o skupnih ukrepih za zagotavljanje varnosti in zdravja pri delu na skupnih deloviščih pogodbenih strank kot dela dokumentacije, ki se sklepa na podlagi 39. člena Zakona o varnosti in zdravju pri </w:t>
      </w:r>
      <w:r w:rsidRPr="003A713A">
        <w:rPr>
          <w:rFonts w:cs="Arial"/>
          <w:b/>
          <w:bCs/>
          <w:sz w:val="22"/>
        </w:rPr>
        <w:lastRenderedPageBreak/>
        <w:t>delu (Ur. l. RS, št. 43/11), saj morajo pogodbene stranke zaradi narave opravljanja različnih dejavnosti na skupnem delovišču na podlagi zakona skleniti pisni sporazum, v katerem dogovorijo skupne ukrepe za zagotavljanje varnosti in zdravja pri delu.</w:t>
      </w:r>
    </w:p>
    <w:p w14:paraId="6732350C" w14:textId="77777777" w:rsidR="003A713A" w:rsidRPr="003A713A" w:rsidRDefault="003A713A" w:rsidP="003A713A">
      <w:pPr>
        <w:spacing w:line="0" w:lineRule="atLeast"/>
        <w:rPr>
          <w:rFonts w:cs="Arial"/>
          <w:sz w:val="22"/>
        </w:rPr>
      </w:pPr>
    </w:p>
    <w:p w14:paraId="55103819" w14:textId="2A844C8A" w:rsidR="003A713A" w:rsidRPr="003A713A" w:rsidRDefault="62E1FA3D" w:rsidP="75632117">
      <w:pPr>
        <w:spacing w:line="0" w:lineRule="atLeast"/>
        <w:rPr>
          <w:rFonts w:cs="Arial"/>
          <w:sz w:val="22"/>
        </w:rPr>
      </w:pPr>
      <w:r w:rsidRPr="75632117">
        <w:rPr>
          <w:rFonts w:cs="Arial"/>
          <w:sz w:val="22"/>
        </w:rPr>
        <w:t>Kandidati</w:t>
      </w:r>
      <w:r w:rsidR="2833D429" w:rsidRPr="75632117">
        <w:rPr>
          <w:rFonts w:cs="Arial"/>
          <w:sz w:val="22"/>
        </w:rPr>
        <w:t xml:space="preserve"> </w:t>
      </w:r>
      <w:r w:rsidR="71336AEE" w:rsidRPr="75632117">
        <w:rPr>
          <w:rFonts w:cs="Arial"/>
          <w:sz w:val="22"/>
        </w:rPr>
        <w:t>z oddaj</w:t>
      </w:r>
      <w:r w:rsidR="40E76F97" w:rsidRPr="75632117">
        <w:rPr>
          <w:rFonts w:cs="Arial"/>
          <w:sz w:val="22"/>
        </w:rPr>
        <w:t>o</w:t>
      </w:r>
      <w:r w:rsidR="71336AEE" w:rsidRPr="75632117">
        <w:rPr>
          <w:rFonts w:cs="Arial"/>
          <w:sz w:val="22"/>
        </w:rPr>
        <w:t xml:space="preserve"> prijave podajajo soglasje in sprejemanje </w:t>
      </w:r>
      <w:r w:rsidR="71336AEE" w:rsidRPr="75632117">
        <w:rPr>
          <w:rFonts w:cs="Arial"/>
          <w:b/>
          <w:bCs/>
          <w:sz w:val="22"/>
        </w:rPr>
        <w:t>Pisnega sporazuma o skupnih ukrepih za zagotavljanje varnosti in zdravja pri delu na skupnih deloviščih pogodbenih strank</w:t>
      </w:r>
      <w:r w:rsidR="2833D429" w:rsidRPr="75632117">
        <w:rPr>
          <w:rFonts w:cs="Arial"/>
          <w:sz w:val="22"/>
        </w:rPr>
        <w:t xml:space="preserve">. </w:t>
      </w:r>
      <w:r w:rsidR="71336AEE" w:rsidRPr="75632117">
        <w:rPr>
          <w:rFonts w:cs="Arial"/>
          <w:sz w:val="22"/>
        </w:rPr>
        <w:t xml:space="preserve">Pogoj za veljavnost krovne pogodbe je podpisan Pisni sporazuma o skupnih ukrepih za zagotavljanje varnosti in zdravja pri delu na skupnih deloviščih pogodbenih strank, ki ga bo naročnik skupaj s krovno pogodbo posredoval v podpis.  </w:t>
      </w:r>
    </w:p>
    <w:p w14:paraId="6A44E887" w14:textId="77777777" w:rsidR="003A713A" w:rsidRPr="003A713A" w:rsidRDefault="003A713A" w:rsidP="003A713A">
      <w:pPr>
        <w:spacing w:line="0" w:lineRule="atLeast"/>
        <w:rPr>
          <w:rFonts w:cs="Arial"/>
          <w:b/>
          <w:sz w:val="22"/>
        </w:rPr>
      </w:pPr>
    </w:p>
    <w:p w14:paraId="09B378CA" w14:textId="77777777" w:rsidR="00B07BD4" w:rsidRDefault="2833D429" w:rsidP="75632117">
      <w:pPr>
        <w:spacing w:line="0" w:lineRule="atLeast"/>
        <w:rPr>
          <w:rFonts w:cs="Arial"/>
          <w:b/>
          <w:bCs/>
          <w:sz w:val="22"/>
        </w:rPr>
      </w:pPr>
      <w:r w:rsidRPr="75632117">
        <w:rPr>
          <w:rFonts w:cs="Arial"/>
          <w:b/>
          <w:bCs/>
          <w:sz w:val="22"/>
        </w:rPr>
        <w:t xml:space="preserve">Dokazilo: </w:t>
      </w:r>
      <w:r w:rsidR="71336AEE" w:rsidRPr="75632117">
        <w:rPr>
          <w:rFonts w:cs="Arial"/>
          <w:b/>
          <w:bCs/>
          <w:sz w:val="22"/>
        </w:rPr>
        <w:t>Oddana prijava</w:t>
      </w:r>
    </w:p>
    <w:p w14:paraId="76DF3992" w14:textId="33507B31" w:rsidR="003A713A" w:rsidRDefault="003A713A" w:rsidP="003A713A">
      <w:pPr>
        <w:spacing w:line="0" w:lineRule="atLeast"/>
        <w:rPr>
          <w:rFonts w:cs="Arial"/>
          <w:sz w:val="22"/>
        </w:rPr>
      </w:pPr>
      <w:r w:rsidRPr="003A713A">
        <w:rPr>
          <w:rFonts w:cs="Arial"/>
          <w:sz w:val="22"/>
        </w:rPr>
        <w:t xml:space="preserve">IZPOLNJEVANJE POGOJA: </w:t>
      </w:r>
      <w:r w:rsidR="00432692">
        <w:rPr>
          <w:rFonts w:cs="Arial"/>
          <w:sz w:val="22"/>
        </w:rPr>
        <w:t>kandidat</w:t>
      </w:r>
      <w:r w:rsidRPr="003A713A">
        <w:rPr>
          <w:rFonts w:cs="Arial"/>
          <w:sz w:val="22"/>
        </w:rPr>
        <w:t>, vsi partnerji v skupni ponudbi</w:t>
      </w:r>
      <w:r w:rsidR="00362749">
        <w:rPr>
          <w:rFonts w:cs="Arial"/>
          <w:sz w:val="22"/>
        </w:rPr>
        <w:t xml:space="preserve">, </w:t>
      </w:r>
      <w:r w:rsidR="00362749" w:rsidRPr="00A521D8">
        <w:rPr>
          <w:rFonts w:cs="Arial"/>
          <w:sz w:val="22"/>
        </w:rPr>
        <w:t>podizvajalci</w:t>
      </w:r>
    </w:p>
    <w:p w14:paraId="19CCAE02" w14:textId="77777777" w:rsidR="00F50AEE" w:rsidRDefault="00F50AEE" w:rsidP="003A713A">
      <w:pPr>
        <w:spacing w:line="0" w:lineRule="atLeast"/>
        <w:rPr>
          <w:rFonts w:cs="Arial"/>
          <w:sz w:val="22"/>
        </w:rPr>
      </w:pPr>
    </w:p>
    <w:p w14:paraId="7AE87E68" w14:textId="77777777" w:rsidR="003353C1" w:rsidRPr="00A521D8" w:rsidRDefault="0073283A" w:rsidP="003353C1">
      <w:pPr>
        <w:pStyle w:val="Naslov3"/>
        <w:rPr>
          <w:rFonts w:eastAsia="Calibri" w:cs="Arial"/>
          <w:b w:val="0"/>
          <w:bCs w:val="0"/>
          <w:i w:val="0"/>
          <w:sz w:val="22"/>
          <w:szCs w:val="22"/>
        </w:rPr>
      </w:pPr>
      <w:bookmarkStart w:id="140" w:name="_Toc204945820"/>
      <w:r w:rsidRPr="00A521D8">
        <w:rPr>
          <w:rFonts w:eastAsia="Calibri" w:cs="Arial"/>
          <w:b w:val="0"/>
          <w:bCs w:val="0"/>
          <w:i w:val="0"/>
          <w:sz w:val="22"/>
          <w:szCs w:val="22"/>
        </w:rPr>
        <w:t>Pogoji za sodelovanje glede ekonomskega in finančnega položaja</w:t>
      </w:r>
      <w:bookmarkEnd w:id="140"/>
    </w:p>
    <w:p w14:paraId="500F262D" w14:textId="77777777" w:rsidR="003A713A" w:rsidRDefault="003A713A" w:rsidP="003A713A"/>
    <w:p w14:paraId="7C978EBA" w14:textId="43EDE82B" w:rsidR="003A713A" w:rsidRPr="003A713A" w:rsidRDefault="332DCEF9" w:rsidP="003A713A">
      <w:pPr>
        <w:pStyle w:val="Navadensplet"/>
        <w:spacing w:line="0" w:lineRule="atLeast"/>
        <w:jc w:val="both"/>
        <w:rPr>
          <w:rFonts w:ascii="Arial" w:eastAsia="Calibri" w:hAnsi="Arial" w:cs="Arial"/>
          <w:b/>
          <w:bCs/>
          <w:kern w:val="2"/>
          <w:sz w:val="22"/>
          <w:szCs w:val="22"/>
          <w:lang w:val="sl-SI" w:eastAsia="ar-SA"/>
        </w:rPr>
      </w:pPr>
      <w:bookmarkStart w:id="141" w:name="_Hlk42774334"/>
      <w:bookmarkStart w:id="142" w:name="_Hlk43357822"/>
      <w:r w:rsidRPr="00E41BBD">
        <w:rPr>
          <w:rFonts w:ascii="Arial" w:eastAsia="Calibri" w:hAnsi="Arial" w:cs="Arial"/>
          <w:b/>
          <w:bCs/>
          <w:kern w:val="2"/>
          <w:sz w:val="22"/>
          <w:szCs w:val="22"/>
          <w:lang w:val="sl-SI" w:eastAsia="ar-SA"/>
        </w:rPr>
        <w:t>Kandidat</w:t>
      </w:r>
      <w:r w:rsidR="2833D429" w:rsidRPr="003A713A">
        <w:rPr>
          <w:rFonts w:ascii="Arial" w:eastAsia="Calibri" w:hAnsi="Arial" w:cs="Arial"/>
          <w:b/>
          <w:bCs/>
          <w:kern w:val="2"/>
          <w:sz w:val="22"/>
          <w:szCs w:val="22"/>
          <w:lang w:val="sl-SI" w:eastAsia="ar-SA"/>
        </w:rPr>
        <w:t xml:space="preserve"> mora izkazati, da v zadnjih </w:t>
      </w:r>
      <w:r w:rsidR="00571E5E">
        <w:rPr>
          <w:rFonts w:ascii="Arial" w:eastAsia="Calibri" w:hAnsi="Arial" w:cs="Arial"/>
          <w:b/>
          <w:bCs/>
          <w:kern w:val="2"/>
          <w:sz w:val="22"/>
          <w:szCs w:val="22"/>
          <w:lang w:val="sl-SI" w:eastAsia="ar-SA"/>
        </w:rPr>
        <w:t>5</w:t>
      </w:r>
      <w:r w:rsidR="2833D429" w:rsidRPr="003A713A">
        <w:rPr>
          <w:rFonts w:ascii="Arial" w:eastAsia="Calibri" w:hAnsi="Arial" w:cs="Arial"/>
          <w:b/>
          <w:bCs/>
          <w:kern w:val="2"/>
          <w:sz w:val="22"/>
          <w:szCs w:val="22"/>
          <w:lang w:val="sl-SI" w:eastAsia="ar-SA"/>
        </w:rPr>
        <w:t xml:space="preserve"> (</w:t>
      </w:r>
      <w:r w:rsidR="00571E5E">
        <w:rPr>
          <w:rFonts w:ascii="Arial" w:eastAsia="Calibri" w:hAnsi="Arial" w:cs="Arial"/>
          <w:b/>
          <w:bCs/>
          <w:kern w:val="2"/>
          <w:sz w:val="22"/>
          <w:szCs w:val="22"/>
          <w:lang w:val="sl-SI" w:eastAsia="ar-SA"/>
        </w:rPr>
        <w:t>petih</w:t>
      </w:r>
      <w:r w:rsidR="2833D429" w:rsidRPr="003A713A">
        <w:rPr>
          <w:rFonts w:ascii="Arial" w:eastAsia="Calibri" w:hAnsi="Arial" w:cs="Arial"/>
          <w:b/>
          <w:bCs/>
          <w:kern w:val="2"/>
          <w:sz w:val="22"/>
          <w:szCs w:val="22"/>
          <w:lang w:val="sl-SI" w:eastAsia="ar-SA"/>
        </w:rPr>
        <w:t xml:space="preserve">) mesecih pred </w:t>
      </w:r>
      <w:r w:rsidR="58FFDB7F">
        <w:rPr>
          <w:rFonts w:ascii="Arial" w:eastAsia="Calibri" w:hAnsi="Arial" w:cs="Arial"/>
          <w:b/>
          <w:bCs/>
          <w:kern w:val="2"/>
          <w:sz w:val="22"/>
          <w:szCs w:val="22"/>
          <w:lang w:val="sl-SI" w:eastAsia="ar-SA"/>
        </w:rPr>
        <w:t xml:space="preserve">objavo obvestila o naročilu </w:t>
      </w:r>
      <w:r w:rsidR="2833D429" w:rsidRPr="003A713A">
        <w:rPr>
          <w:rFonts w:ascii="Arial" w:eastAsia="Calibri" w:hAnsi="Arial" w:cs="Arial"/>
          <w:b/>
          <w:bCs/>
          <w:kern w:val="2"/>
          <w:sz w:val="22"/>
          <w:szCs w:val="22"/>
          <w:lang w:val="sl-SI" w:eastAsia="ar-SA"/>
        </w:rPr>
        <w:t xml:space="preserve"> ni imel dospelih neporavnanih obveznosti pri vseh poslovnih bankah, pri katerih ima odprte poslovne račune. </w:t>
      </w:r>
      <w:bookmarkEnd w:id="141"/>
      <w:r w:rsidR="2833D429" w:rsidRPr="003A713A">
        <w:rPr>
          <w:rFonts w:ascii="Arial" w:eastAsia="Calibri" w:hAnsi="Arial" w:cs="Arial"/>
          <w:b/>
          <w:bCs/>
          <w:kern w:val="2"/>
          <w:sz w:val="22"/>
          <w:szCs w:val="22"/>
          <w:lang w:val="sl-SI" w:eastAsia="ar-SA"/>
        </w:rPr>
        <w:t xml:space="preserve">Naročnik bo izpolnjevanje pogoja preverjal s pomočjo potrdil vseh poslovnih bank, pri katerih imajo </w:t>
      </w:r>
      <w:r w:rsidR="62E1FA3D">
        <w:rPr>
          <w:rFonts w:ascii="Arial" w:eastAsia="Calibri" w:hAnsi="Arial" w:cs="Arial"/>
          <w:b/>
          <w:bCs/>
          <w:kern w:val="2"/>
          <w:sz w:val="22"/>
          <w:szCs w:val="22"/>
          <w:lang w:val="sl-SI" w:eastAsia="ar-SA"/>
        </w:rPr>
        <w:t>kandidati</w:t>
      </w:r>
      <w:r w:rsidR="2833D429" w:rsidRPr="003A713A">
        <w:rPr>
          <w:rFonts w:ascii="Arial" w:eastAsia="Calibri" w:hAnsi="Arial" w:cs="Arial"/>
          <w:b/>
          <w:bCs/>
          <w:kern w:val="2"/>
          <w:sz w:val="22"/>
          <w:szCs w:val="22"/>
          <w:lang w:val="sl-SI" w:eastAsia="ar-SA"/>
        </w:rPr>
        <w:t xml:space="preserve"> odprte poslovne račune ali z obrazcem BON-2, ki ga pridobijo na AJPES-u.</w:t>
      </w:r>
    </w:p>
    <w:p w14:paraId="5D4B6716" w14:textId="77777777" w:rsidR="003A713A" w:rsidRPr="003A713A" w:rsidRDefault="003A713A" w:rsidP="003A713A">
      <w:pPr>
        <w:spacing w:line="0" w:lineRule="atLeast"/>
        <w:rPr>
          <w:rFonts w:cs="Arial"/>
          <w:color w:val="FF0000"/>
          <w:sz w:val="22"/>
        </w:rPr>
      </w:pPr>
    </w:p>
    <w:bookmarkEnd w:id="142"/>
    <w:p w14:paraId="30BE9807" w14:textId="013AAF32" w:rsidR="003A713A" w:rsidRPr="003A713A" w:rsidRDefault="003A713A" w:rsidP="003A713A">
      <w:pPr>
        <w:spacing w:line="0" w:lineRule="atLeast"/>
        <w:rPr>
          <w:rFonts w:cs="Arial"/>
          <w:sz w:val="22"/>
        </w:rPr>
      </w:pPr>
      <w:r w:rsidRPr="003A713A">
        <w:rPr>
          <w:rFonts w:cs="Arial"/>
          <w:b/>
          <w:bCs/>
          <w:sz w:val="22"/>
        </w:rPr>
        <w:t>Dokazila:</w:t>
      </w:r>
      <w:r w:rsidRPr="003A713A">
        <w:rPr>
          <w:rFonts w:cs="Arial"/>
          <w:sz w:val="22"/>
        </w:rPr>
        <w:t xml:space="preserve"> Izpolnjen </w:t>
      </w:r>
      <w:r w:rsidRPr="003A713A">
        <w:rPr>
          <w:rFonts w:cs="Arial"/>
          <w:b/>
          <w:sz w:val="22"/>
        </w:rPr>
        <w:t xml:space="preserve">obrazec ESPD </w:t>
      </w:r>
      <w:r w:rsidRPr="003A713A">
        <w:rPr>
          <w:rFonts w:cs="Arial"/>
          <w:bCs/>
          <w:sz w:val="22"/>
        </w:rPr>
        <w:t>(</w:t>
      </w:r>
      <w:r w:rsidRPr="003A713A">
        <w:rPr>
          <w:rFonts w:cs="Arial"/>
          <w:sz w:val="22"/>
        </w:rPr>
        <w:t xml:space="preserve">»Del IV: Pogoji za sodelovanje, Skupna navedba za vse pogoje za sodelovanje, Glede pogojev za sodelovanje gospodarski subjekt izjavlja, da….) ter </w:t>
      </w:r>
      <w:r w:rsidRPr="003A713A">
        <w:rPr>
          <w:rFonts w:cs="Arial"/>
          <w:b/>
          <w:bCs/>
          <w:sz w:val="22"/>
        </w:rPr>
        <w:t>obrazec BON-2 ali potrdila vseh poslovnih bank</w:t>
      </w:r>
      <w:r w:rsidRPr="003A713A">
        <w:rPr>
          <w:rFonts w:cs="Arial"/>
          <w:sz w:val="22"/>
        </w:rPr>
        <w:t xml:space="preserve">, pri katerih imajo </w:t>
      </w:r>
      <w:r w:rsidR="00C42B78">
        <w:rPr>
          <w:rFonts w:cs="Arial"/>
          <w:sz w:val="22"/>
        </w:rPr>
        <w:t>kandidati</w:t>
      </w:r>
      <w:r w:rsidRPr="003A713A">
        <w:rPr>
          <w:rFonts w:cs="Arial"/>
          <w:sz w:val="22"/>
        </w:rPr>
        <w:t xml:space="preserve">/partnerji odprte poslovne račune. </w:t>
      </w:r>
    </w:p>
    <w:p w14:paraId="1ADB00A3" w14:textId="77777777" w:rsidR="003A713A" w:rsidRPr="003A713A" w:rsidRDefault="003A713A" w:rsidP="003A713A">
      <w:pPr>
        <w:spacing w:line="0" w:lineRule="atLeast"/>
        <w:rPr>
          <w:rFonts w:cs="Arial"/>
          <w:sz w:val="22"/>
        </w:rPr>
      </w:pPr>
    </w:p>
    <w:p w14:paraId="5EB43A9D" w14:textId="144389CB" w:rsidR="003A713A" w:rsidRPr="003A713A" w:rsidRDefault="003A713A" w:rsidP="003A713A">
      <w:pPr>
        <w:spacing w:line="0" w:lineRule="atLeast"/>
        <w:rPr>
          <w:rFonts w:cs="Arial"/>
          <w:sz w:val="22"/>
        </w:rPr>
      </w:pPr>
      <w:r w:rsidRPr="003A713A">
        <w:rPr>
          <w:rFonts w:cs="Arial"/>
          <w:sz w:val="22"/>
        </w:rPr>
        <w:t xml:space="preserve">Obrazec BON-2 ali potrdila vseh poslovnih bank, ne smejo biti starejša kot 30 dni, šteto od datuma, </w:t>
      </w:r>
      <w:r w:rsidRPr="004349FB">
        <w:rPr>
          <w:rFonts w:cs="Arial"/>
          <w:sz w:val="22"/>
        </w:rPr>
        <w:t xml:space="preserve">ko je </w:t>
      </w:r>
      <w:r w:rsidR="004349FB" w:rsidRPr="004349FB">
        <w:rPr>
          <w:rFonts w:cs="Arial"/>
          <w:sz w:val="22"/>
        </w:rPr>
        <w:t>kandidat</w:t>
      </w:r>
      <w:r w:rsidRPr="004349FB">
        <w:rPr>
          <w:rFonts w:cs="Arial"/>
          <w:sz w:val="22"/>
        </w:rPr>
        <w:t xml:space="preserve"> oddal </w:t>
      </w:r>
      <w:r w:rsidR="005A046E">
        <w:rPr>
          <w:rFonts w:cs="Arial"/>
          <w:sz w:val="22"/>
        </w:rPr>
        <w:t>prijavo</w:t>
      </w:r>
      <w:r w:rsidRPr="004349FB">
        <w:rPr>
          <w:rFonts w:cs="Arial"/>
          <w:sz w:val="22"/>
        </w:rPr>
        <w:t>.</w:t>
      </w:r>
    </w:p>
    <w:p w14:paraId="43398B3A" w14:textId="77777777" w:rsidR="003A713A" w:rsidRPr="003A713A" w:rsidRDefault="003A713A" w:rsidP="003A713A">
      <w:pPr>
        <w:pStyle w:val="Navadensplet"/>
        <w:spacing w:line="0" w:lineRule="atLeast"/>
        <w:jc w:val="both"/>
        <w:rPr>
          <w:rFonts w:ascii="Arial" w:eastAsia="Calibri" w:hAnsi="Arial" w:cs="Arial"/>
          <w:kern w:val="2"/>
          <w:sz w:val="22"/>
          <w:szCs w:val="22"/>
          <w:lang w:val="sl-SI" w:eastAsia="ar-SA"/>
        </w:rPr>
      </w:pPr>
    </w:p>
    <w:p w14:paraId="119F0305" w14:textId="33827FAF" w:rsidR="003A713A" w:rsidRPr="003A713A" w:rsidRDefault="003A713A" w:rsidP="003A713A">
      <w:pPr>
        <w:spacing w:line="0" w:lineRule="atLeast"/>
        <w:rPr>
          <w:rFonts w:cs="Arial"/>
          <w:sz w:val="22"/>
        </w:rPr>
      </w:pPr>
      <w:r w:rsidRPr="003A713A">
        <w:rPr>
          <w:rFonts w:cs="Arial"/>
          <w:sz w:val="22"/>
        </w:rPr>
        <w:t xml:space="preserve">IZPOLNJEVANJE POGOJA: </w:t>
      </w:r>
      <w:r w:rsidR="00432692">
        <w:rPr>
          <w:rFonts w:cs="Arial"/>
          <w:sz w:val="22"/>
        </w:rPr>
        <w:t>kandidat</w:t>
      </w:r>
      <w:r w:rsidRPr="003A713A">
        <w:rPr>
          <w:rFonts w:cs="Arial"/>
          <w:sz w:val="22"/>
        </w:rPr>
        <w:t>, vsi partnerji v skupni ponudbi</w:t>
      </w:r>
    </w:p>
    <w:p w14:paraId="40A93A9B" w14:textId="77777777" w:rsidR="003A713A" w:rsidRDefault="003A713A" w:rsidP="003A713A"/>
    <w:p w14:paraId="10A71561" w14:textId="4610CE1F" w:rsidR="00EA7461" w:rsidRDefault="00E37AFD" w:rsidP="00A672D2">
      <w:pPr>
        <w:pStyle w:val="Naslov3"/>
        <w:rPr>
          <w:sz w:val="22"/>
          <w:szCs w:val="22"/>
        </w:rPr>
      </w:pPr>
      <w:bookmarkStart w:id="143" w:name="_Toc464638539"/>
      <w:bookmarkStart w:id="144" w:name="_Toc464638541"/>
      <w:bookmarkStart w:id="145" w:name="_Toc464638544"/>
      <w:bookmarkStart w:id="146" w:name="_Toc464638546"/>
      <w:bookmarkStart w:id="147" w:name="_Toc204945821"/>
      <w:bookmarkEnd w:id="143"/>
      <w:bookmarkEnd w:id="144"/>
      <w:bookmarkEnd w:id="145"/>
      <w:bookmarkEnd w:id="146"/>
      <w:r>
        <w:rPr>
          <w:sz w:val="22"/>
          <w:szCs w:val="22"/>
        </w:rPr>
        <w:t>Minimalni pogoji za izvajanje del v gozdovih</w:t>
      </w:r>
      <w:r w:rsidR="007A174B">
        <w:rPr>
          <w:sz w:val="22"/>
          <w:szCs w:val="22"/>
        </w:rPr>
        <w:t>, kadrovska in</w:t>
      </w:r>
      <w:r>
        <w:rPr>
          <w:sz w:val="22"/>
          <w:szCs w:val="22"/>
        </w:rPr>
        <w:t xml:space="preserve"> tehn</w:t>
      </w:r>
      <w:r w:rsidR="006C11F2">
        <w:rPr>
          <w:sz w:val="22"/>
          <w:szCs w:val="22"/>
        </w:rPr>
        <w:t>ična</w:t>
      </w:r>
      <w:r w:rsidR="0073283A" w:rsidRPr="00083B88">
        <w:rPr>
          <w:sz w:val="22"/>
          <w:szCs w:val="22"/>
        </w:rPr>
        <w:t xml:space="preserve"> sposobnost</w:t>
      </w:r>
      <w:bookmarkEnd w:id="147"/>
    </w:p>
    <w:p w14:paraId="0732A8FC" w14:textId="77777777" w:rsidR="003A713A" w:rsidRDefault="003A713A" w:rsidP="003A713A"/>
    <w:p w14:paraId="3B517DBA" w14:textId="1C907C97" w:rsidR="003A713A" w:rsidRDefault="00776794" w:rsidP="00321529">
      <w:pPr>
        <w:spacing w:line="0" w:lineRule="atLeast"/>
        <w:rPr>
          <w:rFonts w:cs="Arial"/>
          <w:b/>
          <w:bCs/>
          <w:sz w:val="22"/>
        </w:rPr>
      </w:pPr>
      <w:r>
        <w:rPr>
          <w:rFonts w:cs="Arial"/>
          <w:b/>
          <w:bCs/>
          <w:sz w:val="22"/>
        </w:rPr>
        <w:t>Kandidat</w:t>
      </w:r>
      <w:r w:rsidR="00401CBB">
        <w:rPr>
          <w:rFonts w:cs="Arial"/>
          <w:b/>
          <w:bCs/>
          <w:sz w:val="22"/>
        </w:rPr>
        <w:t xml:space="preserve"> </w:t>
      </w:r>
      <w:r w:rsidR="003A713A" w:rsidRPr="003A713A">
        <w:rPr>
          <w:rFonts w:cs="Arial"/>
          <w:b/>
          <w:bCs/>
          <w:sz w:val="22"/>
        </w:rPr>
        <w:t xml:space="preserve">mora v skladu z določili veljavnega Pravilnika o minimalnih pogojih, ki jih morajo izpolnjevati izvajalci del v gozdovih (Ur. l. RS, št. 35/94, 50/06, 74/11 in 80/12), izpolnjevati pogoje za opravljanje dejavnosti s področja storitev naročila, in sicer najmanj </w:t>
      </w:r>
      <w:r w:rsidR="003A713A" w:rsidRPr="003A713A">
        <w:rPr>
          <w:rFonts w:cs="Arial"/>
          <w:b/>
          <w:bCs/>
          <w:sz w:val="22"/>
          <w:u w:val="single"/>
        </w:rPr>
        <w:t xml:space="preserve">za </w:t>
      </w:r>
      <w:r w:rsidR="00321529">
        <w:rPr>
          <w:rFonts w:cs="Arial"/>
          <w:b/>
          <w:bCs/>
          <w:sz w:val="22"/>
          <w:u w:val="single"/>
        </w:rPr>
        <w:t>izvajanje gojitvenih in varstvenih del</w:t>
      </w:r>
      <w:r w:rsidR="003A713A" w:rsidRPr="003A713A">
        <w:rPr>
          <w:rFonts w:cs="Arial"/>
          <w:b/>
          <w:bCs/>
          <w:sz w:val="22"/>
          <w:u w:val="single"/>
        </w:rPr>
        <w:t>.</w:t>
      </w:r>
      <w:r w:rsidR="003A713A" w:rsidRPr="003A713A">
        <w:rPr>
          <w:rFonts w:cs="Arial"/>
          <w:b/>
          <w:bCs/>
          <w:sz w:val="22"/>
        </w:rPr>
        <w:t xml:space="preserve"> </w:t>
      </w:r>
      <w:r w:rsidR="00321529">
        <w:rPr>
          <w:rFonts w:cs="Arial"/>
          <w:b/>
          <w:bCs/>
          <w:sz w:val="22"/>
        </w:rPr>
        <w:t>Pogoj lahko kandidat izpolnjuje skupaj s partnerjem ali podizvajalcem.</w:t>
      </w:r>
    </w:p>
    <w:p w14:paraId="520872B0" w14:textId="77777777" w:rsidR="00321529" w:rsidRPr="003A713A" w:rsidRDefault="00321529" w:rsidP="00321529">
      <w:pPr>
        <w:spacing w:line="0" w:lineRule="atLeast"/>
        <w:rPr>
          <w:rFonts w:cs="Arial"/>
          <w:sz w:val="22"/>
          <w:highlight w:val="yellow"/>
          <w:u w:val="single"/>
        </w:rPr>
      </w:pPr>
    </w:p>
    <w:p w14:paraId="40512BA0" w14:textId="59CEEE3E" w:rsidR="003A713A" w:rsidRDefault="005A046E" w:rsidP="61D06C8F">
      <w:pPr>
        <w:spacing w:line="0" w:lineRule="atLeast"/>
        <w:ind w:right="-35"/>
        <w:rPr>
          <w:rFonts w:cs="Arial"/>
          <w:sz w:val="22"/>
        </w:rPr>
      </w:pPr>
      <w:r w:rsidRPr="3DF3F329">
        <w:rPr>
          <w:rFonts w:cs="Arial"/>
          <w:sz w:val="22"/>
        </w:rPr>
        <w:t>Kandidat</w:t>
      </w:r>
      <w:r w:rsidR="003A713A" w:rsidRPr="3DF3F329">
        <w:rPr>
          <w:rFonts w:cs="Arial"/>
          <w:sz w:val="22"/>
        </w:rPr>
        <w:t xml:space="preserve"> mora </w:t>
      </w:r>
      <w:r w:rsidR="003A713A" w:rsidRPr="3DF3F329">
        <w:rPr>
          <w:rFonts w:cs="Arial"/>
          <w:b/>
          <w:bCs/>
          <w:sz w:val="22"/>
        </w:rPr>
        <w:t>ob oddaji ponudbe</w:t>
      </w:r>
      <w:r w:rsidR="003A713A" w:rsidRPr="3DF3F329">
        <w:rPr>
          <w:rFonts w:cs="Arial"/>
          <w:sz w:val="22"/>
        </w:rPr>
        <w:t xml:space="preserve"> </w:t>
      </w:r>
      <w:r w:rsidR="003A713A" w:rsidRPr="3DF3F329">
        <w:rPr>
          <w:rFonts w:cs="Arial"/>
          <w:b/>
          <w:bCs/>
          <w:sz w:val="22"/>
        </w:rPr>
        <w:t>razpolagati z najmanj naslednjimi kapacitetami</w:t>
      </w:r>
      <w:r w:rsidR="00A639E3" w:rsidRPr="3DF3F329">
        <w:rPr>
          <w:rFonts w:cs="Arial"/>
          <w:b/>
          <w:bCs/>
          <w:sz w:val="22"/>
        </w:rPr>
        <w:t xml:space="preserve"> </w:t>
      </w:r>
      <w:r w:rsidR="003A713A" w:rsidRPr="3DF3F329">
        <w:rPr>
          <w:rFonts w:cs="Arial"/>
          <w:sz w:val="22"/>
        </w:rPr>
        <w:t xml:space="preserve">(zaposleni kader pri </w:t>
      </w:r>
      <w:r w:rsidR="002E75A9" w:rsidRPr="3DF3F329">
        <w:rPr>
          <w:rFonts w:cs="Arial"/>
          <w:sz w:val="22"/>
        </w:rPr>
        <w:t>kandidatu</w:t>
      </w:r>
      <w:r w:rsidR="003A713A" w:rsidRPr="3DF3F329">
        <w:rPr>
          <w:rFonts w:cs="Arial"/>
          <w:sz w:val="22"/>
        </w:rPr>
        <w:t xml:space="preserve"> ali partnerju</w:t>
      </w:r>
      <w:r w:rsidR="002E75A9" w:rsidRPr="3DF3F329">
        <w:rPr>
          <w:rFonts w:cs="Arial"/>
          <w:sz w:val="22"/>
        </w:rPr>
        <w:t xml:space="preserve"> ali podizvaj</w:t>
      </w:r>
      <w:r w:rsidR="005F0DB0" w:rsidRPr="3DF3F329">
        <w:rPr>
          <w:rFonts w:cs="Arial"/>
          <w:sz w:val="22"/>
        </w:rPr>
        <w:t>a</w:t>
      </w:r>
      <w:r w:rsidR="002E75A9" w:rsidRPr="3DF3F329">
        <w:rPr>
          <w:rFonts w:cs="Arial"/>
          <w:sz w:val="22"/>
        </w:rPr>
        <w:t>lcu</w:t>
      </w:r>
      <w:r w:rsidR="003A713A" w:rsidRPr="3DF3F329">
        <w:rPr>
          <w:rFonts w:cs="Arial"/>
          <w:sz w:val="22"/>
        </w:rPr>
        <w:t>),</w:t>
      </w:r>
      <w:r w:rsidR="003A713A" w:rsidRPr="3DF3F329">
        <w:rPr>
          <w:rFonts w:cs="Arial"/>
          <w:b/>
          <w:bCs/>
          <w:sz w:val="22"/>
        </w:rPr>
        <w:t xml:space="preserve"> </w:t>
      </w:r>
      <w:r w:rsidR="003A713A" w:rsidRPr="3DF3F329">
        <w:rPr>
          <w:rFonts w:cs="Arial"/>
          <w:sz w:val="22"/>
        </w:rPr>
        <w:t>v kolikor oddaja ponudbo samostojno, oziroma ta pogoj lahko kumulativno</w:t>
      </w:r>
      <w:r w:rsidR="435D3B0F" w:rsidRPr="3DF3F329">
        <w:rPr>
          <w:rFonts w:cs="Arial"/>
          <w:sz w:val="22"/>
        </w:rPr>
        <w:t xml:space="preserve"> (skupno)</w:t>
      </w:r>
      <w:r w:rsidR="003A713A" w:rsidRPr="3DF3F329">
        <w:rPr>
          <w:rFonts w:cs="Arial"/>
          <w:sz w:val="22"/>
        </w:rPr>
        <w:t xml:space="preserve"> izpolnjujejo vsi partnerji</w:t>
      </w:r>
      <w:r w:rsidR="002E75A9" w:rsidRPr="3DF3F329">
        <w:rPr>
          <w:rFonts w:cs="Arial"/>
          <w:sz w:val="22"/>
        </w:rPr>
        <w:t xml:space="preserve"> oziroma podizvajalci</w:t>
      </w:r>
      <w:r w:rsidR="003A713A" w:rsidRPr="3DF3F329">
        <w:rPr>
          <w:rFonts w:cs="Arial"/>
          <w:sz w:val="22"/>
        </w:rPr>
        <w:t xml:space="preserve"> v kolikor gre za skupno ponudbo s partnerji</w:t>
      </w:r>
      <w:r w:rsidR="002E75A9" w:rsidRPr="3DF3F329">
        <w:rPr>
          <w:rFonts w:cs="Arial"/>
          <w:sz w:val="22"/>
        </w:rPr>
        <w:t xml:space="preserve"> ali podizvajalci</w:t>
      </w:r>
      <w:r w:rsidR="003A713A" w:rsidRPr="3DF3F329">
        <w:rPr>
          <w:rFonts w:cs="Arial"/>
          <w:sz w:val="22"/>
        </w:rPr>
        <w:t>:</w:t>
      </w:r>
    </w:p>
    <w:p w14:paraId="7448EEA8" w14:textId="7FEFD146" w:rsidR="00321529" w:rsidRPr="00321529" w:rsidRDefault="38374F29" w:rsidP="61D06C8F">
      <w:pPr>
        <w:pStyle w:val="Odstavekseznama"/>
        <w:numPr>
          <w:ilvl w:val="0"/>
          <w:numId w:val="11"/>
        </w:numPr>
        <w:rPr>
          <w:rFonts w:cs="Arial"/>
          <w:sz w:val="22"/>
        </w:rPr>
      </w:pPr>
      <w:r w:rsidRPr="61D06C8F">
        <w:rPr>
          <w:rFonts w:cs="Arial"/>
          <w:b/>
          <w:bCs/>
          <w:sz w:val="22"/>
        </w:rPr>
        <w:t xml:space="preserve">Najmanj </w:t>
      </w:r>
      <w:r w:rsidR="00321529" w:rsidRPr="61D06C8F">
        <w:rPr>
          <w:rFonts w:cs="Arial"/>
          <w:b/>
          <w:bCs/>
          <w:sz w:val="22"/>
        </w:rPr>
        <w:t>enim</w:t>
      </w:r>
      <w:r w:rsidR="00321529" w:rsidRPr="61D06C8F">
        <w:rPr>
          <w:rFonts w:cs="Arial"/>
          <w:sz w:val="22"/>
        </w:rPr>
        <w:t xml:space="preserve"> usposobljen</w:t>
      </w:r>
      <w:r w:rsidR="133E17E3" w:rsidRPr="61D06C8F">
        <w:rPr>
          <w:rFonts w:cs="Arial"/>
          <w:sz w:val="22"/>
        </w:rPr>
        <w:t>im</w:t>
      </w:r>
      <w:r w:rsidR="00321529" w:rsidRPr="61D06C8F">
        <w:rPr>
          <w:rFonts w:cs="Arial"/>
          <w:sz w:val="22"/>
        </w:rPr>
        <w:t xml:space="preserve"> delavc</w:t>
      </w:r>
      <w:r w:rsidR="308F365B" w:rsidRPr="61D06C8F">
        <w:rPr>
          <w:rFonts w:cs="Arial"/>
          <w:sz w:val="22"/>
        </w:rPr>
        <w:t>em</w:t>
      </w:r>
      <w:r w:rsidR="00321529" w:rsidRPr="61D06C8F">
        <w:rPr>
          <w:rFonts w:cs="Arial"/>
          <w:sz w:val="22"/>
        </w:rPr>
        <w:t xml:space="preserve">, ki izpolnjuje pogoje določene v 5. členu Pravilnika o minimalnih pogojih, ki jih morajo izpolnjevati izvajalci del v gozdovih (Uradni list RS, št. 35/94, 50/06, 74/11 in 80/12) za dela nege mladovja, in sicer 4. raven izobrazbe s področja gozdarstva ali pridobljen ustrezen certifikat o nacionalni poklicni kvalifikaciji. </w:t>
      </w:r>
    </w:p>
    <w:p w14:paraId="00243E84" w14:textId="0CB6627C" w:rsidR="00321529" w:rsidRPr="00321529" w:rsidRDefault="00321529" w:rsidP="00321529">
      <w:pPr>
        <w:pStyle w:val="Odstavekseznama"/>
        <w:spacing w:line="0" w:lineRule="atLeast"/>
        <w:ind w:right="-35"/>
        <w:rPr>
          <w:rFonts w:cs="Arial"/>
          <w:sz w:val="22"/>
        </w:rPr>
      </w:pPr>
    </w:p>
    <w:p w14:paraId="251A8F58" w14:textId="7E7443D5" w:rsidR="003A713A" w:rsidRPr="003A713A" w:rsidRDefault="003A713A" w:rsidP="003A713A">
      <w:pPr>
        <w:spacing w:line="0" w:lineRule="atLeast"/>
        <w:rPr>
          <w:rFonts w:cs="Arial"/>
          <w:sz w:val="22"/>
        </w:rPr>
      </w:pPr>
      <w:r w:rsidRPr="003A713A">
        <w:rPr>
          <w:rFonts w:cs="Arial"/>
          <w:sz w:val="22"/>
        </w:rPr>
        <w:t xml:space="preserve">Naročnik bo pri preverjanju usposobljenosti za podjetja, ki imajo sedež v Republiki Sloveniji, upošteval samo dokazila v skladu s Pravilnikom o minimalnih pogojih, ki jih morajo izpolnjevati </w:t>
      </w:r>
      <w:r w:rsidRPr="003A713A">
        <w:rPr>
          <w:rFonts w:cs="Arial"/>
          <w:sz w:val="22"/>
        </w:rPr>
        <w:lastRenderedPageBreak/>
        <w:t xml:space="preserve">izvajalci del v gozdovih (Uradni list RS, št. 35/94, 50/06, 74/11 in 80/12). Naročnik bo za podjetja, ki imajo sedež izven Republike Slovenije, upošteval samo dokazila, ki jih mora </w:t>
      </w:r>
      <w:r w:rsidR="002E75A9">
        <w:rPr>
          <w:rFonts w:cs="Arial"/>
          <w:sz w:val="22"/>
        </w:rPr>
        <w:t>kandidat</w:t>
      </w:r>
      <w:r w:rsidRPr="003A713A">
        <w:rPr>
          <w:rFonts w:cs="Arial"/>
          <w:sz w:val="22"/>
        </w:rPr>
        <w:t xml:space="preserve"> izpolnjevati za opravljanje predmetnih storitev v državi, kjer ima registriran sedež podjetja.</w:t>
      </w:r>
    </w:p>
    <w:p w14:paraId="06F9DDA4" w14:textId="77777777" w:rsidR="003A713A" w:rsidRPr="003A713A" w:rsidRDefault="003A713A" w:rsidP="003A713A">
      <w:pPr>
        <w:spacing w:line="0" w:lineRule="atLeast"/>
        <w:rPr>
          <w:rFonts w:cs="Arial"/>
          <w:sz w:val="22"/>
        </w:rPr>
      </w:pPr>
    </w:p>
    <w:p w14:paraId="7D2B8F4A" w14:textId="60F3E528" w:rsidR="003A713A" w:rsidRPr="003A713A" w:rsidRDefault="00432692" w:rsidP="3DF3F329">
      <w:pPr>
        <w:spacing w:line="0" w:lineRule="atLeast"/>
        <w:rPr>
          <w:rFonts w:cs="Arial"/>
          <w:sz w:val="22"/>
        </w:rPr>
      </w:pPr>
      <w:r w:rsidRPr="3DF3F329">
        <w:rPr>
          <w:rFonts w:cs="Arial"/>
          <w:sz w:val="22"/>
        </w:rPr>
        <w:t>Kandidat</w:t>
      </w:r>
      <w:r w:rsidR="003A713A" w:rsidRPr="3DF3F329">
        <w:rPr>
          <w:rFonts w:cs="Arial"/>
          <w:sz w:val="22"/>
        </w:rPr>
        <w:t xml:space="preserve"> bo lahko tekom izvajanja </w:t>
      </w:r>
      <w:r w:rsidR="005123F1" w:rsidRPr="3DF3F329">
        <w:rPr>
          <w:rFonts w:cs="Arial"/>
          <w:sz w:val="22"/>
        </w:rPr>
        <w:t>DNS</w:t>
      </w:r>
      <w:r w:rsidR="003A713A" w:rsidRPr="3DF3F329">
        <w:rPr>
          <w:rFonts w:cs="Arial"/>
          <w:sz w:val="22"/>
        </w:rPr>
        <w:t xml:space="preserve"> </w:t>
      </w:r>
      <w:r w:rsidR="00A5450C" w:rsidRPr="3DF3F329">
        <w:rPr>
          <w:rFonts w:cs="Arial"/>
          <w:sz w:val="22"/>
        </w:rPr>
        <w:t>GOJ 2026</w:t>
      </w:r>
      <w:r w:rsidR="003A713A" w:rsidRPr="3DF3F329">
        <w:rPr>
          <w:rFonts w:cs="Arial"/>
          <w:sz w:val="22"/>
        </w:rPr>
        <w:t xml:space="preserve"> prijavil nov kader, ki ustreza zgoraj naveden</w:t>
      </w:r>
      <w:r w:rsidR="457B7C12" w:rsidRPr="3DF3F329">
        <w:rPr>
          <w:rFonts w:cs="Arial"/>
          <w:sz w:val="22"/>
        </w:rPr>
        <w:t>emu</w:t>
      </w:r>
      <w:r w:rsidR="003A713A" w:rsidRPr="3DF3F329">
        <w:rPr>
          <w:rFonts w:cs="Arial"/>
          <w:sz w:val="22"/>
        </w:rPr>
        <w:t xml:space="preserve"> pogoj</w:t>
      </w:r>
      <w:r w:rsidR="47B8BB66" w:rsidRPr="3DF3F329">
        <w:rPr>
          <w:rFonts w:cs="Arial"/>
          <w:sz w:val="22"/>
        </w:rPr>
        <w:t>u</w:t>
      </w:r>
      <w:r w:rsidR="003A713A" w:rsidRPr="3DF3F329">
        <w:rPr>
          <w:rFonts w:cs="Arial"/>
          <w:sz w:val="22"/>
        </w:rPr>
        <w:t>.</w:t>
      </w:r>
      <w:r w:rsidR="002B713C" w:rsidRPr="3DF3F329">
        <w:rPr>
          <w:rFonts w:cs="Arial"/>
          <w:sz w:val="22"/>
        </w:rPr>
        <w:t xml:space="preserve"> </w:t>
      </w:r>
    </w:p>
    <w:p w14:paraId="0B250332" w14:textId="77777777" w:rsidR="003A713A" w:rsidRPr="003A713A" w:rsidRDefault="003A713A" w:rsidP="003A713A">
      <w:pPr>
        <w:spacing w:line="0" w:lineRule="atLeast"/>
        <w:rPr>
          <w:rFonts w:cs="Arial"/>
          <w:sz w:val="22"/>
        </w:rPr>
      </w:pPr>
    </w:p>
    <w:p w14:paraId="25F84BA4" w14:textId="77777777" w:rsidR="003A713A" w:rsidRPr="003A713A" w:rsidRDefault="003A713A" w:rsidP="003A713A">
      <w:pPr>
        <w:rPr>
          <w:rFonts w:cs="Arial"/>
          <w:b/>
          <w:sz w:val="22"/>
        </w:rPr>
      </w:pPr>
      <w:r w:rsidRPr="003A713A">
        <w:rPr>
          <w:rFonts w:cs="Arial"/>
          <w:b/>
          <w:sz w:val="22"/>
        </w:rPr>
        <w:t xml:space="preserve">Dokazila: </w:t>
      </w:r>
    </w:p>
    <w:p w14:paraId="417A8814" w14:textId="77777777" w:rsidR="003A713A" w:rsidRPr="003A713A" w:rsidRDefault="003A713A" w:rsidP="003A713A">
      <w:pPr>
        <w:spacing w:line="0" w:lineRule="atLeast"/>
        <w:rPr>
          <w:rFonts w:cs="Arial"/>
          <w:sz w:val="22"/>
        </w:rPr>
      </w:pPr>
      <w:r w:rsidRPr="003A713A">
        <w:rPr>
          <w:rFonts w:cs="Arial"/>
          <w:b/>
          <w:sz w:val="22"/>
        </w:rPr>
        <w:t>1</w:t>
      </w:r>
      <w:r w:rsidRPr="003A713A">
        <w:rPr>
          <w:rFonts w:cs="Arial"/>
          <w:sz w:val="22"/>
        </w:rPr>
        <w:t xml:space="preserve">. Izpolnjen </w:t>
      </w:r>
      <w:r w:rsidRPr="003A713A">
        <w:rPr>
          <w:rFonts w:cs="Arial"/>
          <w:b/>
          <w:sz w:val="22"/>
        </w:rPr>
        <w:t xml:space="preserve">obrazec ESPD </w:t>
      </w:r>
      <w:r w:rsidRPr="003A713A">
        <w:rPr>
          <w:rFonts w:cs="Arial"/>
          <w:bCs/>
          <w:sz w:val="22"/>
        </w:rPr>
        <w:t>(</w:t>
      </w:r>
      <w:r w:rsidRPr="003A713A">
        <w:rPr>
          <w:rFonts w:cs="Arial"/>
          <w:sz w:val="22"/>
        </w:rPr>
        <w:t>»Del IV: Pogoji za sodelovanje, Skupna navedba za vse pogoje za sodelovanje, Glede pogojev za sodelovanje gospodarski subjekt izjavlja, da….).</w:t>
      </w:r>
    </w:p>
    <w:p w14:paraId="14C33545" w14:textId="77777777" w:rsidR="003A713A" w:rsidRPr="003A713A" w:rsidRDefault="003A713A" w:rsidP="003A713A">
      <w:pPr>
        <w:spacing w:line="0" w:lineRule="atLeast"/>
        <w:rPr>
          <w:rFonts w:cs="Arial"/>
          <w:sz w:val="22"/>
        </w:rPr>
      </w:pPr>
    </w:p>
    <w:p w14:paraId="1FDF4EEB" w14:textId="719E7753" w:rsidR="003A713A" w:rsidRPr="003A713A" w:rsidRDefault="003A713A" w:rsidP="003A713A">
      <w:pPr>
        <w:spacing w:line="0" w:lineRule="atLeast"/>
        <w:rPr>
          <w:rFonts w:cs="Arial"/>
          <w:b/>
          <w:sz w:val="22"/>
        </w:rPr>
      </w:pPr>
      <w:r w:rsidRPr="003A713A">
        <w:rPr>
          <w:rFonts w:cs="Arial"/>
          <w:b/>
          <w:bCs/>
          <w:sz w:val="22"/>
        </w:rPr>
        <w:t>2.</w:t>
      </w:r>
      <w:r w:rsidRPr="003A713A">
        <w:rPr>
          <w:rFonts w:cs="Arial"/>
          <w:sz w:val="22"/>
        </w:rPr>
        <w:t xml:space="preserve"> Izpolnjen obrazec »</w:t>
      </w:r>
      <w:r w:rsidR="00955D1F">
        <w:rPr>
          <w:rFonts w:cs="Arial"/>
          <w:b/>
          <w:bCs/>
          <w:sz w:val="22"/>
        </w:rPr>
        <w:t>Izjava o</w:t>
      </w:r>
      <w:r w:rsidRPr="003A713A">
        <w:rPr>
          <w:rFonts w:cs="Arial"/>
          <w:b/>
          <w:bCs/>
          <w:sz w:val="22"/>
        </w:rPr>
        <w:t xml:space="preserve"> kadrovsk</w:t>
      </w:r>
      <w:r w:rsidR="00955D1F">
        <w:rPr>
          <w:rFonts w:cs="Arial"/>
          <w:b/>
          <w:bCs/>
          <w:sz w:val="22"/>
        </w:rPr>
        <w:t>i</w:t>
      </w:r>
      <w:r w:rsidRPr="003A713A">
        <w:rPr>
          <w:rFonts w:cs="Arial"/>
          <w:b/>
          <w:bCs/>
          <w:sz w:val="22"/>
        </w:rPr>
        <w:t xml:space="preserve"> usposobljenost</w:t>
      </w:r>
      <w:r w:rsidR="00955D1F">
        <w:rPr>
          <w:rFonts w:cs="Arial"/>
          <w:b/>
          <w:bCs/>
          <w:sz w:val="22"/>
        </w:rPr>
        <w:t>i</w:t>
      </w:r>
      <w:r w:rsidRPr="003A713A">
        <w:rPr>
          <w:rFonts w:cs="Arial"/>
          <w:sz w:val="22"/>
        </w:rPr>
        <w:t>«.</w:t>
      </w:r>
    </w:p>
    <w:p w14:paraId="54E33F59" w14:textId="77777777" w:rsidR="003A713A" w:rsidRPr="003A713A" w:rsidRDefault="003A713A" w:rsidP="003A713A">
      <w:pPr>
        <w:spacing w:line="0" w:lineRule="atLeast"/>
        <w:rPr>
          <w:rFonts w:cs="Arial"/>
          <w:sz w:val="22"/>
        </w:rPr>
      </w:pPr>
    </w:p>
    <w:p w14:paraId="2D021918" w14:textId="5564122F" w:rsidR="003A713A" w:rsidRPr="003A713A" w:rsidRDefault="003A713A" w:rsidP="003A713A">
      <w:pPr>
        <w:spacing w:line="0" w:lineRule="atLeast"/>
        <w:rPr>
          <w:rFonts w:cs="Arial"/>
          <w:sz w:val="22"/>
        </w:rPr>
      </w:pPr>
      <w:r w:rsidRPr="003A713A">
        <w:rPr>
          <w:rFonts w:cs="Arial"/>
          <w:b/>
          <w:sz w:val="22"/>
        </w:rPr>
        <w:t>3.</w:t>
      </w:r>
      <w:r w:rsidRPr="003A713A">
        <w:rPr>
          <w:rFonts w:cs="Arial"/>
          <w:sz w:val="22"/>
        </w:rPr>
        <w:t xml:space="preserve"> V kolikor ponudnik ni naveden v seznamu izvajalcev del v gozdovih, ki so ob inšpekcijskem pregledu ustrezali predpisanim pogojem v evidenci RS, MKGP Inšpektorata RS za kmetijstvo, gozdarstvo, lovstvo in ribištvo </w:t>
      </w:r>
      <w:hyperlink r:id="rId16" w:history="1">
        <w:r w:rsidRPr="003A713A">
          <w:rPr>
            <w:rStyle w:val="Hiperpovezava"/>
            <w:rFonts w:cs="Arial"/>
            <w:sz w:val="22"/>
          </w:rPr>
          <w:t>http://www.ikglr.gov.si/si/delovna_podrocja/izvajanje_del_v_gozdovih</w:t>
        </w:r>
      </w:hyperlink>
      <w:r w:rsidRPr="003A713A">
        <w:rPr>
          <w:rFonts w:cs="Arial"/>
          <w:sz w:val="22"/>
        </w:rPr>
        <w:t xml:space="preserve">,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w:t>
      </w:r>
      <w:r w:rsidRPr="003A713A">
        <w:rPr>
          <w:rFonts w:cs="Arial"/>
          <w:b/>
          <w:sz w:val="22"/>
        </w:rPr>
        <w:t xml:space="preserve">za izvajanje </w:t>
      </w:r>
      <w:r w:rsidR="001D1D1F">
        <w:rPr>
          <w:rFonts w:cs="Arial"/>
          <w:b/>
          <w:sz w:val="22"/>
        </w:rPr>
        <w:t>gojitvenih in varstvenih del</w:t>
      </w:r>
      <w:r w:rsidRPr="003A713A">
        <w:rPr>
          <w:rFonts w:cs="Arial"/>
          <w:sz w:val="22"/>
        </w:rPr>
        <w:t>. Navedeno v primeru oddaje ponudbe s partnerji, drugimi pogodbenimi partnerji in/ali podizvajalci</w:t>
      </w:r>
      <w:r w:rsidR="005A046E">
        <w:rPr>
          <w:rFonts w:cs="Arial"/>
          <w:sz w:val="22"/>
        </w:rPr>
        <w:t xml:space="preserve">, </w:t>
      </w:r>
      <w:r w:rsidRPr="003A713A">
        <w:rPr>
          <w:rFonts w:cs="Arial"/>
          <w:sz w:val="22"/>
        </w:rPr>
        <w:t>velja tudi zanje.</w:t>
      </w:r>
    </w:p>
    <w:p w14:paraId="44896671" w14:textId="77777777" w:rsidR="003A713A" w:rsidRPr="003A713A" w:rsidRDefault="003A713A" w:rsidP="003A713A">
      <w:pPr>
        <w:spacing w:line="0" w:lineRule="atLeast"/>
        <w:rPr>
          <w:rFonts w:cs="Arial"/>
          <w:sz w:val="22"/>
        </w:rPr>
      </w:pPr>
    </w:p>
    <w:p w14:paraId="662BC3C8" w14:textId="77777777" w:rsidR="003A713A" w:rsidRPr="003A713A" w:rsidRDefault="003A713A" w:rsidP="003A713A">
      <w:pPr>
        <w:spacing w:line="0" w:lineRule="atLeast"/>
        <w:rPr>
          <w:rFonts w:cs="Arial"/>
          <w:sz w:val="22"/>
        </w:rPr>
      </w:pPr>
      <w:r w:rsidRPr="003A713A">
        <w:rPr>
          <w:rFonts w:cs="Arial"/>
          <w:b/>
          <w:sz w:val="22"/>
        </w:rPr>
        <w:t>4.</w:t>
      </w:r>
      <w:r w:rsidRPr="003A713A">
        <w:rPr>
          <w:rFonts w:cs="Arial"/>
          <w:sz w:val="22"/>
        </w:rPr>
        <w:t xml:space="preserve"> </w:t>
      </w:r>
      <w:r w:rsidRPr="003A713A">
        <w:rPr>
          <w:rFonts w:cs="Arial"/>
          <w:b/>
          <w:bCs/>
          <w:sz w:val="22"/>
        </w:rPr>
        <w:t>kopija NPK certifikata ali dokazilo o izobrazbi gozdarske smer</w:t>
      </w:r>
      <w:r w:rsidRPr="003A713A">
        <w:rPr>
          <w:rFonts w:cs="Arial"/>
          <w:sz w:val="22"/>
        </w:rPr>
        <w:t>i,  za vse prijavljene kadre, ki so navedeni v Obrazcu »Potrdilo za tehnološko in kadrovsko usposobljenost«.</w:t>
      </w:r>
    </w:p>
    <w:p w14:paraId="3802BB7B" w14:textId="77777777" w:rsidR="003A713A" w:rsidRPr="003A713A" w:rsidRDefault="003A713A" w:rsidP="003A713A">
      <w:pPr>
        <w:spacing w:line="0" w:lineRule="atLeast"/>
        <w:rPr>
          <w:rFonts w:cs="Arial"/>
          <w:sz w:val="22"/>
        </w:rPr>
      </w:pPr>
    </w:p>
    <w:p w14:paraId="5BDF1FC5" w14:textId="77777777" w:rsidR="003A713A" w:rsidRPr="003A713A" w:rsidRDefault="003A713A" w:rsidP="003A713A">
      <w:pPr>
        <w:spacing w:line="0" w:lineRule="atLeast"/>
        <w:rPr>
          <w:rFonts w:cs="Arial"/>
          <w:sz w:val="22"/>
        </w:rPr>
      </w:pPr>
      <w:r w:rsidRPr="003A713A">
        <w:rPr>
          <w:rFonts w:cs="Arial"/>
          <w:b/>
          <w:bCs/>
          <w:sz w:val="22"/>
        </w:rPr>
        <w:t xml:space="preserve">5. obrazec M1 ali kopijo pogodbe o zaposlitvi </w:t>
      </w:r>
      <w:r w:rsidRPr="003A713A">
        <w:rPr>
          <w:rFonts w:cs="Arial"/>
          <w:sz w:val="22"/>
        </w:rPr>
        <w:t>za vsak prijavljen kader.</w:t>
      </w:r>
    </w:p>
    <w:p w14:paraId="19D2AA5A" w14:textId="77777777" w:rsidR="003A713A" w:rsidRPr="003A713A" w:rsidRDefault="003A713A" w:rsidP="003A713A">
      <w:pPr>
        <w:spacing w:line="0" w:lineRule="atLeast"/>
        <w:rPr>
          <w:rFonts w:cs="Arial"/>
          <w:sz w:val="22"/>
        </w:rPr>
      </w:pPr>
    </w:p>
    <w:p w14:paraId="41DDF3BF" w14:textId="5A23B51B" w:rsidR="003A713A" w:rsidRPr="003A713A" w:rsidRDefault="003A713A" w:rsidP="003A713A">
      <w:pPr>
        <w:spacing w:line="0" w:lineRule="atLeast"/>
        <w:rPr>
          <w:rFonts w:cs="Arial"/>
          <w:sz w:val="22"/>
        </w:rPr>
      </w:pPr>
      <w:r w:rsidRPr="003A713A">
        <w:rPr>
          <w:rFonts w:cs="Arial"/>
          <w:b/>
          <w:sz w:val="22"/>
        </w:rPr>
        <w:t>6.</w:t>
      </w:r>
      <w:r w:rsidRPr="003A713A">
        <w:rPr>
          <w:rFonts w:cs="Arial"/>
          <w:sz w:val="22"/>
        </w:rPr>
        <w:t xml:space="preserve"> Poleg zgoraj navedenih dokazil  za kader (1-5) mora </w:t>
      </w:r>
      <w:r w:rsidR="005A046E">
        <w:rPr>
          <w:rFonts w:cs="Arial"/>
          <w:sz w:val="22"/>
        </w:rPr>
        <w:t>kandidat</w:t>
      </w:r>
      <w:r w:rsidRPr="003A713A">
        <w:rPr>
          <w:rFonts w:cs="Arial"/>
          <w:sz w:val="22"/>
        </w:rPr>
        <w:t xml:space="preserve"> za vsakega prijavljen kader, ki ga je v skladu z določbami ZIPZ-2 dolžan poklicno zavarovati, predložiti</w:t>
      </w:r>
      <w:r w:rsidRPr="003A713A">
        <w:rPr>
          <w:rFonts w:cs="Arial"/>
          <w:b/>
          <w:bCs/>
          <w:sz w:val="22"/>
        </w:rPr>
        <w:t xml:space="preserve"> potrdilo o vključenosti zaposlenega v poklicno zavarovanje in o plačevanju prispevkov za poklicno zavarovanje</w:t>
      </w:r>
      <w:r w:rsidRPr="003A713A">
        <w:rPr>
          <w:rFonts w:cs="Arial"/>
          <w:sz w:val="22"/>
        </w:rPr>
        <w:t xml:space="preserve"> oziroma </w:t>
      </w:r>
      <w:r w:rsidRPr="003A713A">
        <w:rPr>
          <w:rFonts w:cs="Arial"/>
          <w:b/>
          <w:bCs/>
          <w:sz w:val="22"/>
        </w:rPr>
        <w:t>pojasniti,</w:t>
      </w:r>
      <w:r w:rsidRPr="003A713A">
        <w:rPr>
          <w:rFonts w:cs="Arial"/>
          <w:sz w:val="22"/>
        </w:rPr>
        <w:t xml:space="preserve"> zakaj vključitev zaposlenega v poklicno zavarovanje ni potrebno. </w:t>
      </w:r>
      <w:r w:rsidR="005A046E">
        <w:rPr>
          <w:rFonts w:cs="Arial"/>
          <w:sz w:val="22"/>
        </w:rPr>
        <w:t>Kandidat</w:t>
      </w:r>
      <w:r w:rsidRPr="003A713A">
        <w:rPr>
          <w:rFonts w:cs="Arial"/>
          <w:sz w:val="22"/>
        </w:rPr>
        <w:t xml:space="preserve"> je dolžan dokazila iz prejšnjega stavka predložiti tudi v primeru, če kadrovsko in tehnološko sposobnost dokazuje s podizvajalci.</w:t>
      </w:r>
    </w:p>
    <w:p w14:paraId="7ADCB0F0" w14:textId="77777777" w:rsidR="003A713A" w:rsidRPr="003A713A" w:rsidRDefault="003A713A" w:rsidP="003A713A">
      <w:pPr>
        <w:spacing w:line="0" w:lineRule="atLeast"/>
        <w:rPr>
          <w:rFonts w:cs="Arial"/>
          <w:sz w:val="22"/>
        </w:rPr>
      </w:pPr>
    </w:p>
    <w:p w14:paraId="39AE2330" w14:textId="3BE38C8E" w:rsidR="003A713A" w:rsidRPr="002E75A9" w:rsidRDefault="003A713A" w:rsidP="003A713A">
      <w:pPr>
        <w:spacing w:line="0" w:lineRule="atLeast"/>
        <w:rPr>
          <w:rFonts w:cs="Arial"/>
          <w:sz w:val="22"/>
        </w:rPr>
      </w:pPr>
      <w:r w:rsidRPr="002E75A9">
        <w:rPr>
          <w:rFonts w:cs="Arial"/>
          <w:sz w:val="22"/>
        </w:rPr>
        <w:t xml:space="preserve">IZPOLNJEVANJE POGOJA: </w:t>
      </w:r>
      <w:r w:rsidR="00432692" w:rsidRPr="002E75A9">
        <w:rPr>
          <w:rFonts w:cs="Arial"/>
          <w:sz w:val="22"/>
        </w:rPr>
        <w:t>kandidat</w:t>
      </w:r>
      <w:r w:rsidRPr="002E75A9">
        <w:rPr>
          <w:rFonts w:cs="Arial"/>
          <w:sz w:val="22"/>
        </w:rPr>
        <w:t>, partnerji v skupni ponudbi</w:t>
      </w:r>
      <w:r w:rsidR="00776794" w:rsidRPr="002E75A9">
        <w:rPr>
          <w:rFonts w:cs="Arial"/>
          <w:sz w:val="22"/>
        </w:rPr>
        <w:t>, podizvajalci</w:t>
      </w:r>
    </w:p>
    <w:p w14:paraId="6888A880" w14:textId="77777777" w:rsidR="003A713A" w:rsidRPr="003A713A" w:rsidRDefault="003A713A" w:rsidP="003A713A">
      <w:pPr>
        <w:spacing w:line="0" w:lineRule="atLeast"/>
        <w:rPr>
          <w:rFonts w:cs="Arial"/>
          <w:sz w:val="22"/>
        </w:rPr>
      </w:pPr>
    </w:p>
    <w:p w14:paraId="5DB51BF4" w14:textId="1A116ACE" w:rsidR="003A713A" w:rsidRPr="003A713A" w:rsidRDefault="003A713A" w:rsidP="003A713A">
      <w:pPr>
        <w:spacing w:line="0" w:lineRule="atLeast"/>
        <w:rPr>
          <w:rFonts w:cs="Arial"/>
          <w:sz w:val="22"/>
        </w:rPr>
      </w:pPr>
      <w:r w:rsidRPr="003A713A">
        <w:rPr>
          <w:rFonts w:cs="Arial"/>
          <w:sz w:val="22"/>
        </w:rPr>
        <w:t xml:space="preserve">V kolikor bo </w:t>
      </w:r>
      <w:r w:rsidR="002E75A9">
        <w:rPr>
          <w:rFonts w:cs="Arial"/>
          <w:sz w:val="22"/>
        </w:rPr>
        <w:t>kandidat</w:t>
      </w:r>
      <w:r w:rsidRPr="003A713A">
        <w:rPr>
          <w:rFonts w:cs="Arial"/>
          <w:sz w:val="22"/>
        </w:rPr>
        <w:t xml:space="preserve"> oddal </w:t>
      </w:r>
      <w:r w:rsidR="002E75A9">
        <w:rPr>
          <w:rFonts w:cs="Arial"/>
          <w:sz w:val="22"/>
        </w:rPr>
        <w:t>ponudbo</w:t>
      </w:r>
      <w:r w:rsidRPr="003A713A">
        <w:rPr>
          <w:rFonts w:cs="Arial"/>
          <w:sz w:val="22"/>
        </w:rPr>
        <w:t xml:space="preserve"> s podizvajalci, mora zagotavljati, da navedene pogoje izpolnjujejo vsi njegovi podizvajalci, ki bodo sodelovali pri izvrševanju storitev naročila.</w:t>
      </w:r>
    </w:p>
    <w:p w14:paraId="5D372DBB" w14:textId="77777777" w:rsidR="003A713A" w:rsidRPr="003A713A" w:rsidRDefault="003A713A" w:rsidP="003A713A"/>
    <w:p w14:paraId="088746E8" w14:textId="220E148C" w:rsidR="007A174B" w:rsidRDefault="007A174B" w:rsidP="007A174B">
      <w:pPr>
        <w:pStyle w:val="Naslov3"/>
        <w:rPr>
          <w:sz w:val="22"/>
          <w:szCs w:val="22"/>
        </w:rPr>
      </w:pPr>
      <w:bookmarkStart w:id="148" w:name="_Toc204945822"/>
      <w:r>
        <w:rPr>
          <w:sz w:val="22"/>
          <w:szCs w:val="22"/>
        </w:rPr>
        <w:t>Drugi pogoji</w:t>
      </w:r>
      <w:bookmarkEnd w:id="148"/>
      <w:r>
        <w:rPr>
          <w:sz w:val="22"/>
          <w:szCs w:val="22"/>
        </w:rPr>
        <w:t xml:space="preserve"> </w:t>
      </w:r>
    </w:p>
    <w:p w14:paraId="2D19B8A8" w14:textId="77777777" w:rsidR="00FD3C8B" w:rsidRPr="00FD3C8B" w:rsidRDefault="00FD3C8B" w:rsidP="00FD3C8B">
      <w:pPr>
        <w:rPr>
          <w:rFonts w:cs="Arial"/>
          <w:sz w:val="22"/>
        </w:rPr>
      </w:pPr>
    </w:p>
    <w:p w14:paraId="7F457FD2" w14:textId="41E8475A" w:rsidR="0027115D" w:rsidRDefault="12C25750" w:rsidP="75632117">
      <w:pPr>
        <w:spacing w:line="0" w:lineRule="atLeast"/>
        <w:rPr>
          <w:rFonts w:cs="Arial"/>
          <w:b/>
          <w:bCs/>
          <w:sz w:val="22"/>
        </w:rPr>
      </w:pPr>
      <w:r w:rsidRPr="75632117">
        <w:rPr>
          <w:rFonts w:cs="Arial"/>
          <w:b/>
          <w:bCs/>
          <w:sz w:val="22"/>
        </w:rPr>
        <w:t>Ponudnik</w:t>
      </w:r>
      <w:r w:rsidR="1267BEFA" w:rsidRPr="75632117">
        <w:rPr>
          <w:rFonts w:cs="Arial"/>
          <w:b/>
          <w:bCs/>
          <w:sz w:val="22"/>
        </w:rPr>
        <w:t xml:space="preserve"> mora biti sposoben elektronskega poslovanja in komuniciranja in je opremljen z ustrezno ra</w:t>
      </w:r>
      <w:r w:rsidR="04D9466A" w:rsidRPr="75632117">
        <w:rPr>
          <w:rFonts w:cs="Arial"/>
          <w:b/>
          <w:bCs/>
          <w:sz w:val="22"/>
        </w:rPr>
        <w:t>č</w:t>
      </w:r>
      <w:r w:rsidR="1267BEFA" w:rsidRPr="75632117">
        <w:rPr>
          <w:rFonts w:cs="Arial"/>
          <w:b/>
          <w:bCs/>
          <w:sz w:val="22"/>
        </w:rPr>
        <w:t>unalniško opremo ter priključkom na internet tako, da ima kot naročnik internetnih storitev javno dostopen medmrežni spletni naslov oziroma elektronski poštni naslov, ki ima zmogljivost sprejemanja gradiv oziroma sporočil vsaj v velikosti 20 Mb ter ima zagotovljeno možnost uporabe varnega elektronskega podpisa za oddajo ponudb in izvajanje ostalih opravil v zvezi z javnim naročanjem</w:t>
      </w:r>
      <w:r w:rsidR="00571E5E">
        <w:rPr>
          <w:rFonts w:cs="Arial"/>
          <w:b/>
          <w:bCs/>
          <w:sz w:val="22"/>
        </w:rPr>
        <w:t>.</w:t>
      </w:r>
    </w:p>
    <w:p w14:paraId="06660573" w14:textId="77777777" w:rsidR="0027115D" w:rsidRDefault="0027115D" w:rsidP="00FD3C8B">
      <w:pPr>
        <w:spacing w:line="0" w:lineRule="atLeast"/>
        <w:rPr>
          <w:rFonts w:cs="Arial"/>
          <w:b/>
          <w:bCs/>
          <w:sz w:val="22"/>
        </w:rPr>
      </w:pPr>
    </w:p>
    <w:p w14:paraId="558CBBAA" w14:textId="77777777" w:rsidR="00FD3C8B" w:rsidRPr="00FD3C8B" w:rsidRDefault="00FD3C8B" w:rsidP="00FD3C8B">
      <w:pPr>
        <w:spacing w:line="0" w:lineRule="atLeast"/>
        <w:rPr>
          <w:rFonts w:cs="Arial"/>
          <w:sz w:val="22"/>
        </w:rPr>
      </w:pPr>
      <w:r w:rsidRPr="00FD3C8B">
        <w:rPr>
          <w:rFonts w:cs="Arial"/>
          <w:sz w:val="22"/>
        </w:rPr>
        <w:t>DOKAZILO:</w:t>
      </w:r>
    </w:p>
    <w:p w14:paraId="13084034" w14:textId="4733A248" w:rsidR="00FD3C8B" w:rsidRPr="00FD3C8B" w:rsidRDefault="00FD3C8B" w:rsidP="0027115D">
      <w:pPr>
        <w:spacing w:line="0" w:lineRule="atLeast"/>
        <w:rPr>
          <w:rFonts w:cs="Arial"/>
          <w:sz w:val="22"/>
        </w:rPr>
      </w:pPr>
      <w:r w:rsidRPr="00FD3C8B">
        <w:rPr>
          <w:rFonts w:cs="Arial"/>
          <w:sz w:val="22"/>
        </w:rPr>
        <w:t xml:space="preserve">Izpolnjen </w:t>
      </w:r>
      <w:r w:rsidRPr="00FD3C8B">
        <w:rPr>
          <w:rFonts w:cs="Arial"/>
          <w:b/>
          <w:bCs/>
          <w:sz w:val="22"/>
        </w:rPr>
        <w:t xml:space="preserve">obrazec ESPD </w:t>
      </w:r>
      <w:r w:rsidRPr="00FD3C8B">
        <w:rPr>
          <w:rFonts w:cs="Arial"/>
          <w:bCs/>
          <w:sz w:val="22"/>
        </w:rPr>
        <w:t>(</w:t>
      </w:r>
      <w:r w:rsidRPr="00FD3C8B">
        <w:rPr>
          <w:rFonts w:cs="Arial"/>
          <w:sz w:val="22"/>
        </w:rPr>
        <w:t xml:space="preserve">»Del IV: Pogoji za sodelovanje, </w:t>
      </w:r>
      <w:r w:rsidR="0027115D">
        <w:rPr>
          <w:rFonts w:cs="Arial"/>
          <w:sz w:val="22"/>
        </w:rPr>
        <w:t xml:space="preserve"> Tehnična in strokovna sposobnost, rubrika </w:t>
      </w:r>
      <w:r w:rsidR="0027115D" w:rsidRPr="0027115D">
        <w:rPr>
          <w:rFonts w:cs="Arial"/>
          <w:sz w:val="22"/>
        </w:rPr>
        <w:t>Orodje, obrat ali tehnična oprema</w:t>
      </w:r>
      <w:r w:rsidR="0027115D">
        <w:rPr>
          <w:rFonts w:cs="Arial"/>
          <w:sz w:val="22"/>
        </w:rPr>
        <w:t xml:space="preserve">. </w:t>
      </w:r>
    </w:p>
    <w:p w14:paraId="3E93BD65" w14:textId="77777777" w:rsidR="00FD3C8B" w:rsidRPr="00FD3C8B" w:rsidRDefault="00FD3C8B" w:rsidP="00FD3C8B">
      <w:pPr>
        <w:tabs>
          <w:tab w:val="left" w:pos="708"/>
          <w:tab w:val="left" w:pos="1416"/>
          <w:tab w:val="left" w:pos="2145"/>
        </w:tabs>
        <w:spacing w:line="0" w:lineRule="atLeast"/>
        <w:rPr>
          <w:rFonts w:cs="Arial"/>
          <w:color w:val="FF0000"/>
          <w:sz w:val="22"/>
        </w:rPr>
      </w:pPr>
    </w:p>
    <w:p w14:paraId="53980518" w14:textId="6A92F6BB" w:rsidR="00FD3C8B" w:rsidRDefault="00FD3C8B" w:rsidP="3DF3F329">
      <w:pPr>
        <w:tabs>
          <w:tab w:val="left" w:pos="708"/>
          <w:tab w:val="left" w:pos="1416"/>
          <w:tab w:val="left" w:pos="2145"/>
        </w:tabs>
        <w:spacing w:line="0" w:lineRule="atLeast"/>
        <w:rPr>
          <w:rFonts w:cs="Arial"/>
          <w:sz w:val="22"/>
        </w:rPr>
      </w:pPr>
      <w:r w:rsidRPr="3DF3F329">
        <w:rPr>
          <w:rFonts w:cs="Arial"/>
          <w:sz w:val="22"/>
        </w:rPr>
        <w:t xml:space="preserve">IZPOLNJEVANJE POGOJA: </w:t>
      </w:r>
      <w:r w:rsidR="00432692" w:rsidRPr="3DF3F329">
        <w:rPr>
          <w:rFonts w:cs="Arial"/>
          <w:sz w:val="22"/>
        </w:rPr>
        <w:t>kandidat</w:t>
      </w:r>
      <w:r w:rsidRPr="3DF3F329">
        <w:rPr>
          <w:rFonts w:cs="Arial"/>
          <w:sz w:val="22"/>
        </w:rPr>
        <w:t>, vsi partnerji v skupni ponudbi, vsi podizvajalci.</w:t>
      </w:r>
    </w:p>
    <w:p w14:paraId="549F72B1" w14:textId="77777777" w:rsidR="007A174B" w:rsidRDefault="007A174B" w:rsidP="00E37AFD">
      <w:pPr>
        <w:spacing w:line="0" w:lineRule="atLeast"/>
        <w:rPr>
          <w:rFonts w:cs="Arial"/>
          <w:sz w:val="22"/>
        </w:rPr>
      </w:pPr>
    </w:p>
    <w:p w14:paraId="3A0C7610" w14:textId="79BC1A77" w:rsidR="00A80829" w:rsidRPr="00083B88" w:rsidRDefault="002231A9" w:rsidP="00F60AF5">
      <w:pPr>
        <w:pStyle w:val="Naslov1"/>
        <w:rPr>
          <w:sz w:val="22"/>
          <w:szCs w:val="22"/>
        </w:rPr>
      </w:pPr>
      <w:bookmarkStart w:id="149" w:name="_Toc336851744"/>
      <w:bookmarkStart w:id="150" w:name="_Toc336851792"/>
      <w:bookmarkStart w:id="151" w:name="_Toc204945823"/>
      <w:r w:rsidRPr="00083B88">
        <w:rPr>
          <w:caps w:val="0"/>
          <w:sz w:val="22"/>
          <w:szCs w:val="22"/>
        </w:rPr>
        <w:t>MERILA</w:t>
      </w:r>
      <w:bookmarkEnd w:id="149"/>
      <w:bookmarkEnd w:id="150"/>
      <w:bookmarkEnd w:id="151"/>
    </w:p>
    <w:p w14:paraId="6B48EEE6" w14:textId="29613793" w:rsidR="00AE21C0" w:rsidRDefault="00AE21C0" w:rsidP="0014274B">
      <w:pPr>
        <w:spacing w:line="0" w:lineRule="atLeast"/>
        <w:rPr>
          <w:rFonts w:cs="Arial"/>
          <w:b/>
          <w:sz w:val="22"/>
        </w:rPr>
      </w:pPr>
      <w:r>
        <w:rPr>
          <w:rFonts w:cs="Arial"/>
          <w:b/>
          <w:sz w:val="22"/>
        </w:rPr>
        <w:t>Naročnik bo pri oddaji posamičnega naročila upošteval naslednja merila:</w:t>
      </w:r>
    </w:p>
    <w:p w14:paraId="286AB282" w14:textId="77777777" w:rsidR="00AE21C0" w:rsidRDefault="00AE21C0" w:rsidP="0014274B">
      <w:pPr>
        <w:spacing w:line="0" w:lineRule="atLeast"/>
        <w:rPr>
          <w:rFonts w:cs="Arial"/>
          <w:b/>
          <w:sz w:val="22"/>
        </w:rPr>
      </w:pPr>
    </w:p>
    <w:p w14:paraId="3AF503A9" w14:textId="54D9C72B" w:rsidR="0014274B" w:rsidRPr="0014274B" w:rsidRDefault="38C48A46" w:rsidP="75632117">
      <w:pPr>
        <w:spacing w:line="0" w:lineRule="atLeast"/>
        <w:rPr>
          <w:rFonts w:cs="Arial"/>
          <w:sz w:val="22"/>
        </w:rPr>
      </w:pPr>
      <w:r w:rsidRPr="75632117">
        <w:rPr>
          <w:rFonts w:cs="Arial"/>
          <w:b/>
          <w:bCs/>
          <w:sz w:val="22"/>
        </w:rPr>
        <w:t xml:space="preserve">Kategorija 1: </w:t>
      </w:r>
      <w:r w:rsidR="65CF046B" w:rsidRPr="75632117">
        <w:rPr>
          <w:rFonts w:cs="Arial"/>
          <w:sz w:val="22"/>
        </w:rPr>
        <w:t>M</w:t>
      </w:r>
      <w:r w:rsidRPr="75632117">
        <w:rPr>
          <w:rFonts w:cs="Arial"/>
          <w:sz w:val="22"/>
        </w:rPr>
        <w:t xml:space="preserve">erilo za oddajo posamičnega naročila v Kategoriji 1 je najnižja </w:t>
      </w:r>
      <w:r w:rsidR="004E779B">
        <w:rPr>
          <w:rFonts w:cs="Arial"/>
          <w:sz w:val="22"/>
        </w:rPr>
        <w:t xml:space="preserve">ponujena </w:t>
      </w:r>
      <w:r w:rsidR="00786178">
        <w:rPr>
          <w:rFonts w:cs="Arial"/>
          <w:sz w:val="22"/>
        </w:rPr>
        <w:t xml:space="preserve">cena </w:t>
      </w:r>
      <w:r w:rsidR="00321529">
        <w:rPr>
          <w:rFonts w:cs="Arial"/>
          <w:sz w:val="22"/>
        </w:rPr>
        <w:t xml:space="preserve">za vse razpisane storitve </w:t>
      </w:r>
      <w:r w:rsidR="007F5344" w:rsidRPr="007F5344">
        <w:rPr>
          <w:rFonts w:cs="Arial"/>
          <w:sz w:val="22"/>
        </w:rPr>
        <w:t>v EUR/</w:t>
      </w:r>
      <w:proofErr w:type="spellStart"/>
      <w:r w:rsidR="00321529">
        <w:rPr>
          <w:rFonts w:cs="Arial"/>
          <w:sz w:val="22"/>
        </w:rPr>
        <w:t>kpl</w:t>
      </w:r>
      <w:proofErr w:type="spellEnd"/>
      <w:r w:rsidR="007F5344" w:rsidRPr="007F5344">
        <w:rPr>
          <w:rFonts w:cs="Arial"/>
          <w:sz w:val="22"/>
        </w:rPr>
        <w:t xml:space="preserve"> (brez DDV)</w:t>
      </w:r>
      <w:r w:rsidR="00321529">
        <w:rPr>
          <w:rFonts w:cs="Arial"/>
          <w:sz w:val="22"/>
        </w:rPr>
        <w:t xml:space="preserve">. </w:t>
      </w:r>
      <w:r w:rsidR="007F5344" w:rsidRPr="029FE97E">
        <w:rPr>
          <w:rFonts w:cs="Arial"/>
          <w:sz w:val="22"/>
        </w:rPr>
        <w:t>Naročnik</w:t>
      </w:r>
      <w:r w:rsidR="007F5344">
        <w:rPr>
          <w:rFonts w:cs="Arial"/>
          <w:sz w:val="22"/>
        </w:rPr>
        <w:t xml:space="preserve"> bo natančneje določil merilo </w:t>
      </w:r>
      <w:r w:rsidR="65CF046B" w:rsidRPr="75632117">
        <w:rPr>
          <w:rFonts w:cs="Arial"/>
          <w:sz w:val="22"/>
        </w:rPr>
        <w:t>v posamičnem povpraševanju</w:t>
      </w:r>
      <w:r w:rsidRPr="75632117">
        <w:rPr>
          <w:rFonts w:cs="Arial"/>
          <w:sz w:val="22"/>
        </w:rPr>
        <w:t>.</w:t>
      </w:r>
    </w:p>
    <w:p w14:paraId="649A41E9" w14:textId="77777777" w:rsidR="0014274B" w:rsidRPr="0014274B" w:rsidRDefault="0014274B" w:rsidP="0014274B">
      <w:pPr>
        <w:spacing w:line="0" w:lineRule="atLeast"/>
        <w:rPr>
          <w:rFonts w:cs="Arial"/>
          <w:sz w:val="22"/>
        </w:rPr>
      </w:pPr>
    </w:p>
    <w:p w14:paraId="0CDF677B" w14:textId="6792AC7A" w:rsidR="0014274B" w:rsidRDefault="0014274B" w:rsidP="0014274B">
      <w:pPr>
        <w:spacing w:line="0" w:lineRule="atLeast"/>
        <w:rPr>
          <w:rFonts w:cs="Arial"/>
          <w:sz w:val="22"/>
        </w:rPr>
      </w:pPr>
      <w:r w:rsidRPr="0014274B">
        <w:rPr>
          <w:rFonts w:cs="Arial"/>
          <w:b/>
          <w:sz w:val="22"/>
        </w:rPr>
        <w:t>Kategorija 2</w:t>
      </w:r>
      <w:r w:rsidR="007F5344">
        <w:rPr>
          <w:rFonts w:cs="Arial"/>
          <w:b/>
          <w:sz w:val="22"/>
        </w:rPr>
        <w:t xml:space="preserve"> do 13</w:t>
      </w:r>
      <w:r w:rsidRPr="0014274B">
        <w:rPr>
          <w:rFonts w:cs="Arial"/>
          <w:b/>
          <w:sz w:val="22"/>
        </w:rPr>
        <w:t xml:space="preserve">: </w:t>
      </w:r>
      <w:r w:rsidRPr="0014274B">
        <w:rPr>
          <w:rFonts w:cs="Arial"/>
          <w:sz w:val="22"/>
        </w:rPr>
        <w:t xml:space="preserve">Merilo za oddajo posamičnega naročila v </w:t>
      </w:r>
      <w:r w:rsidRPr="0014274B">
        <w:rPr>
          <w:rFonts w:cs="Arial"/>
          <w:bCs/>
          <w:sz w:val="22"/>
        </w:rPr>
        <w:t>Kategorij</w:t>
      </w:r>
      <w:r w:rsidR="007F5344">
        <w:rPr>
          <w:rFonts w:cs="Arial"/>
          <w:bCs/>
          <w:sz w:val="22"/>
        </w:rPr>
        <w:t xml:space="preserve">ah </w:t>
      </w:r>
      <w:r w:rsidRPr="0014274B">
        <w:rPr>
          <w:rFonts w:cs="Arial"/>
          <w:sz w:val="22"/>
        </w:rPr>
        <w:t>2</w:t>
      </w:r>
      <w:r w:rsidR="007F5344">
        <w:rPr>
          <w:rFonts w:cs="Arial"/>
          <w:sz w:val="22"/>
        </w:rPr>
        <w:t xml:space="preserve"> do 13</w:t>
      </w:r>
      <w:r w:rsidRPr="0014274B">
        <w:rPr>
          <w:rFonts w:cs="Arial"/>
          <w:sz w:val="22"/>
        </w:rPr>
        <w:t xml:space="preserve"> je ekonomsko najugodnejša ponudba, ki bo po spodaj določenih pod merilih prejela največje skupno število točk po Mer 1 (Ponudbena cena) ter po Mer 2 (Prispevanje k ciljem razvoja podeželja – uvrščenost v gorsko območje). Največje število točk je 100. Izbrana bo ponudba, ki bo imela največje število točk (Mer 1 + Mer 2), in sicer:</w:t>
      </w:r>
    </w:p>
    <w:p w14:paraId="39DB71F9" w14:textId="5A7B53D9" w:rsidR="008E2B0F" w:rsidRDefault="008E2B0F" w:rsidP="00F422CF">
      <w:pPr>
        <w:pStyle w:val="Odstavekseznama"/>
        <w:numPr>
          <w:ilvl w:val="0"/>
          <w:numId w:val="14"/>
        </w:numPr>
        <w:spacing w:line="0" w:lineRule="atLeast"/>
        <w:rPr>
          <w:rFonts w:cs="Arial"/>
          <w:sz w:val="22"/>
        </w:rPr>
      </w:pPr>
      <w:r>
        <w:rPr>
          <w:rFonts w:cs="Arial"/>
          <w:sz w:val="22"/>
        </w:rPr>
        <w:t>Mer 1 Ponudbena cena najvišje št. možnih točk je 80,</w:t>
      </w:r>
    </w:p>
    <w:p w14:paraId="5CE3DB14" w14:textId="51FC8527" w:rsidR="008E2B0F" w:rsidRPr="008E2B0F" w:rsidRDefault="65CF046B" w:rsidP="00F422CF">
      <w:pPr>
        <w:pStyle w:val="Odstavekseznama"/>
        <w:numPr>
          <w:ilvl w:val="0"/>
          <w:numId w:val="14"/>
        </w:numPr>
        <w:spacing w:line="0" w:lineRule="atLeast"/>
        <w:rPr>
          <w:rFonts w:cs="Arial"/>
          <w:sz w:val="22"/>
        </w:rPr>
      </w:pPr>
      <w:r w:rsidRPr="75632117">
        <w:rPr>
          <w:rFonts w:cs="Arial"/>
          <w:sz w:val="22"/>
        </w:rPr>
        <w:t>Mer 2 Prispevanje k ciljem ohranjanja in razvoja podeželja</w:t>
      </w:r>
      <w:r>
        <w:t xml:space="preserve"> </w:t>
      </w:r>
      <w:r w:rsidRPr="75632117">
        <w:rPr>
          <w:rFonts w:cs="Arial"/>
          <w:sz w:val="22"/>
        </w:rPr>
        <w:t xml:space="preserve">najvišje št. možnih točk je 20. </w:t>
      </w:r>
    </w:p>
    <w:p w14:paraId="0A350DB1" w14:textId="77777777" w:rsidR="006804F1" w:rsidRDefault="006804F1" w:rsidP="007F5344">
      <w:pPr>
        <w:spacing w:line="0" w:lineRule="atLeast"/>
        <w:rPr>
          <w:rFonts w:cs="Arial"/>
          <w:sz w:val="22"/>
        </w:rPr>
      </w:pPr>
    </w:p>
    <w:p w14:paraId="56B9F5DF" w14:textId="77777777" w:rsidR="007F5344" w:rsidRDefault="007F5344" w:rsidP="007F5344">
      <w:pPr>
        <w:spacing w:line="0" w:lineRule="atLeast"/>
        <w:rPr>
          <w:rFonts w:cs="Arial"/>
          <w:sz w:val="22"/>
        </w:rPr>
      </w:pPr>
    </w:p>
    <w:tbl>
      <w:tblPr>
        <w:tblW w:w="9629" w:type="dxa"/>
        <w:tblCellMar>
          <w:left w:w="0" w:type="dxa"/>
          <w:right w:w="0" w:type="dxa"/>
        </w:tblCellMar>
        <w:tblLook w:val="04A0" w:firstRow="1" w:lastRow="0" w:firstColumn="1" w:lastColumn="0" w:noHBand="0" w:noVBand="1"/>
      </w:tblPr>
      <w:tblGrid>
        <w:gridCol w:w="1101"/>
        <w:gridCol w:w="2693"/>
        <w:gridCol w:w="3402"/>
        <w:gridCol w:w="2433"/>
      </w:tblGrid>
      <w:tr w:rsidR="007F5344" w14:paraId="2CD85017" w14:textId="77777777" w:rsidTr="7E52EC04">
        <w:trPr>
          <w:trHeight w:val="152"/>
        </w:trPr>
        <w:tc>
          <w:tcPr>
            <w:tcW w:w="9629" w:type="dxa"/>
            <w:gridSpan w:val="4"/>
            <w:tcBorders>
              <w:top w:val="single" w:sz="4" w:space="0" w:color="auto"/>
              <w:left w:val="single" w:sz="8" w:space="0" w:color="auto"/>
              <w:bottom w:val="single" w:sz="8" w:space="0" w:color="auto"/>
              <w:right w:val="single" w:sz="8" w:space="0" w:color="auto"/>
            </w:tcBorders>
            <w:shd w:val="clear" w:color="auto" w:fill="A6A6A6" w:themeFill="background1" w:themeFillShade="A6"/>
            <w:tcMar>
              <w:top w:w="0" w:type="dxa"/>
              <w:left w:w="108" w:type="dxa"/>
              <w:bottom w:w="0" w:type="dxa"/>
              <w:right w:w="108" w:type="dxa"/>
            </w:tcMar>
            <w:hideMark/>
          </w:tcPr>
          <w:p w14:paraId="27135CB5" w14:textId="77777777" w:rsidR="007F5344" w:rsidRDefault="007F5344">
            <w:pPr>
              <w:spacing w:before="60" w:after="60"/>
              <w:jc w:val="center"/>
              <w:rPr>
                <w:rFonts w:cs="Arial"/>
                <w:b/>
                <w:bCs/>
                <w:sz w:val="22"/>
              </w:rPr>
            </w:pPr>
            <w:bookmarkStart w:id="152" w:name="_Hlk108433091"/>
            <w:r>
              <w:rPr>
                <w:rFonts w:cs="Arial"/>
                <w:sz w:val="22"/>
              </w:rPr>
              <w:t xml:space="preserve">                 </w:t>
            </w:r>
            <w:r>
              <w:rPr>
                <w:rFonts w:cs="Arial"/>
                <w:b/>
                <w:bCs/>
                <w:sz w:val="22"/>
              </w:rPr>
              <w:t xml:space="preserve">         Najvišje število možnih točk je 80 (Mer 1)</w:t>
            </w:r>
          </w:p>
        </w:tc>
      </w:tr>
      <w:tr w:rsidR="007F5344" w14:paraId="79C60F25" w14:textId="77777777" w:rsidTr="00B66DF1">
        <w:trPr>
          <w:trHeight w:val="2115"/>
        </w:trPr>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854F03" w14:textId="77777777" w:rsidR="007F5344" w:rsidRDefault="007F5344">
            <w:pPr>
              <w:spacing w:before="60" w:after="60"/>
              <w:jc w:val="center"/>
              <w:rPr>
                <w:rFonts w:cs="Arial"/>
                <w:sz w:val="22"/>
              </w:rPr>
            </w:pPr>
          </w:p>
          <w:p w14:paraId="7234D298" w14:textId="77777777" w:rsidR="007F5344" w:rsidRDefault="007F5344">
            <w:pPr>
              <w:spacing w:before="60" w:after="60"/>
              <w:jc w:val="center"/>
              <w:rPr>
                <w:rFonts w:cs="Arial"/>
                <w:sz w:val="22"/>
              </w:rPr>
            </w:pPr>
          </w:p>
          <w:p w14:paraId="6F800D60" w14:textId="77777777" w:rsidR="007F5344" w:rsidRDefault="007F5344">
            <w:pPr>
              <w:spacing w:before="60" w:after="60"/>
              <w:jc w:val="center"/>
              <w:rPr>
                <w:rFonts w:cs="Arial"/>
                <w:sz w:val="22"/>
              </w:rPr>
            </w:pPr>
          </w:p>
          <w:p w14:paraId="1E8E0082" w14:textId="77777777" w:rsidR="007F5344" w:rsidRDefault="007F5344">
            <w:pPr>
              <w:spacing w:before="60" w:after="60"/>
              <w:jc w:val="center"/>
              <w:rPr>
                <w:rFonts w:cs="Arial"/>
                <w:b/>
                <w:bCs/>
                <w:sz w:val="22"/>
              </w:rPr>
            </w:pPr>
            <w:r>
              <w:rPr>
                <w:rFonts w:cs="Arial"/>
                <w:b/>
                <w:bCs/>
                <w:sz w:val="22"/>
              </w:rPr>
              <w:t>Mer 1</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48B62C9B" w14:textId="77777777" w:rsidR="007F5344" w:rsidRDefault="007F5344">
            <w:pPr>
              <w:keepNext/>
              <w:rPr>
                <w:rFonts w:cs="Arial"/>
                <w:b/>
                <w:bCs/>
                <w:sz w:val="22"/>
              </w:rPr>
            </w:pPr>
          </w:p>
          <w:p w14:paraId="15A67223" w14:textId="77777777" w:rsidR="007F5344" w:rsidRDefault="007F5344">
            <w:pPr>
              <w:keepNext/>
              <w:rPr>
                <w:rFonts w:cs="Arial"/>
                <w:b/>
                <w:bCs/>
                <w:sz w:val="22"/>
              </w:rPr>
            </w:pPr>
          </w:p>
          <w:p w14:paraId="2C6D3B5E" w14:textId="77777777" w:rsidR="007F5344" w:rsidRDefault="007F5344">
            <w:pPr>
              <w:keepNext/>
              <w:rPr>
                <w:rFonts w:cs="Arial"/>
                <w:b/>
                <w:bCs/>
                <w:sz w:val="22"/>
              </w:rPr>
            </w:pPr>
          </w:p>
          <w:p w14:paraId="03642D56" w14:textId="77777777" w:rsidR="007F5344" w:rsidRDefault="007F5344">
            <w:pPr>
              <w:keepNext/>
              <w:rPr>
                <w:rFonts w:cs="Arial"/>
                <w:b/>
                <w:bCs/>
                <w:sz w:val="22"/>
              </w:rPr>
            </w:pPr>
          </w:p>
          <w:p w14:paraId="0FDA04B0" w14:textId="7D3B7F59" w:rsidR="007F5344" w:rsidRDefault="007F5344">
            <w:pPr>
              <w:keepNext/>
              <w:rPr>
                <w:rFonts w:cs="Arial"/>
                <w:b/>
                <w:bCs/>
                <w:sz w:val="22"/>
              </w:rPr>
            </w:pPr>
            <w:r>
              <w:rPr>
                <w:rFonts w:cs="Arial"/>
                <w:b/>
                <w:bCs/>
                <w:sz w:val="22"/>
              </w:rPr>
              <w:t xml:space="preserve">»*Ponudbena cena v </w:t>
            </w:r>
            <w:r>
              <w:rPr>
                <w:rFonts w:cs="Arial"/>
                <w:b/>
                <w:sz w:val="22"/>
              </w:rPr>
              <w:t>EUR/</w:t>
            </w:r>
            <w:proofErr w:type="spellStart"/>
            <w:r w:rsidR="00321529">
              <w:rPr>
                <w:rFonts w:cs="Arial"/>
                <w:b/>
                <w:sz w:val="22"/>
              </w:rPr>
              <w:t>kpl</w:t>
            </w:r>
            <w:proofErr w:type="spellEnd"/>
            <w:r w:rsidR="00321529">
              <w:rPr>
                <w:rFonts w:cs="Arial"/>
                <w:b/>
                <w:sz w:val="22"/>
              </w:rPr>
              <w:t xml:space="preserve"> </w:t>
            </w:r>
            <w:r>
              <w:rPr>
                <w:rFonts w:cs="Arial"/>
                <w:b/>
                <w:sz w:val="22"/>
              </w:rPr>
              <w:t>(brez DDV)«</w:t>
            </w:r>
          </w:p>
          <w:p w14:paraId="39F28744" w14:textId="77777777" w:rsidR="007F5344" w:rsidRDefault="007F5344">
            <w:pPr>
              <w:rPr>
                <w:rFonts w:cs="Arial"/>
                <w:sz w:val="22"/>
              </w:rPr>
            </w:pPr>
          </w:p>
          <w:p w14:paraId="283BFF71" w14:textId="77777777" w:rsidR="007F5344" w:rsidRDefault="007F5344">
            <w:pPr>
              <w:spacing w:after="120"/>
              <w:rPr>
                <w:rFonts w:cs="Arial"/>
                <w:sz w:val="22"/>
              </w:rPr>
            </w:pPr>
          </w:p>
        </w:tc>
        <w:tc>
          <w:tcPr>
            <w:tcW w:w="5835" w:type="dxa"/>
            <w:gridSpan w:val="2"/>
            <w:tcBorders>
              <w:top w:val="nil"/>
              <w:left w:val="nil"/>
              <w:bottom w:val="single" w:sz="4" w:space="0" w:color="auto"/>
              <w:right w:val="single" w:sz="8" w:space="0" w:color="auto"/>
            </w:tcBorders>
            <w:tcMar>
              <w:top w:w="0" w:type="dxa"/>
              <w:left w:w="108" w:type="dxa"/>
              <w:bottom w:w="0" w:type="dxa"/>
              <w:right w:w="108" w:type="dxa"/>
            </w:tcMar>
          </w:tcPr>
          <w:p w14:paraId="20C34D52" w14:textId="77777777" w:rsidR="007F5344" w:rsidRDefault="007F5344">
            <w:pPr>
              <w:spacing w:before="60" w:after="60"/>
              <w:jc w:val="center"/>
              <w:rPr>
                <w:rFonts w:cs="Arial"/>
                <w:sz w:val="22"/>
              </w:rPr>
            </w:pPr>
          </w:p>
          <w:p w14:paraId="0569B930" w14:textId="77777777" w:rsidR="007F5344" w:rsidRDefault="007F5344">
            <w:pPr>
              <w:spacing w:before="60" w:after="60"/>
              <w:rPr>
                <w:rFonts w:cs="Arial"/>
                <w:sz w:val="22"/>
              </w:rPr>
            </w:pPr>
          </w:p>
          <w:p w14:paraId="1DA2EC5A" w14:textId="77777777" w:rsidR="007F5344" w:rsidRDefault="007F5344">
            <w:pPr>
              <w:spacing w:before="60" w:after="60"/>
              <w:rPr>
                <w:rFonts w:cs="Arial"/>
                <w:sz w:val="22"/>
              </w:rPr>
            </w:pPr>
          </w:p>
          <w:p w14:paraId="7F7A1043" w14:textId="4643F2B7" w:rsidR="007F5344" w:rsidRDefault="007F5344">
            <w:pPr>
              <w:spacing w:before="60" w:after="60"/>
              <w:rPr>
                <w:rFonts w:cs="Arial"/>
                <w:sz w:val="22"/>
              </w:rPr>
            </w:pPr>
            <w:r>
              <w:rPr>
                <w:rFonts w:cs="Arial"/>
                <w:sz w:val="22"/>
              </w:rPr>
              <w:t>=   n</w:t>
            </w:r>
            <w:r>
              <w:rPr>
                <w:rFonts w:cs="Arial"/>
                <w:sz w:val="22"/>
                <w:u w:val="single"/>
              </w:rPr>
              <w:t>ajnižja ponudbena cena v EUR/</w:t>
            </w:r>
            <w:proofErr w:type="spellStart"/>
            <w:r w:rsidR="00321529">
              <w:rPr>
                <w:rFonts w:cs="Arial"/>
                <w:sz w:val="22"/>
                <w:u w:val="single"/>
              </w:rPr>
              <w:t>kpl</w:t>
            </w:r>
            <w:proofErr w:type="spellEnd"/>
            <w:r>
              <w:rPr>
                <w:rFonts w:cs="Arial"/>
                <w:sz w:val="22"/>
                <w:u w:val="single"/>
              </w:rPr>
              <w:t xml:space="preserve"> (brez DDV)</w:t>
            </w:r>
            <w:r>
              <w:rPr>
                <w:rFonts w:cs="Arial"/>
                <w:sz w:val="22"/>
              </w:rPr>
              <w:t xml:space="preserve"> x 80</w:t>
            </w:r>
          </w:p>
          <w:p w14:paraId="08CED381" w14:textId="45A34CFD" w:rsidR="007F5344" w:rsidRDefault="007F5344">
            <w:pPr>
              <w:spacing w:before="60" w:after="60"/>
              <w:rPr>
                <w:rFonts w:cs="Arial"/>
                <w:sz w:val="22"/>
              </w:rPr>
            </w:pPr>
            <w:r>
              <w:rPr>
                <w:rFonts w:cs="Arial"/>
                <w:sz w:val="22"/>
              </w:rPr>
              <w:t xml:space="preserve">    ponudbena cena v EUR/</w:t>
            </w:r>
            <w:proofErr w:type="spellStart"/>
            <w:r w:rsidR="00321529">
              <w:rPr>
                <w:rFonts w:cs="Arial"/>
                <w:sz w:val="22"/>
              </w:rPr>
              <w:t>kpl</w:t>
            </w:r>
            <w:proofErr w:type="spellEnd"/>
            <w:r>
              <w:rPr>
                <w:rFonts w:cs="Arial"/>
                <w:sz w:val="22"/>
              </w:rPr>
              <w:t xml:space="preserve"> (brez DDV)                            </w:t>
            </w:r>
            <w:r>
              <w:rPr>
                <w:rFonts w:cs="Arial"/>
                <w:sz w:val="22"/>
              </w:rPr>
              <w:tab/>
            </w:r>
          </w:p>
          <w:p w14:paraId="0194A467" w14:textId="77777777" w:rsidR="007F5344" w:rsidRDefault="007F5344">
            <w:pPr>
              <w:spacing w:before="60" w:after="60"/>
              <w:jc w:val="center"/>
              <w:rPr>
                <w:rFonts w:cs="Arial"/>
                <w:sz w:val="22"/>
              </w:rPr>
            </w:pPr>
          </w:p>
          <w:p w14:paraId="3E73C129" w14:textId="77777777" w:rsidR="007F5344" w:rsidRDefault="007F5344">
            <w:pPr>
              <w:spacing w:before="60" w:after="60"/>
              <w:jc w:val="center"/>
              <w:rPr>
                <w:rFonts w:cs="Arial"/>
                <w:sz w:val="22"/>
              </w:rPr>
            </w:pPr>
          </w:p>
        </w:tc>
      </w:tr>
      <w:tr w:rsidR="007F5344" w14:paraId="35A06E24" w14:textId="77777777" w:rsidTr="7E52EC04">
        <w:trPr>
          <w:trHeight w:val="240"/>
        </w:trPr>
        <w:tc>
          <w:tcPr>
            <w:tcW w:w="9629" w:type="dxa"/>
            <w:gridSpan w:val="4"/>
            <w:tcBorders>
              <w:top w:val="nil"/>
              <w:left w:val="single" w:sz="8" w:space="0" w:color="auto"/>
              <w:bottom w:val="single" w:sz="8" w:space="0" w:color="auto"/>
              <w:right w:val="single" w:sz="8" w:space="0" w:color="auto"/>
            </w:tcBorders>
            <w:shd w:val="clear" w:color="auto" w:fill="A6A6A6" w:themeFill="background1" w:themeFillShade="A6"/>
            <w:tcMar>
              <w:top w:w="0" w:type="dxa"/>
              <w:left w:w="108" w:type="dxa"/>
              <w:bottom w:w="0" w:type="dxa"/>
              <w:right w:w="108" w:type="dxa"/>
            </w:tcMar>
            <w:hideMark/>
          </w:tcPr>
          <w:p w14:paraId="3E3FEE29" w14:textId="77777777" w:rsidR="007F5344" w:rsidRDefault="007F5344">
            <w:pPr>
              <w:spacing w:before="60" w:after="60"/>
              <w:rPr>
                <w:rFonts w:cs="Arial"/>
                <w:sz w:val="22"/>
              </w:rPr>
            </w:pPr>
            <w:r>
              <w:rPr>
                <w:rFonts w:cs="Arial"/>
                <w:sz w:val="22"/>
              </w:rPr>
              <w:t xml:space="preserve">                                                               </w:t>
            </w:r>
            <w:r>
              <w:rPr>
                <w:rFonts w:cs="Arial"/>
                <w:b/>
                <w:bCs/>
                <w:sz w:val="22"/>
              </w:rPr>
              <w:t>Najvišje število možnih točk je 20 (Mer 2)</w:t>
            </w:r>
          </w:p>
        </w:tc>
      </w:tr>
      <w:tr w:rsidR="007F5344" w14:paraId="47034BC8" w14:textId="77777777" w:rsidTr="007F5344">
        <w:trPr>
          <w:trHeight w:val="636"/>
        </w:trPr>
        <w:tc>
          <w:tcPr>
            <w:tcW w:w="110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6AE2D59" w14:textId="77777777" w:rsidR="007F5344" w:rsidRDefault="007F5344">
            <w:pPr>
              <w:spacing w:before="60" w:after="60"/>
              <w:jc w:val="center"/>
              <w:rPr>
                <w:rFonts w:cs="Arial"/>
                <w:sz w:val="22"/>
              </w:rPr>
            </w:pPr>
          </w:p>
          <w:p w14:paraId="430E9A1B" w14:textId="77777777" w:rsidR="007F5344" w:rsidRDefault="007F5344">
            <w:pPr>
              <w:spacing w:before="60" w:after="60"/>
              <w:jc w:val="center"/>
              <w:rPr>
                <w:rFonts w:cs="Arial"/>
                <w:sz w:val="22"/>
              </w:rPr>
            </w:pPr>
          </w:p>
          <w:p w14:paraId="223AD16E" w14:textId="77777777" w:rsidR="007F5344" w:rsidRDefault="007F5344">
            <w:pPr>
              <w:spacing w:before="60" w:after="60"/>
              <w:jc w:val="center"/>
              <w:rPr>
                <w:rFonts w:cs="Arial"/>
                <w:sz w:val="22"/>
              </w:rPr>
            </w:pPr>
          </w:p>
          <w:p w14:paraId="458137B6" w14:textId="77777777" w:rsidR="007F5344" w:rsidRDefault="007F5344">
            <w:pPr>
              <w:spacing w:before="60" w:after="60"/>
              <w:jc w:val="center"/>
              <w:rPr>
                <w:rFonts w:cs="Arial"/>
                <w:b/>
                <w:bCs/>
                <w:sz w:val="22"/>
              </w:rPr>
            </w:pPr>
            <w:r>
              <w:rPr>
                <w:rFonts w:cs="Arial"/>
                <w:b/>
                <w:bCs/>
                <w:sz w:val="22"/>
              </w:rPr>
              <w:t>Mer 2</w:t>
            </w:r>
          </w:p>
        </w:tc>
        <w:tc>
          <w:tcPr>
            <w:tcW w:w="2693" w:type="dxa"/>
            <w:vMerge w:val="restart"/>
            <w:tcBorders>
              <w:top w:val="nil"/>
              <w:left w:val="nil"/>
              <w:bottom w:val="single" w:sz="8" w:space="0" w:color="auto"/>
              <w:right w:val="single" w:sz="8" w:space="0" w:color="auto"/>
            </w:tcBorders>
            <w:tcMar>
              <w:top w:w="0" w:type="dxa"/>
              <w:left w:w="108" w:type="dxa"/>
              <w:bottom w:w="0" w:type="dxa"/>
              <w:right w:w="108" w:type="dxa"/>
            </w:tcMar>
          </w:tcPr>
          <w:p w14:paraId="0943174A" w14:textId="77777777" w:rsidR="007F5344" w:rsidRDefault="007F5344">
            <w:pPr>
              <w:spacing w:before="60" w:after="60"/>
              <w:rPr>
                <w:rFonts w:cs="Arial"/>
                <w:b/>
                <w:bCs/>
                <w:sz w:val="22"/>
              </w:rPr>
            </w:pPr>
            <w:bookmarkStart w:id="153" w:name="_Hlk105574215"/>
            <w:r>
              <w:rPr>
                <w:rFonts w:cs="Arial"/>
                <w:b/>
                <w:bCs/>
                <w:sz w:val="22"/>
              </w:rPr>
              <w:t>»Prispevanje k ciljem razvoja podeželja – uvrščenost v gorsko območje«</w:t>
            </w:r>
            <w:bookmarkEnd w:id="153"/>
          </w:p>
          <w:p w14:paraId="6DE12103" w14:textId="77777777" w:rsidR="007F5344" w:rsidRDefault="007F5344">
            <w:pPr>
              <w:rPr>
                <w:rFonts w:cs="Arial"/>
                <w:sz w:val="22"/>
              </w:rPr>
            </w:pPr>
          </w:p>
          <w:p w14:paraId="70BC5398" w14:textId="77777777" w:rsidR="007F5344" w:rsidRDefault="007F5344">
            <w:pPr>
              <w:spacing w:before="60" w:after="60"/>
              <w:rPr>
                <w:rFonts w:cs="Arial"/>
                <w:sz w:val="22"/>
              </w:rPr>
            </w:pPr>
            <w:bookmarkStart w:id="154" w:name="_Hlk105574861"/>
            <w:r>
              <w:rPr>
                <w:rFonts w:cs="Arial"/>
                <w:sz w:val="22"/>
              </w:rPr>
              <w:t xml:space="preserve">Ponudnik, ki je nosilec dopolnilne dejavnosti na kmetiji, pridobi dodatne točke, če je KMG_MID uvrščen v gorsko območje v skladu s predpisi o razvrstitvi kmetijskih gospodarstev v območju z omejenimi možnostmi za kmetijsko dejavnost ter je sedež KMG-MID v statistični regiji, znotraj katere se oddaja izvajanje del v </w:t>
            </w:r>
            <w:r>
              <w:rPr>
                <w:rFonts w:cs="Arial"/>
                <w:sz w:val="22"/>
              </w:rPr>
              <w:lastRenderedPageBreak/>
              <w:t>okviru posameznega javnega naročila.</w:t>
            </w:r>
            <w:bookmarkEnd w:id="154"/>
          </w:p>
          <w:p w14:paraId="03DFD074" w14:textId="77777777" w:rsidR="007F5344" w:rsidRDefault="007F5344">
            <w:pPr>
              <w:spacing w:before="60" w:after="60"/>
              <w:rPr>
                <w:rFonts w:cs="Arial"/>
                <w:sz w:val="22"/>
              </w:rPr>
            </w:pPr>
          </w:p>
          <w:p w14:paraId="3C4CAAB6" w14:textId="69DA4C59" w:rsidR="007F5344" w:rsidRDefault="007F5344">
            <w:pPr>
              <w:jc w:val="left"/>
              <w:rPr>
                <w:rFonts w:cs="Arial"/>
                <w:sz w:val="22"/>
              </w:rPr>
            </w:pPr>
            <w:r>
              <w:rPr>
                <w:rFonts w:cs="Arial"/>
                <w:b/>
                <w:bCs/>
                <w:sz w:val="22"/>
              </w:rPr>
              <w:t>Dokazila: »</w:t>
            </w:r>
            <w:r>
              <w:rPr>
                <w:rFonts w:cs="Arial"/>
                <w:sz w:val="22"/>
              </w:rPr>
              <w:t xml:space="preserve">Prijava na javno naročilo </w:t>
            </w:r>
            <w:r w:rsidR="00A5450C">
              <w:rPr>
                <w:rFonts w:cs="Arial"/>
                <w:sz w:val="22"/>
              </w:rPr>
              <w:t>GOJ 2026</w:t>
            </w:r>
            <w:r>
              <w:rPr>
                <w:rFonts w:cs="Arial"/>
                <w:sz w:val="22"/>
              </w:rPr>
              <w:t>« (točka B) ter »</w:t>
            </w:r>
            <w:r>
              <w:rPr>
                <w:rFonts w:cs="Arial"/>
                <w:bCs/>
                <w:sz w:val="22"/>
              </w:rPr>
              <w:t>Izpis iz registra kmetijskih gospodarstev za KMG_MID«.</w:t>
            </w:r>
          </w:p>
          <w:p w14:paraId="643DE746" w14:textId="77777777" w:rsidR="007F5344" w:rsidRDefault="007F5344">
            <w:pPr>
              <w:spacing w:before="60" w:after="60"/>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35DE5C7F" w14:textId="77777777" w:rsidR="007F5344" w:rsidRDefault="007F5344">
            <w:pPr>
              <w:spacing w:before="60" w:after="60"/>
              <w:jc w:val="center"/>
              <w:rPr>
                <w:rFonts w:cs="Arial"/>
                <w:sz w:val="22"/>
              </w:rPr>
            </w:pPr>
            <w:r>
              <w:rPr>
                <w:rFonts w:cs="Arial"/>
                <w:sz w:val="22"/>
              </w:rPr>
              <w:lastRenderedPageBreak/>
              <w:t>**Št. točk KMG v OMD</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2E8F357A" w14:textId="77777777" w:rsidR="007F5344" w:rsidRDefault="007F5344">
            <w:pPr>
              <w:spacing w:before="60" w:after="60"/>
              <w:jc w:val="center"/>
              <w:rPr>
                <w:rFonts w:cs="Arial"/>
                <w:sz w:val="22"/>
              </w:rPr>
            </w:pPr>
            <w:r>
              <w:rPr>
                <w:rFonts w:cs="Arial"/>
                <w:sz w:val="22"/>
              </w:rPr>
              <w:t>Število točk glede na število točk KMG v OMD</w:t>
            </w:r>
          </w:p>
        </w:tc>
      </w:tr>
      <w:tr w:rsidR="007F5344" w14:paraId="2A8D5328" w14:textId="77777777" w:rsidTr="7E52EC04">
        <w:trPr>
          <w:trHeight w:val="633"/>
        </w:trPr>
        <w:tc>
          <w:tcPr>
            <w:tcW w:w="0" w:type="auto"/>
            <w:vMerge/>
            <w:vAlign w:val="center"/>
            <w:hideMark/>
          </w:tcPr>
          <w:p w14:paraId="647F15EA" w14:textId="77777777" w:rsidR="007F5344" w:rsidRDefault="007F5344">
            <w:pPr>
              <w:spacing w:line="240" w:lineRule="auto"/>
              <w:jc w:val="left"/>
              <w:rPr>
                <w:rFonts w:cs="Arial"/>
                <w:b/>
                <w:bCs/>
                <w:sz w:val="22"/>
              </w:rPr>
            </w:pPr>
          </w:p>
        </w:tc>
        <w:tc>
          <w:tcPr>
            <w:tcW w:w="0" w:type="auto"/>
            <w:vMerge/>
            <w:vAlign w:val="center"/>
            <w:hideMark/>
          </w:tcPr>
          <w:p w14:paraId="7A789F2D"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007F7424" w14:textId="77777777" w:rsidR="007F5344" w:rsidRDefault="007F5344">
            <w:pPr>
              <w:spacing w:before="60" w:after="60"/>
              <w:jc w:val="center"/>
              <w:rPr>
                <w:rFonts w:cs="Arial"/>
                <w:sz w:val="22"/>
              </w:rPr>
            </w:pPr>
            <w:r>
              <w:rPr>
                <w:rFonts w:cs="Arial"/>
                <w:sz w:val="22"/>
              </w:rPr>
              <w:t>0-399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3497470B" w14:textId="77777777" w:rsidR="007F5344" w:rsidRDefault="007F5344">
            <w:pPr>
              <w:spacing w:before="60" w:after="60"/>
              <w:jc w:val="center"/>
              <w:rPr>
                <w:rFonts w:cs="Arial"/>
                <w:sz w:val="22"/>
              </w:rPr>
            </w:pPr>
            <w:r>
              <w:rPr>
                <w:rFonts w:cs="Arial"/>
                <w:sz w:val="22"/>
              </w:rPr>
              <w:t>0</w:t>
            </w:r>
          </w:p>
        </w:tc>
      </w:tr>
      <w:tr w:rsidR="007F5344" w14:paraId="165CFAD1" w14:textId="77777777" w:rsidTr="7E52EC04">
        <w:trPr>
          <w:trHeight w:val="633"/>
        </w:trPr>
        <w:tc>
          <w:tcPr>
            <w:tcW w:w="0" w:type="auto"/>
            <w:vMerge/>
            <w:vAlign w:val="center"/>
            <w:hideMark/>
          </w:tcPr>
          <w:p w14:paraId="0ABBE290" w14:textId="77777777" w:rsidR="007F5344" w:rsidRDefault="007F5344">
            <w:pPr>
              <w:spacing w:line="240" w:lineRule="auto"/>
              <w:jc w:val="left"/>
              <w:rPr>
                <w:rFonts w:cs="Arial"/>
                <w:b/>
                <w:bCs/>
                <w:sz w:val="22"/>
              </w:rPr>
            </w:pPr>
          </w:p>
        </w:tc>
        <w:tc>
          <w:tcPr>
            <w:tcW w:w="0" w:type="auto"/>
            <w:vMerge/>
            <w:vAlign w:val="center"/>
            <w:hideMark/>
          </w:tcPr>
          <w:p w14:paraId="64EF72E8"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1182681" w14:textId="77777777" w:rsidR="007F5344" w:rsidRDefault="007F5344">
            <w:pPr>
              <w:spacing w:before="60" w:after="60"/>
              <w:jc w:val="center"/>
              <w:rPr>
                <w:rFonts w:cs="Arial"/>
                <w:sz w:val="22"/>
              </w:rPr>
            </w:pPr>
            <w:r>
              <w:rPr>
                <w:rFonts w:cs="Arial"/>
                <w:sz w:val="22"/>
              </w:rPr>
              <w:t>400-499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2689FA88" w14:textId="77777777" w:rsidR="007F5344" w:rsidRDefault="007F5344">
            <w:pPr>
              <w:spacing w:before="60" w:after="60"/>
              <w:jc w:val="center"/>
              <w:rPr>
                <w:rFonts w:cs="Arial"/>
                <w:sz w:val="22"/>
              </w:rPr>
            </w:pPr>
            <w:r>
              <w:rPr>
                <w:rFonts w:cs="Arial"/>
                <w:sz w:val="22"/>
              </w:rPr>
              <w:t>4</w:t>
            </w:r>
          </w:p>
        </w:tc>
      </w:tr>
      <w:tr w:rsidR="007F5344" w14:paraId="54C93158" w14:textId="77777777" w:rsidTr="7E52EC04">
        <w:trPr>
          <w:trHeight w:val="633"/>
        </w:trPr>
        <w:tc>
          <w:tcPr>
            <w:tcW w:w="0" w:type="auto"/>
            <w:vMerge/>
            <w:vAlign w:val="center"/>
            <w:hideMark/>
          </w:tcPr>
          <w:p w14:paraId="080EDB60" w14:textId="77777777" w:rsidR="007F5344" w:rsidRDefault="007F5344">
            <w:pPr>
              <w:spacing w:line="240" w:lineRule="auto"/>
              <w:jc w:val="left"/>
              <w:rPr>
                <w:rFonts w:cs="Arial"/>
                <w:b/>
                <w:bCs/>
                <w:sz w:val="22"/>
              </w:rPr>
            </w:pPr>
          </w:p>
        </w:tc>
        <w:tc>
          <w:tcPr>
            <w:tcW w:w="0" w:type="auto"/>
            <w:vMerge/>
            <w:vAlign w:val="center"/>
            <w:hideMark/>
          </w:tcPr>
          <w:p w14:paraId="3D02B53C"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2BEFA3F4" w14:textId="77777777" w:rsidR="007F5344" w:rsidRDefault="007F5344">
            <w:pPr>
              <w:spacing w:before="60" w:after="60"/>
              <w:jc w:val="center"/>
              <w:rPr>
                <w:rFonts w:cs="Arial"/>
                <w:sz w:val="22"/>
              </w:rPr>
            </w:pPr>
            <w:r>
              <w:rPr>
                <w:rFonts w:cs="Arial"/>
                <w:sz w:val="22"/>
              </w:rPr>
              <w:t>500-599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2371835C" w14:textId="77777777" w:rsidR="007F5344" w:rsidRDefault="007F5344">
            <w:pPr>
              <w:spacing w:before="60" w:after="60"/>
              <w:jc w:val="center"/>
              <w:rPr>
                <w:rFonts w:cs="Arial"/>
                <w:sz w:val="22"/>
              </w:rPr>
            </w:pPr>
            <w:r>
              <w:rPr>
                <w:rFonts w:cs="Arial"/>
                <w:sz w:val="22"/>
              </w:rPr>
              <w:t>8</w:t>
            </w:r>
          </w:p>
        </w:tc>
      </w:tr>
      <w:tr w:rsidR="007F5344" w14:paraId="1773DF0A" w14:textId="77777777" w:rsidTr="7E52EC04">
        <w:trPr>
          <w:trHeight w:val="633"/>
        </w:trPr>
        <w:tc>
          <w:tcPr>
            <w:tcW w:w="0" w:type="auto"/>
            <w:vMerge/>
            <w:vAlign w:val="center"/>
            <w:hideMark/>
          </w:tcPr>
          <w:p w14:paraId="4576DD67" w14:textId="77777777" w:rsidR="007F5344" w:rsidRDefault="007F5344">
            <w:pPr>
              <w:spacing w:line="240" w:lineRule="auto"/>
              <w:jc w:val="left"/>
              <w:rPr>
                <w:rFonts w:cs="Arial"/>
                <w:b/>
                <w:bCs/>
                <w:sz w:val="22"/>
              </w:rPr>
            </w:pPr>
          </w:p>
        </w:tc>
        <w:tc>
          <w:tcPr>
            <w:tcW w:w="0" w:type="auto"/>
            <w:vMerge/>
            <w:vAlign w:val="center"/>
            <w:hideMark/>
          </w:tcPr>
          <w:p w14:paraId="7C18897D"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45F6EC7" w14:textId="77777777" w:rsidR="007F5344" w:rsidRDefault="007F5344">
            <w:pPr>
              <w:spacing w:before="60" w:after="60"/>
              <w:jc w:val="center"/>
              <w:rPr>
                <w:rFonts w:cs="Arial"/>
                <w:sz w:val="22"/>
              </w:rPr>
            </w:pPr>
            <w:r>
              <w:rPr>
                <w:rFonts w:cs="Arial"/>
                <w:sz w:val="22"/>
              </w:rPr>
              <w:t>600-699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6C29B78F" w14:textId="77777777" w:rsidR="007F5344" w:rsidRDefault="007F5344">
            <w:pPr>
              <w:spacing w:before="60" w:after="60"/>
              <w:jc w:val="center"/>
              <w:rPr>
                <w:rFonts w:cs="Arial"/>
                <w:sz w:val="22"/>
              </w:rPr>
            </w:pPr>
            <w:r>
              <w:rPr>
                <w:rFonts w:cs="Arial"/>
                <w:sz w:val="22"/>
              </w:rPr>
              <w:t>12</w:t>
            </w:r>
          </w:p>
        </w:tc>
      </w:tr>
      <w:tr w:rsidR="007F5344" w14:paraId="647829BD" w14:textId="77777777" w:rsidTr="7E52EC04">
        <w:trPr>
          <w:trHeight w:val="633"/>
        </w:trPr>
        <w:tc>
          <w:tcPr>
            <w:tcW w:w="0" w:type="auto"/>
            <w:vMerge/>
            <w:vAlign w:val="center"/>
            <w:hideMark/>
          </w:tcPr>
          <w:p w14:paraId="5340404C" w14:textId="77777777" w:rsidR="007F5344" w:rsidRDefault="007F5344">
            <w:pPr>
              <w:spacing w:line="240" w:lineRule="auto"/>
              <w:jc w:val="left"/>
              <w:rPr>
                <w:rFonts w:cs="Arial"/>
                <w:b/>
                <w:bCs/>
                <w:sz w:val="22"/>
              </w:rPr>
            </w:pPr>
          </w:p>
        </w:tc>
        <w:tc>
          <w:tcPr>
            <w:tcW w:w="0" w:type="auto"/>
            <w:vMerge/>
            <w:vAlign w:val="center"/>
            <w:hideMark/>
          </w:tcPr>
          <w:p w14:paraId="62EF9041"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1B7DF5FE" w14:textId="77777777" w:rsidR="007F5344" w:rsidRDefault="007F5344">
            <w:pPr>
              <w:spacing w:before="60" w:after="60"/>
              <w:jc w:val="center"/>
              <w:rPr>
                <w:rFonts w:cs="Arial"/>
                <w:sz w:val="22"/>
              </w:rPr>
            </w:pPr>
            <w:r>
              <w:rPr>
                <w:rFonts w:cs="Arial"/>
                <w:sz w:val="22"/>
              </w:rPr>
              <w:t>700-799</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4A52C5B9" w14:textId="77777777" w:rsidR="007F5344" w:rsidRDefault="007F5344">
            <w:pPr>
              <w:spacing w:before="60" w:after="60"/>
              <w:jc w:val="center"/>
              <w:rPr>
                <w:rFonts w:cs="Arial"/>
                <w:sz w:val="22"/>
              </w:rPr>
            </w:pPr>
            <w:r>
              <w:rPr>
                <w:rFonts w:cs="Arial"/>
                <w:sz w:val="22"/>
              </w:rPr>
              <w:t>16</w:t>
            </w:r>
          </w:p>
        </w:tc>
      </w:tr>
      <w:tr w:rsidR="007F5344" w14:paraId="13D86AE6" w14:textId="77777777" w:rsidTr="7E52EC04">
        <w:trPr>
          <w:trHeight w:val="633"/>
        </w:trPr>
        <w:tc>
          <w:tcPr>
            <w:tcW w:w="0" w:type="auto"/>
            <w:vMerge/>
            <w:vAlign w:val="center"/>
            <w:hideMark/>
          </w:tcPr>
          <w:p w14:paraId="70E62833" w14:textId="77777777" w:rsidR="007F5344" w:rsidRDefault="007F5344">
            <w:pPr>
              <w:spacing w:line="240" w:lineRule="auto"/>
              <w:jc w:val="left"/>
              <w:rPr>
                <w:rFonts w:cs="Arial"/>
                <w:b/>
                <w:bCs/>
                <w:sz w:val="22"/>
              </w:rPr>
            </w:pPr>
          </w:p>
        </w:tc>
        <w:tc>
          <w:tcPr>
            <w:tcW w:w="0" w:type="auto"/>
            <w:vMerge/>
            <w:vAlign w:val="center"/>
            <w:hideMark/>
          </w:tcPr>
          <w:p w14:paraId="48A125FC" w14:textId="77777777" w:rsidR="007F5344" w:rsidRDefault="007F5344">
            <w:pPr>
              <w:spacing w:line="240" w:lineRule="auto"/>
              <w:jc w:val="left"/>
              <w:rPr>
                <w:rFonts w:cs="Arial"/>
                <w:sz w:val="22"/>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693B1F51" w14:textId="77777777" w:rsidR="007F5344" w:rsidRDefault="007F5344">
            <w:pPr>
              <w:spacing w:before="60" w:after="60"/>
              <w:jc w:val="center"/>
              <w:rPr>
                <w:rFonts w:cs="Arial"/>
                <w:sz w:val="22"/>
              </w:rPr>
            </w:pPr>
            <w:r>
              <w:rPr>
                <w:rFonts w:cs="Arial"/>
                <w:sz w:val="22"/>
              </w:rPr>
              <w:t>800 ali več</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1C2D6069" w14:textId="77777777" w:rsidR="007F5344" w:rsidRDefault="007F5344">
            <w:pPr>
              <w:spacing w:before="60" w:after="60"/>
              <w:jc w:val="center"/>
              <w:rPr>
                <w:rFonts w:cs="Arial"/>
                <w:sz w:val="22"/>
              </w:rPr>
            </w:pPr>
            <w:r>
              <w:rPr>
                <w:rFonts w:cs="Arial"/>
                <w:sz w:val="22"/>
              </w:rPr>
              <w:t>20</w:t>
            </w:r>
          </w:p>
        </w:tc>
      </w:tr>
    </w:tbl>
    <w:p w14:paraId="7089A95B" w14:textId="77777777" w:rsidR="007F5344" w:rsidRDefault="007F5344" w:rsidP="007F5344">
      <w:pPr>
        <w:spacing w:line="0" w:lineRule="atLeast"/>
        <w:rPr>
          <w:rFonts w:cs="Arial"/>
          <w:bCs/>
          <w:sz w:val="22"/>
        </w:rPr>
      </w:pPr>
    </w:p>
    <w:bookmarkEnd w:id="152"/>
    <w:p w14:paraId="6C3303EA" w14:textId="77777777" w:rsidR="007F5344" w:rsidRDefault="007F5344" w:rsidP="007F5344">
      <w:pPr>
        <w:spacing w:line="0" w:lineRule="atLeast"/>
        <w:rPr>
          <w:rFonts w:cs="Arial"/>
          <w:bCs/>
          <w:sz w:val="22"/>
        </w:rPr>
      </w:pPr>
      <w:r>
        <w:rPr>
          <w:rFonts w:cs="Arial"/>
          <w:bCs/>
          <w:sz w:val="22"/>
        </w:rPr>
        <w:t>*V primeru mešanih javnih naročil je Mer 1 skupna ponudbena vrednost (v EUR brez DDV) ter formula za izračun točk:</w:t>
      </w:r>
    </w:p>
    <w:p w14:paraId="7C2A0B96" w14:textId="77777777" w:rsidR="007F5344" w:rsidRDefault="007F5344" w:rsidP="007F5344">
      <w:pPr>
        <w:spacing w:line="0" w:lineRule="atLeast"/>
        <w:rPr>
          <w:rFonts w:cs="Arial"/>
          <w:bCs/>
          <w:sz w:val="22"/>
        </w:rPr>
      </w:pPr>
    </w:p>
    <w:p w14:paraId="740B62C3" w14:textId="77777777" w:rsidR="007F5344" w:rsidRDefault="007F5344" w:rsidP="007F5344">
      <w:pPr>
        <w:spacing w:before="60" w:after="60"/>
        <w:ind w:left="2124"/>
        <w:rPr>
          <w:rFonts w:cs="Arial"/>
          <w:sz w:val="22"/>
        </w:rPr>
      </w:pPr>
      <w:r>
        <w:rPr>
          <w:rFonts w:cs="Arial"/>
          <w:sz w:val="22"/>
        </w:rPr>
        <w:t>=  (n</w:t>
      </w:r>
      <w:r>
        <w:rPr>
          <w:rFonts w:cs="Arial"/>
          <w:sz w:val="22"/>
          <w:u w:val="single"/>
        </w:rPr>
        <w:t>ajnižja skupna ponudbena cena v EUR brez DDV)</w:t>
      </w:r>
      <w:r>
        <w:rPr>
          <w:rFonts w:cs="Arial"/>
          <w:sz w:val="22"/>
        </w:rPr>
        <w:t xml:space="preserve"> x 80</w:t>
      </w:r>
    </w:p>
    <w:p w14:paraId="73D8DAFB" w14:textId="77777777" w:rsidR="007F5344" w:rsidRDefault="007F5344" w:rsidP="007F5344">
      <w:pPr>
        <w:ind w:left="2124"/>
        <w:rPr>
          <w:rFonts w:cs="Arial"/>
          <w:sz w:val="22"/>
        </w:rPr>
      </w:pPr>
      <w:r>
        <w:rPr>
          <w:rFonts w:cs="Arial"/>
          <w:sz w:val="22"/>
        </w:rPr>
        <w:t xml:space="preserve">    skupna ponudbena cena v EUR brez DDV                            </w:t>
      </w:r>
    </w:p>
    <w:p w14:paraId="6155D108" w14:textId="77777777" w:rsidR="007F5344" w:rsidRDefault="007F5344" w:rsidP="007F5344">
      <w:pPr>
        <w:rPr>
          <w:rFonts w:cs="Arial"/>
          <w:b/>
          <w:bCs/>
          <w:sz w:val="22"/>
        </w:rPr>
      </w:pPr>
    </w:p>
    <w:p w14:paraId="7EC14180" w14:textId="77777777" w:rsidR="0014274B" w:rsidRPr="0014274B" w:rsidRDefault="0014274B" w:rsidP="0014274B">
      <w:pPr>
        <w:rPr>
          <w:rFonts w:cs="Arial"/>
          <w:b/>
          <w:bCs/>
          <w:sz w:val="22"/>
        </w:rPr>
      </w:pPr>
    </w:p>
    <w:p w14:paraId="56FACE06" w14:textId="3B672817" w:rsidR="0014274B" w:rsidRDefault="38C48A46" w:rsidP="75632117">
      <w:pPr>
        <w:spacing w:line="0" w:lineRule="atLeast"/>
        <w:rPr>
          <w:rFonts w:cs="Arial"/>
          <w:sz w:val="22"/>
        </w:rPr>
      </w:pPr>
      <w:r w:rsidRPr="75632117">
        <w:rPr>
          <w:rFonts w:cs="Arial"/>
          <w:sz w:val="22"/>
        </w:rPr>
        <w:t xml:space="preserve">V primeru, da bosta dva ali več ponudnikov doseglo enako skupno število točk (Mer 1 in Mer 2), bo </w:t>
      </w:r>
      <w:r w:rsidR="520F337B" w:rsidRPr="75632117">
        <w:rPr>
          <w:rFonts w:cs="Arial"/>
          <w:sz w:val="22"/>
        </w:rPr>
        <w:t xml:space="preserve">v </w:t>
      </w:r>
      <w:proofErr w:type="spellStart"/>
      <w:r w:rsidR="520F337B" w:rsidRPr="75632117">
        <w:rPr>
          <w:rFonts w:cs="Arial"/>
          <w:sz w:val="22"/>
        </w:rPr>
        <w:t>kategori</w:t>
      </w:r>
      <w:r w:rsidR="007F5344">
        <w:rPr>
          <w:rFonts w:cs="Arial"/>
          <w:sz w:val="22"/>
        </w:rPr>
        <w:t>ah</w:t>
      </w:r>
      <w:proofErr w:type="spellEnd"/>
      <w:r w:rsidR="007F5344">
        <w:rPr>
          <w:rFonts w:cs="Arial"/>
          <w:sz w:val="22"/>
        </w:rPr>
        <w:t xml:space="preserve"> od </w:t>
      </w:r>
      <w:r w:rsidR="520F337B" w:rsidRPr="75632117">
        <w:rPr>
          <w:rFonts w:cs="Arial"/>
          <w:sz w:val="22"/>
        </w:rPr>
        <w:t>2</w:t>
      </w:r>
      <w:r w:rsidR="007F5344">
        <w:rPr>
          <w:rFonts w:cs="Arial"/>
          <w:sz w:val="22"/>
        </w:rPr>
        <w:t xml:space="preserve"> do 13</w:t>
      </w:r>
      <w:r w:rsidR="520F337B" w:rsidRPr="75632117">
        <w:rPr>
          <w:rFonts w:cs="Arial"/>
          <w:sz w:val="22"/>
        </w:rPr>
        <w:t xml:space="preserve"> </w:t>
      </w:r>
      <w:r w:rsidRPr="75632117">
        <w:rPr>
          <w:rFonts w:cs="Arial"/>
          <w:sz w:val="22"/>
        </w:rPr>
        <w:t>izbran ponudnik, ki bo dosegel največ točk po Mer 2</w:t>
      </w:r>
      <w:r w:rsidRPr="75632117">
        <w:rPr>
          <w:rFonts w:cs="Arial"/>
          <w:kern w:val="3"/>
          <w:sz w:val="22"/>
          <w:lang w:eastAsia="zh-CN"/>
        </w:rPr>
        <w:t xml:space="preserve">. </w:t>
      </w:r>
      <w:r w:rsidRPr="75632117">
        <w:rPr>
          <w:rFonts w:cs="Arial"/>
          <w:sz w:val="22"/>
        </w:rPr>
        <w:t xml:space="preserve">V kolikor bosta tudi po tem dodatnem merilu še vedno dva ali več ponudnikov dosegla enako število točk, </w:t>
      </w:r>
      <w:r w:rsidRPr="75632117">
        <w:rPr>
          <w:rFonts w:cs="Arial"/>
          <w:kern w:val="3"/>
          <w:sz w:val="22"/>
          <w:lang w:eastAsia="zh-CN"/>
        </w:rPr>
        <w:t xml:space="preserve">bo </w:t>
      </w:r>
      <w:r w:rsidRPr="75632117">
        <w:rPr>
          <w:rFonts w:cs="Arial"/>
          <w:sz w:val="22"/>
        </w:rPr>
        <w:t>naročnik izbral najugodnejšega ponudnika z žrebom.</w:t>
      </w:r>
      <w:r w:rsidR="520F337B" w:rsidRPr="75632117">
        <w:rPr>
          <w:rFonts w:cs="Arial"/>
          <w:sz w:val="22"/>
        </w:rPr>
        <w:t xml:space="preserve"> Z žrebom bo izbran tudi ponudnik v kategoriji 1 v primeru, da bosta dva ali več ponudnikov po merilu ponudbena cena najugodnejša. </w:t>
      </w:r>
      <w:r w:rsidRPr="75632117">
        <w:rPr>
          <w:rFonts w:cs="Arial"/>
          <w:sz w:val="22"/>
        </w:rPr>
        <w:t>Izmed teh ponudnikov bo izbran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41013FEA" w14:textId="77777777" w:rsidR="000B1234" w:rsidRDefault="000B1234" w:rsidP="75632117">
      <w:pPr>
        <w:spacing w:line="0" w:lineRule="atLeast"/>
        <w:rPr>
          <w:rFonts w:cs="Arial"/>
          <w:sz w:val="22"/>
        </w:rPr>
      </w:pPr>
    </w:p>
    <w:p w14:paraId="19051FE6" w14:textId="2614DC01" w:rsidR="00762E07" w:rsidRPr="00762E07" w:rsidRDefault="00762E07" w:rsidP="00762E07">
      <w:pPr>
        <w:spacing w:line="0" w:lineRule="atLeast"/>
        <w:rPr>
          <w:rFonts w:cs="Arial"/>
          <w:sz w:val="22"/>
        </w:rPr>
      </w:pPr>
      <w:r w:rsidRPr="00762E07">
        <w:rPr>
          <w:rFonts w:cs="Arial"/>
          <w:sz w:val="22"/>
        </w:rPr>
        <w:t>Pogodbena cena</w:t>
      </w:r>
      <w:r>
        <w:rPr>
          <w:rFonts w:cs="Arial"/>
          <w:sz w:val="22"/>
        </w:rPr>
        <w:t xml:space="preserve">, ki jo poda </w:t>
      </w:r>
      <w:r w:rsidR="00BE0135">
        <w:rPr>
          <w:rFonts w:cs="Arial"/>
          <w:sz w:val="22"/>
        </w:rPr>
        <w:t>ponudnik</w:t>
      </w:r>
      <w:r>
        <w:rPr>
          <w:rFonts w:cs="Arial"/>
          <w:sz w:val="22"/>
        </w:rPr>
        <w:t xml:space="preserve"> v posamičnem </w:t>
      </w:r>
      <w:r w:rsidR="00BE0135">
        <w:rPr>
          <w:rFonts w:cs="Arial"/>
          <w:sz w:val="22"/>
        </w:rPr>
        <w:t>povpraševanj</w:t>
      </w:r>
      <w:r w:rsidRPr="00762E07">
        <w:rPr>
          <w:rFonts w:cs="Arial"/>
          <w:sz w:val="22"/>
        </w:rPr>
        <w:t xml:space="preserve"> je fiksna in nespremenljiva ter zajema vse stroške, ki so povezani z izvršitvijo pogodbenih del in storitev.</w:t>
      </w:r>
      <w:r w:rsidR="00BE0135">
        <w:rPr>
          <w:rFonts w:cs="Arial"/>
          <w:sz w:val="22"/>
        </w:rPr>
        <w:t xml:space="preserve"> V primeru, da se ponudba nanaša na izvedbo del, ki se izvajajo več kot eno leto se cena za posamično naročilo lahko valorizira </w:t>
      </w:r>
      <w:r w:rsidRPr="00762E07">
        <w:rPr>
          <w:rFonts w:cs="Arial"/>
          <w:sz w:val="22"/>
        </w:rPr>
        <w:t>po preteku enega leta od pravnomočnosti odločitve o oddaji posamičnega naročila</w:t>
      </w:r>
      <w:r w:rsidR="00BE0135">
        <w:rPr>
          <w:rFonts w:cs="Arial"/>
          <w:sz w:val="22"/>
        </w:rPr>
        <w:t>, če</w:t>
      </w:r>
      <w:r w:rsidRPr="00762E07">
        <w:rPr>
          <w:rFonts w:cs="Arial"/>
          <w:sz w:val="22"/>
        </w:rPr>
        <w:t xml:space="preserve"> kumulativno povečanje cene dizelskega goriva, po podatkih, ki jih objavlja SURS četrtletno preseže 4 % vrednosti, šteto od preteka enega leta od pravnomočnosti odločitve o oddaji posamičnega naročila.</w:t>
      </w:r>
      <w:r w:rsidR="00BE0135">
        <w:rPr>
          <w:rFonts w:cs="Arial"/>
          <w:sz w:val="22"/>
        </w:rPr>
        <w:t xml:space="preserve"> </w:t>
      </w:r>
      <w:r w:rsidRPr="00762E07">
        <w:rPr>
          <w:rFonts w:cs="Arial"/>
          <w:sz w:val="22"/>
        </w:rPr>
        <w:t xml:space="preserve">Povečanje cene storitve lahko znaša največ 80 % spremembe cene dizelskega goriva, šteto od poteka enega leta od pravnomočnosti odločitve o oddaji posamičnega naročila do dneva, ko pogodbena stranka pošlje predlog za spremembo cen. </w:t>
      </w:r>
    </w:p>
    <w:p w14:paraId="50988F9A" w14:textId="77777777" w:rsidR="00FD3C8B" w:rsidRDefault="00FD3C8B" w:rsidP="00DB287C">
      <w:pPr>
        <w:rPr>
          <w:i/>
          <w:sz w:val="22"/>
        </w:rPr>
      </w:pPr>
    </w:p>
    <w:p w14:paraId="2008A8EB" w14:textId="77777777" w:rsidR="007F5344" w:rsidRPr="00FD3C8B" w:rsidRDefault="007F5344" w:rsidP="007F5344">
      <w:pPr>
        <w:spacing w:line="0" w:lineRule="atLeast"/>
        <w:rPr>
          <w:rFonts w:cs="Arial"/>
          <w:sz w:val="22"/>
        </w:rPr>
      </w:pPr>
      <w:r w:rsidRPr="00FD3C8B">
        <w:rPr>
          <w:rFonts w:cs="Arial"/>
          <w:sz w:val="22"/>
        </w:rPr>
        <w:t>DOKAZILO:</w:t>
      </w:r>
    </w:p>
    <w:p w14:paraId="275EAAB0" w14:textId="01130D7F" w:rsidR="00AE21C0" w:rsidRPr="00B66DF1" w:rsidDel="007F5344" w:rsidRDefault="4A5F7D8A" w:rsidP="6A702C4A">
      <w:pPr>
        <w:rPr>
          <w:sz w:val="22"/>
        </w:rPr>
      </w:pPr>
      <w:r w:rsidRPr="6A702C4A">
        <w:rPr>
          <w:sz w:val="22"/>
        </w:rPr>
        <w:t xml:space="preserve">Kandidati, ki oddajajo prijavo za kategorije od 2 do 13 morajo prijavi predložiti </w:t>
      </w:r>
      <w:r w:rsidR="51FE2329" w:rsidRPr="6A702C4A">
        <w:rPr>
          <w:sz w:val="22"/>
        </w:rPr>
        <w:t xml:space="preserve">izpolnjen obrazec </w:t>
      </w:r>
      <w:r w:rsidR="51FE2329" w:rsidRPr="6A702C4A">
        <w:rPr>
          <w:i/>
          <w:iCs/>
          <w:sz w:val="22"/>
        </w:rPr>
        <w:t>Izjava o številu točk KMG v OMD</w:t>
      </w:r>
      <w:r w:rsidR="51FE2329" w:rsidRPr="6A702C4A">
        <w:rPr>
          <w:sz w:val="22"/>
        </w:rPr>
        <w:t xml:space="preserve"> ter </w:t>
      </w:r>
      <w:r w:rsidRPr="6A702C4A">
        <w:rPr>
          <w:sz w:val="22"/>
        </w:rPr>
        <w:t>dokazilo o pridobljenih točkah</w:t>
      </w:r>
      <w:r w:rsidR="37C02B27" w:rsidRPr="6A702C4A">
        <w:rPr>
          <w:sz w:val="22"/>
        </w:rPr>
        <w:t xml:space="preserve">. </w:t>
      </w:r>
    </w:p>
    <w:p w14:paraId="7B187674" w14:textId="24D66C03" w:rsidR="009E4225" w:rsidRPr="00B66DF1" w:rsidRDefault="0A348989" w:rsidP="6A702C4A">
      <w:pPr>
        <w:pStyle w:val="Naslov1"/>
        <w:rPr>
          <w:caps w:val="0"/>
          <w:sz w:val="22"/>
          <w:szCs w:val="22"/>
        </w:rPr>
      </w:pPr>
      <w:bookmarkStart w:id="155" w:name="_Toc112236204"/>
      <w:bookmarkStart w:id="156" w:name="_Toc204945824"/>
      <w:r w:rsidRPr="6A702C4A">
        <w:rPr>
          <w:caps w:val="0"/>
          <w:sz w:val="22"/>
          <w:szCs w:val="22"/>
        </w:rPr>
        <w:t>FINANČNA ZAVAROVANJA</w:t>
      </w:r>
      <w:bookmarkEnd w:id="155"/>
      <w:bookmarkEnd w:id="156"/>
    </w:p>
    <w:p w14:paraId="74852FA2" w14:textId="77777777" w:rsidR="009E4225" w:rsidRPr="009E4225" w:rsidRDefault="009E4225" w:rsidP="009E4225">
      <w:pPr>
        <w:pStyle w:val="Naslov2"/>
        <w:rPr>
          <w:sz w:val="22"/>
          <w:szCs w:val="22"/>
        </w:rPr>
      </w:pPr>
      <w:bookmarkStart w:id="157" w:name="_Toc112236205"/>
      <w:bookmarkStart w:id="158" w:name="_Toc204945825"/>
      <w:r w:rsidRPr="009E4225">
        <w:rPr>
          <w:sz w:val="22"/>
          <w:szCs w:val="22"/>
        </w:rPr>
        <w:t>Finančno zavarovanje za resnost ponudbe</w:t>
      </w:r>
      <w:bookmarkEnd w:id="157"/>
      <w:bookmarkEnd w:id="158"/>
      <w:r w:rsidRPr="009E4225">
        <w:rPr>
          <w:sz w:val="22"/>
          <w:szCs w:val="22"/>
        </w:rPr>
        <w:t xml:space="preserve"> </w:t>
      </w:r>
    </w:p>
    <w:p w14:paraId="43A68AEC" w14:textId="72B38554" w:rsidR="0067513D" w:rsidRPr="0067513D" w:rsidRDefault="314D54E0" w:rsidP="3DF3F329">
      <w:pPr>
        <w:spacing w:line="0" w:lineRule="atLeast"/>
        <w:rPr>
          <w:rFonts w:eastAsia="Arial" w:cs="Arial"/>
          <w:i/>
          <w:iCs/>
          <w:sz w:val="22"/>
        </w:rPr>
      </w:pPr>
      <w:r w:rsidRPr="3DF3F329">
        <w:rPr>
          <w:rFonts w:cs="Arial"/>
          <w:sz w:val="22"/>
        </w:rPr>
        <w:t>Kandidati</w:t>
      </w:r>
      <w:r w:rsidR="0901DF53" w:rsidRPr="3DF3F329">
        <w:rPr>
          <w:rFonts w:cs="Arial"/>
          <w:sz w:val="22"/>
        </w:rPr>
        <w:t xml:space="preserve"> (Kategorija 1 in Kategorij</w:t>
      </w:r>
      <w:r w:rsidR="5EB13FBD" w:rsidRPr="3DF3F329">
        <w:rPr>
          <w:rFonts w:cs="Arial"/>
          <w:sz w:val="22"/>
        </w:rPr>
        <w:t>a</w:t>
      </w:r>
      <w:r w:rsidR="0901DF53" w:rsidRPr="3DF3F329">
        <w:rPr>
          <w:rFonts w:cs="Arial"/>
          <w:sz w:val="22"/>
        </w:rPr>
        <w:t xml:space="preserve"> 2</w:t>
      </w:r>
      <w:r w:rsidR="0067513D" w:rsidRPr="3DF3F329">
        <w:rPr>
          <w:rFonts w:cs="Arial"/>
          <w:sz w:val="22"/>
        </w:rPr>
        <w:t xml:space="preserve"> do 13</w:t>
      </w:r>
      <w:r w:rsidR="0901DF53" w:rsidRPr="3DF3F329">
        <w:rPr>
          <w:rFonts w:cs="Arial"/>
          <w:sz w:val="22"/>
        </w:rPr>
        <w:t xml:space="preserve">) </w:t>
      </w:r>
      <w:r w:rsidR="0067513D" w:rsidRPr="3DF3F329">
        <w:rPr>
          <w:rFonts w:cs="Arial"/>
          <w:sz w:val="22"/>
        </w:rPr>
        <w:t>bodo finančno zavarovanje za resnost ponudbe predloži</w:t>
      </w:r>
      <w:r w:rsidR="0A0EEB0A" w:rsidRPr="3DF3F329">
        <w:rPr>
          <w:rFonts w:cs="Arial"/>
          <w:sz w:val="22"/>
        </w:rPr>
        <w:t>l</w:t>
      </w:r>
      <w:r w:rsidR="0067513D" w:rsidRPr="3DF3F329">
        <w:rPr>
          <w:rFonts w:cs="Arial"/>
          <w:sz w:val="22"/>
        </w:rPr>
        <w:t xml:space="preserve">i v roku 10 (deset) dni od podpisa krovne pogodbe, in sicer </w:t>
      </w:r>
      <w:r w:rsidR="7A74D110" w:rsidRPr="3DF3F329">
        <w:rPr>
          <w:rFonts w:eastAsia="Arial" w:cs="Arial"/>
          <w:b/>
          <w:bCs/>
          <w:i/>
          <w:iCs/>
          <w:sz w:val="22"/>
        </w:rPr>
        <w:t xml:space="preserve"> dve </w:t>
      </w:r>
      <w:proofErr w:type="spellStart"/>
      <w:r w:rsidR="7A74D110" w:rsidRPr="3DF3F329">
        <w:rPr>
          <w:rFonts w:eastAsia="Arial" w:cs="Arial"/>
          <w:b/>
          <w:bCs/>
          <w:i/>
          <w:iCs/>
          <w:sz w:val="22"/>
        </w:rPr>
        <w:t>izvršnici</w:t>
      </w:r>
      <w:proofErr w:type="spellEnd"/>
      <w:r w:rsidR="0067513D" w:rsidRPr="3DF3F329">
        <w:rPr>
          <w:rFonts w:cs="Arial"/>
          <w:sz w:val="22"/>
        </w:rPr>
        <w:t>, podpisan</w:t>
      </w:r>
      <w:r w:rsidR="736BAF55" w:rsidRPr="3DF3F329">
        <w:rPr>
          <w:rFonts w:cs="Arial"/>
          <w:sz w:val="22"/>
        </w:rPr>
        <w:t>i</w:t>
      </w:r>
      <w:r w:rsidR="0067513D" w:rsidRPr="3DF3F329">
        <w:rPr>
          <w:rFonts w:cs="Arial"/>
          <w:sz w:val="22"/>
        </w:rPr>
        <w:t xml:space="preserve"> s strani zakonitega zastopnika izbranega kandidata ter overjeno s strani notarja ali upravne enote </w:t>
      </w:r>
      <w:r w:rsidR="0067513D" w:rsidRPr="00415381">
        <w:rPr>
          <w:rFonts w:cs="Arial"/>
          <w:sz w:val="22"/>
        </w:rPr>
        <w:t xml:space="preserve">v višini </w:t>
      </w:r>
      <w:r w:rsidR="001A62C4">
        <w:rPr>
          <w:rFonts w:cs="Arial"/>
          <w:sz w:val="22"/>
        </w:rPr>
        <w:t>5.000</w:t>
      </w:r>
      <w:r w:rsidR="0067513D" w:rsidRPr="00415381">
        <w:rPr>
          <w:rFonts w:cs="Arial"/>
          <w:sz w:val="22"/>
        </w:rPr>
        <w:t xml:space="preserve">,00 EUR za Kategorijo 1 ter </w:t>
      </w:r>
      <w:r w:rsidR="001A62C4">
        <w:rPr>
          <w:rFonts w:cs="Arial"/>
          <w:sz w:val="22"/>
        </w:rPr>
        <w:t>2.500</w:t>
      </w:r>
      <w:r w:rsidR="0067513D" w:rsidRPr="00415381">
        <w:rPr>
          <w:rFonts w:cs="Arial"/>
          <w:sz w:val="22"/>
        </w:rPr>
        <w:t>,00 EUR za Kategorije od</w:t>
      </w:r>
      <w:r w:rsidR="0067513D" w:rsidRPr="3DF3F329">
        <w:rPr>
          <w:rFonts w:cs="Arial"/>
          <w:sz w:val="22"/>
        </w:rPr>
        <w:t xml:space="preserve"> 2 do 13. Finančno zavarovanje mora biti brezpogojno in plačljivo na prvi poziv ter predloženo v enakem besedilu kot v vzorcih finančnega zavarovanja za resnost ponudbe, ki </w:t>
      </w:r>
      <w:r w:rsidR="006804F1" w:rsidRPr="3DF3F329">
        <w:rPr>
          <w:rFonts w:cs="Arial"/>
          <w:sz w:val="22"/>
        </w:rPr>
        <w:t>je</w:t>
      </w:r>
      <w:r w:rsidR="0067513D" w:rsidRPr="3DF3F329">
        <w:rPr>
          <w:rFonts w:cs="Arial"/>
          <w:sz w:val="22"/>
        </w:rPr>
        <w:t xml:space="preserve"> sestavni del ponudbene dokumentacije. </w:t>
      </w:r>
      <w:bookmarkStart w:id="159" w:name="_Hlk199953581"/>
      <w:r w:rsidR="4CB14A21" w:rsidRPr="3DF3F329">
        <w:rPr>
          <w:rFonts w:eastAsia="Arial" w:cs="Arial"/>
          <w:i/>
          <w:iCs/>
          <w:sz w:val="22"/>
        </w:rPr>
        <w:t xml:space="preserve"> </w:t>
      </w:r>
      <w:proofErr w:type="spellStart"/>
      <w:r w:rsidR="4CB14A21" w:rsidRPr="3DF3F329">
        <w:rPr>
          <w:rFonts w:eastAsia="Arial" w:cs="Arial"/>
          <w:i/>
          <w:iCs/>
          <w:sz w:val="22"/>
        </w:rPr>
        <w:t>Izvršnica</w:t>
      </w:r>
      <w:proofErr w:type="spellEnd"/>
      <w:r w:rsidR="4CB14A21" w:rsidRPr="3DF3F329">
        <w:rPr>
          <w:rFonts w:eastAsia="Arial" w:cs="Arial"/>
          <w:i/>
          <w:iCs/>
          <w:sz w:val="22"/>
        </w:rPr>
        <w:t xml:space="preserve"> 1 velja v obdobju treh let od sklenitve Krovne pogodbe GOJ 2026, </w:t>
      </w:r>
      <w:proofErr w:type="spellStart"/>
      <w:r w:rsidR="4CB14A21" w:rsidRPr="3DF3F329">
        <w:rPr>
          <w:rFonts w:eastAsia="Arial" w:cs="Arial"/>
          <w:i/>
          <w:iCs/>
          <w:sz w:val="22"/>
        </w:rPr>
        <w:t>Izvršnica</w:t>
      </w:r>
      <w:proofErr w:type="spellEnd"/>
      <w:r w:rsidR="4CB14A21" w:rsidRPr="3DF3F329">
        <w:rPr>
          <w:rFonts w:eastAsia="Arial" w:cs="Arial"/>
          <w:i/>
          <w:iCs/>
          <w:sz w:val="22"/>
        </w:rPr>
        <w:t xml:space="preserve"> 2 pa od izteka veljavnosti </w:t>
      </w:r>
      <w:proofErr w:type="spellStart"/>
      <w:r w:rsidR="4CB14A21" w:rsidRPr="3DF3F329">
        <w:rPr>
          <w:rFonts w:eastAsia="Arial" w:cs="Arial"/>
          <w:i/>
          <w:iCs/>
          <w:sz w:val="22"/>
        </w:rPr>
        <w:t>Izvršnice</w:t>
      </w:r>
      <w:proofErr w:type="spellEnd"/>
      <w:r w:rsidR="4CB14A21" w:rsidRPr="3DF3F329">
        <w:rPr>
          <w:rFonts w:eastAsia="Arial" w:cs="Arial"/>
          <w:i/>
          <w:iCs/>
          <w:sz w:val="22"/>
        </w:rPr>
        <w:t xml:space="preserve"> 1 do 31.12.2030.</w:t>
      </w:r>
    </w:p>
    <w:p w14:paraId="122ED063" w14:textId="77777777" w:rsidR="0067513D" w:rsidRPr="0067513D" w:rsidRDefault="0067513D" w:rsidP="0067513D">
      <w:pPr>
        <w:spacing w:line="0" w:lineRule="atLeast"/>
        <w:rPr>
          <w:rFonts w:cs="Arial"/>
          <w:sz w:val="22"/>
        </w:rPr>
      </w:pPr>
    </w:p>
    <w:bookmarkEnd w:id="159"/>
    <w:p w14:paraId="28FD1818" w14:textId="6FC3C239" w:rsidR="0067513D" w:rsidRPr="0067513D" w:rsidRDefault="0067513D" w:rsidP="0067513D">
      <w:pPr>
        <w:spacing w:line="0" w:lineRule="atLeast"/>
        <w:rPr>
          <w:rFonts w:cs="Arial"/>
          <w:sz w:val="22"/>
        </w:rPr>
      </w:pPr>
      <w:r w:rsidRPr="0067513D">
        <w:rPr>
          <w:rFonts w:cs="Arial"/>
          <w:sz w:val="22"/>
        </w:rPr>
        <w:t>Naročnik bo finančno zavarovanje za resnost ponudbe unovčil, vsakokrat v višini,  ki znaša 3 % od celotne vrednosti njegove posamezne ponudbe brez DDV oziroma v višini najmanj 1.000 EUR, kar je več, če kandidat svojo ponudbo, ki jo je v posameznem postopku oddaje javnega naročila,  umakne ali spremeni v času po roku za oddajo ponudb, dokler ni sklenjena pogodba o izvedbi javnega naročila z izbranim izvajalcem na način in skladno z dokumentacijo o oddaji predmetnega javnega naročila, torej do objave odločitve o oddaji posameznega javnega naročila na portalu javnih naročil ali do vročitve odločitve preko informacijskega sistema.</w:t>
      </w:r>
    </w:p>
    <w:p w14:paraId="1092180E" w14:textId="77777777" w:rsidR="0067513D" w:rsidRPr="0067513D" w:rsidRDefault="0067513D" w:rsidP="0067513D">
      <w:pPr>
        <w:spacing w:line="0" w:lineRule="atLeast"/>
        <w:rPr>
          <w:rFonts w:cs="Arial"/>
          <w:sz w:val="22"/>
        </w:rPr>
      </w:pPr>
    </w:p>
    <w:p w14:paraId="4FB18190" w14:textId="2A9BB15A" w:rsidR="0067513D" w:rsidRPr="0067513D" w:rsidRDefault="0067513D" w:rsidP="0067513D">
      <w:pPr>
        <w:spacing w:line="0" w:lineRule="atLeast"/>
        <w:rPr>
          <w:rFonts w:cs="Arial"/>
          <w:sz w:val="22"/>
        </w:rPr>
      </w:pPr>
      <w:r w:rsidRPr="0067513D">
        <w:rPr>
          <w:rFonts w:cs="Arial"/>
          <w:sz w:val="22"/>
        </w:rPr>
        <w:t xml:space="preserve">Pri vseh naslednjih ponudbah, ki jih kandidat oddaja v postopku oddaje posameznega javnega naročila v postopku, </w:t>
      </w:r>
      <w:proofErr w:type="spellStart"/>
      <w:r w:rsidRPr="0067513D">
        <w:rPr>
          <w:rFonts w:cs="Arial"/>
          <w:sz w:val="22"/>
        </w:rPr>
        <w:t>izvršnice</w:t>
      </w:r>
      <w:proofErr w:type="spellEnd"/>
      <w:r w:rsidRPr="0067513D">
        <w:rPr>
          <w:rFonts w:cs="Arial"/>
          <w:sz w:val="22"/>
        </w:rPr>
        <w:t xml:space="preserve"> iz prejšnjega odstavka ni potrebno predložiti, razen v primeru, ko ga naročnik k temu pozove. Naročnik ga k predložitvi </w:t>
      </w:r>
      <w:proofErr w:type="spellStart"/>
      <w:r w:rsidRPr="0067513D">
        <w:rPr>
          <w:rFonts w:cs="Arial"/>
          <w:sz w:val="22"/>
        </w:rPr>
        <w:t>izvršnice</w:t>
      </w:r>
      <w:proofErr w:type="spellEnd"/>
      <w:r w:rsidRPr="0067513D">
        <w:rPr>
          <w:rFonts w:cs="Arial"/>
          <w:sz w:val="22"/>
        </w:rPr>
        <w:t xml:space="preserve"> v vsebini, kot je navedeno v prejšnjem odstavku, pozove v primeru, da je naročnik </w:t>
      </w:r>
      <w:proofErr w:type="spellStart"/>
      <w:r w:rsidRPr="0067513D">
        <w:rPr>
          <w:rFonts w:cs="Arial"/>
          <w:sz w:val="22"/>
        </w:rPr>
        <w:t>izvršnico</w:t>
      </w:r>
      <w:proofErr w:type="spellEnd"/>
      <w:r w:rsidRPr="0067513D">
        <w:rPr>
          <w:rFonts w:cs="Arial"/>
          <w:sz w:val="22"/>
        </w:rPr>
        <w:t xml:space="preserve"> dal na unovčenje. Kandidata se pri tem pozove k predložitvi nove </w:t>
      </w:r>
      <w:proofErr w:type="spellStart"/>
      <w:r w:rsidRPr="0067513D">
        <w:rPr>
          <w:rFonts w:cs="Arial"/>
          <w:sz w:val="22"/>
        </w:rPr>
        <w:t>izvršnice</w:t>
      </w:r>
      <w:proofErr w:type="spellEnd"/>
      <w:r w:rsidRPr="0067513D">
        <w:rPr>
          <w:rFonts w:cs="Arial"/>
          <w:sz w:val="22"/>
        </w:rPr>
        <w:t xml:space="preserve"> v višini kot je </w:t>
      </w:r>
      <w:r w:rsidRPr="03A653A0">
        <w:rPr>
          <w:rFonts w:cs="Arial"/>
          <w:sz w:val="22"/>
        </w:rPr>
        <w:t>bil</w:t>
      </w:r>
      <w:r w:rsidR="7E5061B3" w:rsidRPr="03A653A0">
        <w:rPr>
          <w:rFonts w:cs="Arial"/>
          <w:sz w:val="22"/>
        </w:rPr>
        <w:t>a</w:t>
      </w:r>
      <w:r w:rsidRPr="0067513D">
        <w:rPr>
          <w:rFonts w:cs="Arial"/>
          <w:sz w:val="22"/>
        </w:rPr>
        <w:t xml:space="preserve"> dana </w:t>
      </w:r>
      <w:proofErr w:type="spellStart"/>
      <w:r w:rsidRPr="0067513D">
        <w:rPr>
          <w:rFonts w:cs="Arial"/>
          <w:sz w:val="22"/>
        </w:rPr>
        <w:t>izvršnica</w:t>
      </w:r>
      <w:proofErr w:type="spellEnd"/>
      <w:r w:rsidRPr="0067513D">
        <w:rPr>
          <w:rFonts w:cs="Arial"/>
          <w:sz w:val="22"/>
        </w:rPr>
        <w:t xml:space="preserve"> na unovčenje. Kandidat mora zahtevano </w:t>
      </w:r>
      <w:proofErr w:type="spellStart"/>
      <w:r w:rsidRPr="0067513D">
        <w:rPr>
          <w:rFonts w:cs="Arial"/>
          <w:sz w:val="22"/>
        </w:rPr>
        <w:t>izvršnico</w:t>
      </w:r>
      <w:proofErr w:type="spellEnd"/>
      <w:r w:rsidRPr="0067513D">
        <w:rPr>
          <w:rFonts w:cs="Arial"/>
          <w:sz w:val="22"/>
        </w:rPr>
        <w:t xml:space="preserve"> po vzorcu iz dokumentacije predložiti najkasneje v roku desetih (10) delovnih dni po prejemu poziva naročnika. </w:t>
      </w:r>
    </w:p>
    <w:p w14:paraId="67C45F28" w14:textId="77777777" w:rsidR="0067513D" w:rsidRPr="0067513D" w:rsidRDefault="0067513D" w:rsidP="0067513D">
      <w:pPr>
        <w:spacing w:line="0" w:lineRule="atLeast"/>
        <w:rPr>
          <w:rFonts w:cs="Arial"/>
          <w:sz w:val="22"/>
        </w:rPr>
      </w:pPr>
    </w:p>
    <w:p w14:paraId="00E993C1" w14:textId="7383664F" w:rsidR="0067513D" w:rsidRDefault="0067513D" w:rsidP="0067513D">
      <w:pPr>
        <w:spacing w:line="0" w:lineRule="atLeast"/>
        <w:rPr>
          <w:rFonts w:cs="Arial"/>
          <w:sz w:val="22"/>
        </w:rPr>
      </w:pPr>
      <w:r w:rsidRPr="0067513D">
        <w:rPr>
          <w:rFonts w:cs="Arial"/>
          <w:sz w:val="22"/>
        </w:rPr>
        <w:t xml:space="preserve">V kolikor kandidat zahtevanega zavarovanja v zahtevani obliki, v zahtevani vsebini in v zahtevanem roku ne bo dostavil na sedež naročnika, bo naročnik takšno ponudbo oz. vse nadaljnje ponudbe tega kandidata izločil kot nedopustne, vse do predložitve zahtevane </w:t>
      </w:r>
      <w:proofErr w:type="spellStart"/>
      <w:r w:rsidRPr="0067513D">
        <w:rPr>
          <w:rFonts w:cs="Arial"/>
          <w:sz w:val="22"/>
        </w:rPr>
        <w:t>izvršnice</w:t>
      </w:r>
      <w:proofErr w:type="spellEnd"/>
      <w:r w:rsidRPr="0067513D">
        <w:rPr>
          <w:rFonts w:cs="Arial"/>
          <w:sz w:val="22"/>
        </w:rPr>
        <w:t>.</w:t>
      </w:r>
    </w:p>
    <w:p w14:paraId="3216CAFC" w14:textId="77777777" w:rsidR="0067513D" w:rsidRDefault="0067513D" w:rsidP="75632117">
      <w:pPr>
        <w:spacing w:line="0" w:lineRule="atLeast"/>
        <w:rPr>
          <w:rFonts w:cs="Arial"/>
          <w:sz w:val="22"/>
        </w:rPr>
      </w:pPr>
    </w:p>
    <w:p w14:paraId="21B27A04" w14:textId="77777777" w:rsidR="009E4225" w:rsidRPr="009E4225" w:rsidRDefault="009E4225" w:rsidP="009E4225">
      <w:pPr>
        <w:pStyle w:val="Naslov2"/>
        <w:rPr>
          <w:sz w:val="22"/>
          <w:szCs w:val="22"/>
        </w:rPr>
      </w:pPr>
      <w:bookmarkStart w:id="160" w:name="_Toc112236206"/>
      <w:bookmarkStart w:id="161" w:name="_Toc204945826"/>
      <w:r w:rsidRPr="009E4225">
        <w:rPr>
          <w:sz w:val="22"/>
          <w:szCs w:val="22"/>
        </w:rPr>
        <w:t>Finančno zavarovanje za dobro izvedbo pogodbenih obveznosti</w:t>
      </w:r>
      <w:bookmarkEnd w:id="160"/>
      <w:bookmarkEnd w:id="161"/>
      <w:r w:rsidRPr="009E4225">
        <w:rPr>
          <w:sz w:val="22"/>
          <w:szCs w:val="22"/>
        </w:rPr>
        <w:t xml:space="preserve"> </w:t>
      </w:r>
    </w:p>
    <w:p w14:paraId="4D9F1115" w14:textId="6E9AF822" w:rsidR="0067513D" w:rsidRDefault="0067513D" w:rsidP="0067513D">
      <w:pPr>
        <w:spacing w:line="0" w:lineRule="atLeast"/>
        <w:rPr>
          <w:rFonts w:cs="Arial"/>
          <w:color w:val="000000"/>
          <w:sz w:val="22"/>
        </w:rPr>
      </w:pPr>
      <w:r w:rsidRPr="03A653A0">
        <w:rPr>
          <w:rFonts w:cs="Arial"/>
          <w:color w:val="000000" w:themeColor="text1"/>
          <w:sz w:val="22"/>
        </w:rPr>
        <w:t>Kandidati</w:t>
      </w:r>
      <w:r w:rsidRPr="4AD2B6B5">
        <w:rPr>
          <w:rFonts w:cs="Arial"/>
          <w:color w:val="000000" w:themeColor="text1"/>
          <w:sz w:val="22"/>
        </w:rPr>
        <w:t xml:space="preserve"> </w:t>
      </w:r>
      <w:r w:rsidRPr="03A653A0">
        <w:rPr>
          <w:rFonts w:cs="Arial"/>
          <w:color w:val="000000" w:themeColor="text1"/>
          <w:sz w:val="22"/>
        </w:rPr>
        <w:t xml:space="preserve">bodo morali predložiti zavarovanje za dobro izvedbo pogodbenih obveznosti za obdobje do 01. 05. 2031. Kot zavarovanje za dobro izvedbo pogodbenih obveznosti po tem odstavku lahko kandidat zagotovi v eni od naslednjih oblik in sicer kot: </w:t>
      </w:r>
    </w:p>
    <w:p w14:paraId="6A5F4040" w14:textId="77777777" w:rsidR="0067513D" w:rsidRDefault="0067513D" w:rsidP="0067513D">
      <w:pPr>
        <w:spacing w:line="0" w:lineRule="atLeast"/>
        <w:rPr>
          <w:rFonts w:cs="Arial"/>
          <w:b/>
          <w:color w:val="000000"/>
          <w:sz w:val="22"/>
        </w:rPr>
      </w:pPr>
    </w:p>
    <w:p w14:paraId="6330BE20" w14:textId="3D1436BD" w:rsidR="0067513D" w:rsidRDefault="0067513D" w:rsidP="3DE8D54A">
      <w:pPr>
        <w:numPr>
          <w:ilvl w:val="0"/>
          <w:numId w:val="19"/>
        </w:numPr>
        <w:suppressAutoHyphens/>
        <w:spacing w:line="0" w:lineRule="atLeast"/>
        <w:rPr>
          <w:rFonts w:cs="Arial"/>
          <w:b/>
          <w:bCs/>
          <w:color w:val="000000"/>
          <w:sz w:val="22"/>
        </w:rPr>
      </w:pPr>
      <w:r w:rsidRPr="3DE8D54A">
        <w:rPr>
          <w:rFonts w:cs="Arial"/>
          <w:color w:val="000000" w:themeColor="text1"/>
          <w:sz w:val="22"/>
        </w:rPr>
        <w:t xml:space="preserve">Brezpogojno bančno garancijo izdano s strani banke, ki ima sedež v Republiki Sloveniji, na prvi poziv in sicer za dobro izvedbo pogodbenih obveznosti, naslovljeno na naročnika, in sicer v višini </w:t>
      </w:r>
      <w:r w:rsidR="477179FD" w:rsidRPr="3DE8D54A">
        <w:rPr>
          <w:rFonts w:cs="Arial"/>
          <w:b/>
          <w:bCs/>
          <w:color w:val="000000" w:themeColor="text1"/>
          <w:sz w:val="22"/>
        </w:rPr>
        <w:t>10</w:t>
      </w:r>
      <w:r w:rsidRPr="3DE8D54A">
        <w:rPr>
          <w:rFonts w:cs="Arial"/>
          <w:b/>
          <w:bCs/>
          <w:color w:val="000000" w:themeColor="text1"/>
          <w:sz w:val="22"/>
        </w:rPr>
        <w:t xml:space="preserve">.000,00 EUR za </w:t>
      </w:r>
      <w:r w:rsidRPr="3DE8D54A">
        <w:rPr>
          <w:rFonts w:cs="Arial"/>
          <w:b/>
          <w:bCs/>
          <w:sz w:val="22"/>
        </w:rPr>
        <w:t>Kategorijo</w:t>
      </w:r>
      <w:r w:rsidRPr="3DE8D54A">
        <w:rPr>
          <w:rFonts w:cs="Arial"/>
          <w:b/>
          <w:bCs/>
          <w:color w:val="000000" w:themeColor="text1"/>
          <w:sz w:val="22"/>
        </w:rPr>
        <w:t xml:space="preserve"> 1 ter </w:t>
      </w:r>
      <w:r w:rsidR="5E794675" w:rsidRPr="3DE8D54A">
        <w:rPr>
          <w:rFonts w:cs="Arial"/>
          <w:b/>
          <w:bCs/>
          <w:color w:val="000000" w:themeColor="text1"/>
          <w:sz w:val="22"/>
        </w:rPr>
        <w:t>5.0</w:t>
      </w:r>
      <w:r w:rsidRPr="3DE8D54A">
        <w:rPr>
          <w:rFonts w:cs="Arial"/>
          <w:b/>
          <w:bCs/>
          <w:color w:val="000000" w:themeColor="text1"/>
          <w:sz w:val="22"/>
        </w:rPr>
        <w:t xml:space="preserve">00,00 EUR za </w:t>
      </w:r>
      <w:r w:rsidRPr="3DE8D54A">
        <w:rPr>
          <w:rFonts w:cs="Arial"/>
          <w:b/>
          <w:bCs/>
          <w:sz w:val="22"/>
        </w:rPr>
        <w:t>Kategorije od</w:t>
      </w:r>
      <w:r w:rsidRPr="3DE8D54A">
        <w:rPr>
          <w:rFonts w:cs="Arial"/>
          <w:b/>
          <w:bCs/>
          <w:color w:val="000000" w:themeColor="text1"/>
          <w:sz w:val="22"/>
        </w:rPr>
        <w:t xml:space="preserve"> 2 do 13,</w:t>
      </w:r>
    </w:p>
    <w:p w14:paraId="5FFABA86" w14:textId="77777777" w:rsidR="0067513D" w:rsidRDefault="0067513D" w:rsidP="0067513D">
      <w:pPr>
        <w:spacing w:line="0" w:lineRule="atLeast"/>
        <w:rPr>
          <w:rFonts w:cs="Arial"/>
          <w:bCs/>
          <w:sz w:val="22"/>
        </w:rPr>
      </w:pPr>
      <w:r>
        <w:rPr>
          <w:rFonts w:cs="Arial"/>
          <w:bCs/>
          <w:sz w:val="22"/>
        </w:rPr>
        <w:t>ali</w:t>
      </w:r>
    </w:p>
    <w:p w14:paraId="30D28BE9" w14:textId="107D3CA2" w:rsidR="0067513D" w:rsidRDefault="0067513D" w:rsidP="3DE8D54A">
      <w:pPr>
        <w:numPr>
          <w:ilvl w:val="0"/>
          <w:numId w:val="19"/>
        </w:numPr>
        <w:suppressAutoHyphens/>
        <w:spacing w:line="0" w:lineRule="atLeast"/>
        <w:rPr>
          <w:rFonts w:cs="Arial"/>
          <w:b/>
          <w:bCs/>
          <w:sz w:val="22"/>
        </w:rPr>
      </w:pPr>
      <w:r w:rsidRPr="3DE8D54A">
        <w:rPr>
          <w:rFonts w:cs="Arial"/>
          <w:sz w:val="22"/>
        </w:rPr>
        <w:t xml:space="preserve">Brezpogojno kavcijsko zavarovanje izdano s strani zavarovalnice, ki ima sedež v Republiki Sloveniji, na prvi poziv za dobro izvedbo pogodbenih obveznosti, naslovljeno na naročnika, in sicer v višini </w:t>
      </w:r>
      <w:r w:rsidR="73A10EBC" w:rsidRPr="3DE8D54A">
        <w:rPr>
          <w:rFonts w:cs="Arial"/>
          <w:b/>
          <w:bCs/>
          <w:sz w:val="22"/>
        </w:rPr>
        <w:t>10</w:t>
      </w:r>
      <w:r w:rsidRPr="3DE8D54A">
        <w:rPr>
          <w:rFonts w:cs="Arial"/>
          <w:b/>
          <w:bCs/>
          <w:color w:val="000000" w:themeColor="text1"/>
          <w:sz w:val="22"/>
        </w:rPr>
        <w:t xml:space="preserve">.000,00 EUR za </w:t>
      </w:r>
      <w:r w:rsidRPr="3DE8D54A">
        <w:rPr>
          <w:rFonts w:cs="Arial"/>
          <w:b/>
          <w:bCs/>
          <w:sz w:val="22"/>
        </w:rPr>
        <w:t>Kategorijo</w:t>
      </w:r>
      <w:r w:rsidRPr="3DE8D54A">
        <w:rPr>
          <w:rFonts w:cs="Arial"/>
          <w:b/>
          <w:bCs/>
          <w:color w:val="000000" w:themeColor="text1"/>
          <w:sz w:val="22"/>
        </w:rPr>
        <w:t xml:space="preserve"> 1 ter </w:t>
      </w:r>
      <w:r w:rsidR="4ACA5874" w:rsidRPr="3DE8D54A">
        <w:rPr>
          <w:rFonts w:cs="Arial"/>
          <w:b/>
          <w:bCs/>
          <w:color w:val="000000" w:themeColor="text1"/>
          <w:sz w:val="22"/>
        </w:rPr>
        <w:t>5.000</w:t>
      </w:r>
      <w:r w:rsidRPr="3DE8D54A">
        <w:rPr>
          <w:rFonts w:cs="Arial"/>
          <w:b/>
          <w:bCs/>
          <w:color w:val="000000" w:themeColor="text1"/>
          <w:sz w:val="22"/>
        </w:rPr>
        <w:t xml:space="preserve">,00 EUR za </w:t>
      </w:r>
      <w:r w:rsidRPr="3DE8D54A">
        <w:rPr>
          <w:rFonts w:cs="Arial"/>
          <w:b/>
          <w:bCs/>
          <w:sz w:val="22"/>
        </w:rPr>
        <w:t>Kategorije od</w:t>
      </w:r>
      <w:r w:rsidRPr="3DE8D54A">
        <w:rPr>
          <w:rFonts w:cs="Arial"/>
          <w:b/>
          <w:bCs/>
          <w:color w:val="000000" w:themeColor="text1"/>
          <w:sz w:val="22"/>
        </w:rPr>
        <w:t xml:space="preserve"> 2 do 13.</w:t>
      </w:r>
    </w:p>
    <w:p w14:paraId="5DA04504" w14:textId="70A76D34" w:rsidR="0067513D" w:rsidRDefault="0067513D" w:rsidP="0067513D">
      <w:pPr>
        <w:spacing w:line="0" w:lineRule="atLeast"/>
        <w:ind w:left="360"/>
        <w:rPr>
          <w:rFonts w:cs="Arial"/>
          <w:bCs/>
          <w:color w:val="FF0000"/>
          <w:sz w:val="22"/>
        </w:rPr>
      </w:pPr>
    </w:p>
    <w:p w14:paraId="68849E5D" w14:textId="01BA99A3" w:rsidR="0067513D" w:rsidRDefault="0067513D" w:rsidP="3DF3F329">
      <w:pPr>
        <w:pStyle w:val="Odstavekseznama1"/>
        <w:spacing w:line="0" w:lineRule="atLeast"/>
        <w:ind w:left="0"/>
        <w:rPr>
          <w:rFonts w:ascii="Arial" w:hAnsi="Arial" w:cs="Arial"/>
        </w:rPr>
      </w:pPr>
      <w:r w:rsidRPr="3DF3F329">
        <w:rPr>
          <w:rFonts w:ascii="Arial" w:hAnsi="Arial" w:cs="Arial"/>
        </w:rPr>
        <w:t xml:space="preserve">Kandidati bodo morali finančno zavarovanje za dobro izvedbo pogodbenih obveznosti predložiti na poziv naročnika v roku 10 (deset) dni od podpisa krovne pogodbe. Bančna garancija ali kavcijsko zavarovanje mora biti pripravljeno skladno z vsebino obrazca Vzorec finančnega zavarovanja za dobro izvedbo pogodbenih obveznosti - po EPGP-758. Naročnik bo kandidata za posamezno kategorijo uvrstil v katalog ponudnikov DNS pod </w:t>
      </w:r>
      <w:proofErr w:type="spellStart"/>
      <w:r w:rsidRPr="3DF3F329">
        <w:rPr>
          <w:rFonts w:ascii="Arial" w:hAnsi="Arial" w:cs="Arial"/>
        </w:rPr>
        <w:t>odložnim</w:t>
      </w:r>
      <w:proofErr w:type="spellEnd"/>
      <w:r w:rsidRPr="3DF3F329">
        <w:rPr>
          <w:rFonts w:ascii="Arial" w:hAnsi="Arial" w:cs="Arial"/>
        </w:rPr>
        <w:t xml:space="preserve"> pogojem predložitve finančnih zavarovanj iz točk 11.1 in 11.2 te dokumentacije. V primeru, da kandidat v navedenem roku ne predloži finančnih zavarovanj, ga naročnik ne bo uvrstil na v katalog DNS za posamezno kategorijo ter ga tudi ne bo vabil k oddaji ponudb v drugi fazi javnega naročila.</w:t>
      </w:r>
    </w:p>
    <w:p w14:paraId="42BC55EA" w14:textId="77777777" w:rsidR="0067513D" w:rsidRDefault="0067513D" w:rsidP="0067513D">
      <w:pPr>
        <w:pStyle w:val="Odstavekseznama1"/>
        <w:spacing w:line="0" w:lineRule="atLeast"/>
        <w:ind w:left="0"/>
        <w:rPr>
          <w:rFonts w:ascii="Arial" w:hAnsi="Arial" w:cs="Arial"/>
          <w:szCs w:val="22"/>
        </w:rPr>
      </w:pPr>
    </w:p>
    <w:p w14:paraId="4E38BCB6" w14:textId="4EAD90DB" w:rsidR="0067513D" w:rsidRDefault="0067513D" w:rsidP="61D06C8F">
      <w:pPr>
        <w:spacing w:line="0" w:lineRule="atLeast"/>
        <w:rPr>
          <w:rFonts w:cs="Arial"/>
          <w:sz w:val="22"/>
        </w:rPr>
      </w:pPr>
      <w:r w:rsidRPr="61D06C8F">
        <w:rPr>
          <w:rFonts w:cs="Arial"/>
          <w:sz w:val="22"/>
        </w:rPr>
        <w:t>Naročnik bo unovčil zavarovanje za dobro izvedbo pogodbenih obveznosti v višini, kot bo naročniku nastala terjatev, škoda, regresna terjatev, pogodbena kazen ali druga terjatev, torej lahko tudi le v delnem znesku od celotnih 10.000,00 EUR (Kategorija 1) oziroma 5.000,00 EUR (Kategorija 2</w:t>
      </w:r>
      <w:r w:rsidR="006804F1" w:rsidRPr="61D06C8F">
        <w:rPr>
          <w:rFonts w:cs="Arial"/>
          <w:sz w:val="22"/>
        </w:rPr>
        <w:t xml:space="preserve"> do 13</w:t>
      </w:r>
      <w:r w:rsidRPr="61D06C8F">
        <w:rPr>
          <w:rFonts w:cs="Arial"/>
          <w:sz w:val="22"/>
        </w:rPr>
        <w:t>), in sicer v primeru kršenja pogodbenih obveznosti.</w:t>
      </w:r>
    </w:p>
    <w:p w14:paraId="71AC6FA0" w14:textId="77777777" w:rsidR="0067513D" w:rsidRDefault="0067513D" w:rsidP="0067513D">
      <w:pPr>
        <w:spacing w:line="0" w:lineRule="atLeast"/>
        <w:rPr>
          <w:rFonts w:cs="Arial"/>
          <w:bCs/>
          <w:sz w:val="22"/>
        </w:rPr>
      </w:pPr>
    </w:p>
    <w:p w14:paraId="7F434156" w14:textId="77777777" w:rsidR="0067513D" w:rsidRDefault="0067513D" w:rsidP="0067513D">
      <w:pPr>
        <w:spacing w:line="0" w:lineRule="atLeast"/>
        <w:rPr>
          <w:rFonts w:cs="Arial"/>
          <w:sz w:val="22"/>
        </w:rPr>
      </w:pPr>
      <w:r>
        <w:rPr>
          <w:rFonts w:cs="Arial"/>
          <w:sz w:val="22"/>
        </w:rPr>
        <w:t xml:space="preserve">V primeru unovčenju finančnega zavarovanja za dobro izvedbo pogodbenih obveznosti bo moral kandidat v roku 10 delovnih dni naročniku izročiti novo finančno zavarovanje v istem </w:t>
      </w:r>
      <w:r>
        <w:rPr>
          <w:rFonts w:cs="Arial"/>
          <w:sz w:val="22"/>
        </w:rPr>
        <w:lastRenderedPageBreak/>
        <w:t>besedilu in v isti višini, kot je bilo zavarovanje za dobro izvedbo pogodbenih obveznosti unovčeno. V kolikor kandidat zahtevanega zavarovanja v zahtevani obliki, v zahtevani vsebini in v zahtevanem roku ne bo dostavil na sedež naročnika/posredoval po elektronski pošti (elektronsko podpisano zavarovanje), bo naročnik takšno ponudbo oz. vse nadaljnje ponudbe tega kandidata izločil kot nedopustne, vse do predložitve zahtevanega finančnega zavarovanja.</w:t>
      </w:r>
    </w:p>
    <w:p w14:paraId="522E75F4" w14:textId="77777777" w:rsidR="0067513D" w:rsidRDefault="0067513D" w:rsidP="0067513D">
      <w:pPr>
        <w:spacing w:line="0" w:lineRule="atLeast"/>
        <w:rPr>
          <w:rFonts w:cs="Arial"/>
          <w:sz w:val="22"/>
        </w:rPr>
      </w:pPr>
    </w:p>
    <w:p w14:paraId="5B6FF944" w14:textId="77777777" w:rsidR="0067513D" w:rsidRDefault="0067513D" w:rsidP="0067513D">
      <w:pPr>
        <w:rPr>
          <w:rFonts w:cs="Arial"/>
          <w:sz w:val="22"/>
        </w:rPr>
      </w:pPr>
      <w:r>
        <w:rPr>
          <w:rFonts w:cs="Arial"/>
          <w:sz w:val="22"/>
        </w:rPr>
        <w:t>Ta pogoj morajo izpolniti naslednji gospodarski subjekti:</w:t>
      </w:r>
    </w:p>
    <w:p w14:paraId="71BA878F" w14:textId="77777777" w:rsidR="0067513D" w:rsidRDefault="0067513D" w:rsidP="00F422CF">
      <w:pPr>
        <w:pStyle w:val="Odstavekseznama"/>
        <w:numPr>
          <w:ilvl w:val="0"/>
          <w:numId w:val="20"/>
        </w:numPr>
        <w:spacing w:after="200" w:line="276" w:lineRule="auto"/>
        <w:rPr>
          <w:rFonts w:cs="Arial"/>
          <w:color w:val="00000A"/>
          <w:kern w:val="2"/>
          <w:sz w:val="22"/>
          <w:lang w:eastAsia="ar-SA"/>
        </w:rPr>
      </w:pPr>
      <w:r>
        <w:rPr>
          <w:rFonts w:cs="Arial"/>
          <w:color w:val="00000A"/>
          <w:kern w:val="2"/>
          <w:sz w:val="22"/>
          <w:lang w:eastAsia="ar-SA"/>
        </w:rPr>
        <w:t>kandidat ali partner v skupni ponudbi.</w:t>
      </w:r>
    </w:p>
    <w:p w14:paraId="1BEF5B55" w14:textId="77777777" w:rsidR="0067513D" w:rsidRDefault="0067513D" w:rsidP="0067513D">
      <w:pPr>
        <w:spacing w:line="0" w:lineRule="atLeast"/>
        <w:rPr>
          <w:b/>
          <w:sz w:val="22"/>
        </w:rPr>
      </w:pPr>
      <w:r>
        <w:rPr>
          <w:b/>
          <w:sz w:val="22"/>
        </w:rPr>
        <w:t>Dodatno pojasnilo:</w:t>
      </w:r>
    </w:p>
    <w:p w14:paraId="488F9263" w14:textId="77777777" w:rsidR="0067513D" w:rsidRDefault="0067513D" w:rsidP="0067513D">
      <w:pPr>
        <w:spacing w:line="0" w:lineRule="atLeast"/>
        <w:rPr>
          <w:b/>
          <w:sz w:val="22"/>
        </w:rPr>
      </w:pPr>
    </w:p>
    <w:p w14:paraId="46EFB6E2" w14:textId="1ED466BE" w:rsidR="0067513D" w:rsidRDefault="0067513D" w:rsidP="3DF3F329">
      <w:pPr>
        <w:spacing w:line="0" w:lineRule="atLeast"/>
        <w:rPr>
          <w:b/>
          <w:bCs/>
          <w:sz w:val="22"/>
        </w:rPr>
      </w:pPr>
      <w:r w:rsidRPr="3DF3F329">
        <w:rPr>
          <w:b/>
          <w:bCs/>
          <w:sz w:val="22"/>
        </w:rPr>
        <w:t xml:space="preserve">Finančna zavarovanja iz točk 11.1 ter 11.2. teh navodil bodo kandidati predložili po pozivu naročnika in ju ne prilagajo v prijavi. </w:t>
      </w:r>
    </w:p>
    <w:p w14:paraId="7547CA8C" w14:textId="77777777" w:rsidR="0067513D" w:rsidRDefault="0067513D" w:rsidP="0067513D">
      <w:pPr>
        <w:pStyle w:val="Odstavekseznama"/>
        <w:spacing w:line="0" w:lineRule="atLeast"/>
        <w:ind w:left="360"/>
        <w:rPr>
          <w:b/>
          <w:sz w:val="22"/>
        </w:rPr>
      </w:pPr>
    </w:p>
    <w:p w14:paraId="5E3263E1" w14:textId="3639848A" w:rsidR="0067513D" w:rsidRDefault="0067513D" w:rsidP="3DF3F329">
      <w:pPr>
        <w:spacing w:line="0" w:lineRule="atLeast"/>
        <w:rPr>
          <w:b/>
          <w:bCs/>
          <w:sz w:val="22"/>
        </w:rPr>
      </w:pPr>
      <w:r w:rsidRPr="3DF3F329">
        <w:rPr>
          <w:b/>
          <w:bCs/>
          <w:sz w:val="22"/>
        </w:rPr>
        <w:t>V  primeru, da bo naročnik v skladu z 49. členom ZJN-3 podaljšal veljavnost DNS, bo moral kandidat, uvrščen v DNS, zahtevana finančna zavarovanja iz točk 11.1 ter 11.2 ustrezno podaljšati oz. predložiti nova.</w:t>
      </w:r>
    </w:p>
    <w:p w14:paraId="21CCB2F6" w14:textId="77777777" w:rsidR="0067513D" w:rsidRDefault="0067513D" w:rsidP="276C6BB0">
      <w:pPr>
        <w:rPr>
          <w:rFonts w:cs="Arial"/>
          <w:color w:val="000000" w:themeColor="text1"/>
          <w:sz w:val="22"/>
        </w:rPr>
      </w:pPr>
    </w:p>
    <w:p w14:paraId="132D5335" w14:textId="77777777" w:rsidR="0067513D" w:rsidRDefault="0067513D" w:rsidP="276C6BB0">
      <w:pPr>
        <w:rPr>
          <w:rFonts w:cs="Arial"/>
          <w:color w:val="000000" w:themeColor="text1"/>
          <w:sz w:val="22"/>
        </w:rPr>
      </w:pPr>
    </w:p>
    <w:p w14:paraId="494C9F92" w14:textId="3EB968DD" w:rsidR="00120550" w:rsidRPr="004A0CA9" w:rsidRDefault="002231A9" w:rsidP="002630BA">
      <w:pPr>
        <w:pStyle w:val="Naslov1"/>
        <w:rPr>
          <w:caps w:val="0"/>
          <w:sz w:val="22"/>
          <w:szCs w:val="22"/>
        </w:rPr>
      </w:pPr>
      <w:bookmarkStart w:id="162" w:name="_Toc336851746"/>
      <w:bookmarkStart w:id="163" w:name="_Toc336851794"/>
      <w:bookmarkStart w:id="164" w:name="_Toc204945827"/>
      <w:r w:rsidRPr="004A0CA9">
        <w:rPr>
          <w:caps w:val="0"/>
          <w:sz w:val="22"/>
          <w:szCs w:val="22"/>
        </w:rPr>
        <w:t>P</w:t>
      </w:r>
      <w:bookmarkEnd w:id="162"/>
      <w:bookmarkEnd w:id="163"/>
      <w:r w:rsidR="00141A58" w:rsidRPr="004A0CA9">
        <w:rPr>
          <w:caps w:val="0"/>
          <w:sz w:val="22"/>
          <w:szCs w:val="22"/>
        </w:rPr>
        <w:t>RIJAVNA DOKUMENTACIJA</w:t>
      </w:r>
      <w:r w:rsidR="007A79D9" w:rsidRPr="004A0CA9">
        <w:rPr>
          <w:caps w:val="0"/>
          <w:sz w:val="22"/>
          <w:szCs w:val="22"/>
        </w:rPr>
        <w:t xml:space="preserve"> (prva faza)</w:t>
      </w:r>
      <w:bookmarkEnd w:id="164"/>
    </w:p>
    <w:p w14:paraId="5DA8DC2D" w14:textId="77777777" w:rsidR="009304DF" w:rsidRPr="009304DF" w:rsidRDefault="009304DF" w:rsidP="009304DF">
      <w:pPr>
        <w:spacing w:line="0" w:lineRule="atLeast"/>
        <w:rPr>
          <w:rFonts w:cs="Arial"/>
          <w:sz w:val="22"/>
        </w:rPr>
      </w:pPr>
      <w:r w:rsidRPr="009304DF">
        <w:rPr>
          <w:rFonts w:cs="Arial"/>
          <w:sz w:val="22"/>
        </w:rPr>
        <w:t xml:space="preserve">Ponudbeno dokumentacijo sestavljajo naslednji dokumenti: </w:t>
      </w:r>
    </w:p>
    <w:p w14:paraId="3213974B" w14:textId="77777777" w:rsidR="009304DF" w:rsidRPr="009304DF" w:rsidRDefault="009304DF" w:rsidP="009304DF">
      <w:pPr>
        <w:spacing w:line="0" w:lineRule="atLeast"/>
        <w:rPr>
          <w:rFonts w:cs="Arial"/>
          <w:sz w:val="22"/>
        </w:rPr>
      </w:pPr>
    </w:p>
    <w:p w14:paraId="349FF622" w14:textId="1D2C4588" w:rsidR="009304DF" w:rsidRDefault="009304DF" w:rsidP="00F422CF">
      <w:pPr>
        <w:numPr>
          <w:ilvl w:val="1"/>
          <w:numId w:val="16"/>
        </w:numPr>
        <w:suppressAutoHyphens/>
        <w:spacing w:line="0" w:lineRule="atLeast"/>
        <w:rPr>
          <w:rFonts w:cs="Arial"/>
          <w:sz w:val="22"/>
        </w:rPr>
      </w:pPr>
      <w:r w:rsidRPr="009304DF">
        <w:rPr>
          <w:rFonts w:cs="Arial"/>
          <w:sz w:val="22"/>
        </w:rPr>
        <w:t xml:space="preserve">obrazec </w:t>
      </w:r>
      <w:r w:rsidRPr="009304DF">
        <w:rPr>
          <w:rFonts w:cs="Arial"/>
          <w:b/>
          <w:bCs/>
          <w:sz w:val="22"/>
        </w:rPr>
        <w:t xml:space="preserve">»Prijava na javno naročilo </w:t>
      </w:r>
      <w:r w:rsidR="00A5450C">
        <w:rPr>
          <w:rFonts w:cs="Arial"/>
          <w:b/>
          <w:bCs/>
          <w:sz w:val="22"/>
        </w:rPr>
        <w:t>GOJ 2026</w:t>
      </w:r>
      <w:r w:rsidRPr="009304DF">
        <w:rPr>
          <w:rFonts w:cs="Arial"/>
          <w:b/>
          <w:bCs/>
          <w:sz w:val="22"/>
        </w:rPr>
        <w:t>«</w:t>
      </w:r>
      <w:r w:rsidRPr="009304DF">
        <w:rPr>
          <w:rFonts w:cs="Arial"/>
          <w:sz w:val="22"/>
        </w:rPr>
        <w:t xml:space="preserve"> (v e-JN v razdelek Predračun)</w:t>
      </w:r>
    </w:p>
    <w:p w14:paraId="6184A69D" w14:textId="77777777" w:rsidR="00252B1F" w:rsidRPr="009304DF" w:rsidRDefault="00252B1F" w:rsidP="00F422CF">
      <w:pPr>
        <w:numPr>
          <w:ilvl w:val="1"/>
          <w:numId w:val="16"/>
        </w:numPr>
        <w:suppressAutoHyphens/>
        <w:spacing w:line="0" w:lineRule="atLeast"/>
        <w:rPr>
          <w:rFonts w:cs="Arial"/>
          <w:i/>
          <w:iCs/>
          <w:sz w:val="22"/>
        </w:rPr>
      </w:pPr>
      <w:r w:rsidRPr="009304DF">
        <w:rPr>
          <w:rFonts w:cs="Arial"/>
          <w:sz w:val="22"/>
        </w:rPr>
        <w:t>obrazec »</w:t>
      </w:r>
      <w:r w:rsidRPr="009304DF">
        <w:rPr>
          <w:rFonts w:cs="Arial"/>
          <w:b/>
          <w:sz w:val="22"/>
        </w:rPr>
        <w:t>ESPD</w:t>
      </w:r>
      <w:r w:rsidRPr="009304DF">
        <w:rPr>
          <w:rFonts w:cs="Arial"/>
          <w:i/>
          <w:iCs/>
          <w:sz w:val="22"/>
        </w:rPr>
        <w:t xml:space="preserve">« (za vse gospodarske subjekte v </w:t>
      </w:r>
      <w:r>
        <w:rPr>
          <w:rFonts w:cs="Arial"/>
          <w:i/>
          <w:iCs/>
          <w:sz w:val="22"/>
        </w:rPr>
        <w:t>prijavi</w:t>
      </w:r>
      <w:r w:rsidRPr="009304DF">
        <w:rPr>
          <w:rFonts w:cs="Arial"/>
          <w:i/>
          <w:iCs/>
          <w:sz w:val="22"/>
        </w:rPr>
        <w:t>)</w:t>
      </w:r>
    </w:p>
    <w:p w14:paraId="1278E80D" w14:textId="16354B73" w:rsidR="00252B1F" w:rsidRDefault="00252B1F" w:rsidP="00F422CF">
      <w:pPr>
        <w:numPr>
          <w:ilvl w:val="1"/>
          <w:numId w:val="16"/>
        </w:numPr>
        <w:suppressAutoHyphens/>
        <w:spacing w:line="0" w:lineRule="atLeast"/>
        <w:rPr>
          <w:rFonts w:cs="Arial"/>
          <w:b/>
          <w:bCs/>
          <w:sz w:val="22"/>
        </w:rPr>
      </w:pPr>
      <w:r>
        <w:rPr>
          <w:rFonts w:cs="Arial"/>
          <w:sz w:val="22"/>
        </w:rPr>
        <w:t xml:space="preserve">obrazec </w:t>
      </w:r>
      <w:r w:rsidRPr="00252B1F">
        <w:rPr>
          <w:rFonts w:cs="Arial"/>
          <w:b/>
          <w:bCs/>
          <w:sz w:val="22"/>
        </w:rPr>
        <w:t>»Izjava o tehnični in kadrovski usposobljenosti«</w:t>
      </w:r>
    </w:p>
    <w:p w14:paraId="481F6333" w14:textId="7C6FFEF8" w:rsidR="00252B1F" w:rsidRDefault="00252B1F" w:rsidP="00F422CF">
      <w:pPr>
        <w:numPr>
          <w:ilvl w:val="1"/>
          <w:numId w:val="16"/>
        </w:numPr>
        <w:suppressAutoHyphens/>
        <w:spacing w:line="0" w:lineRule="atLeast"/>
        <w:rPr>
          <w:rFonts w:cs="Arial"/>
          <w:b/>
          <w:bCs/>
          <w:sz w:val="22"/>
        </w:rPr>
      </w:pPr>
      <w:r w:rsidRPr="00252B1F">
        <w:rPr>
          <w:rFonts w:cs="Arial"/>
          <w:sz w:val="22"/>
        </w:rPr>
        <w:t>obrazec</w:t>
      </w:r>
      <w:r>
        <w:rPr>
          <w:rFonts w:cs="Arial"/>
          <w:b/>
          <w:bCs/>
          <w:sz w:val="22"/>
        </w:rPr>
        <w:t xml:space="preserve"> »S</w:t>
      </w:r>
      <w:r w:rsidRPr="00252B1F">
        <w:rPr>
          <w:rFonts w:cs="Arial"/>
          <w:b/>
          <w:bCs/>
          <w:sz w:val="22"/>
        </w:rPr>
        <w:t>oglasje za skrajšanje rokov za prejem ponudb</w:t>
      </w:r>
      <w:r>
        <w:rPr>
          <w:rFonts w:cs="Arial"/>
          <w:b/>
          <w:bCs/>
          <w:sz w:val="22"/>
        </w:rPr>
        <w:t>«</w:t>
      </w:r>
    </w:p>
    <w:p w14:paraId="03335C4F" w14:textId="73AD64F4" w:rsidR="00252B1F" w:rsidRDefault="00252B1F" w:rsidP="00F422CF">
      <w:pPr>
        <w:numPr>
          <w:ilvl w:val="1"/>
          <w:numId w:val="16"/>
        </w:numPr>
        <w:suppressAutoHyphens/>
        <w:spacing w:line="0" w:lineRule="atLeast"/>
        <w:rPr>
          <w:rFonts w:cs="Arial"/>
          <w:sz w:val="22"/>
        </w:rPr>
      </w:pPr>
      <w:r w:rsidRPr="00252B1F">
        <w:rPr>
          <w:rFonts w:cs="Arial"/>
          <w:sz w:val="22"/>
        </w:rPr>
        <w:t>obrazec</w:t>
      </w:r>
      <w:r>
        <w:rPr>
          <w:rFonts w:cs="Arial"/>
          <w:b/>
          <w:bCs/>
          <w:sz w:val="22"/>
        </w:rPr>
        <w:t xml:space="preserve"> »I</w:t>
      </w:r>
      <w:r w:rsidRPr="00252B1F">
        <w:rPr>
          <w:rFonts w:cs="Arial"/>
          <w:b/>
          <w:bCs/>
          <w:sz w:val="22"/>
        </w:rPr>
        <w:t xml:space="preserve">zjava o številu točk KMG </w:t>
      </w:r>
      <w:r>
        <w:rPr>
          <w:rFonts w:cs="Arial"/>
          <w:b/>
          <w:bCs/>
          <w:sz w:val="22"/>
        </w:rPr>
        <w:t>v</w:t>
      </w:r>
      <w:r w:rsidRPr="00252B1F">
        <w:rPr>
          <w:rFonts w:cs="Arial"/>
          <w:b/>
          <w:bCs/>
          <w:sz w:val="22"/>
        </w:rPr>
        <w:t xml:space="preserve"> OMD</w:t>
      </w:r>
      <w:r>
        <w:rPr>
          <w:rFonts w:cs="Arial"/>
          <w:b/>
          <w:bCs/>
          <w:sz w:val="22"/>
        </w:rPr>
        <w:t xml:space="preserve">« </w:t>
      </w:r>
      <w:r w:rsidRPr="00252B1F">
        <w:rPr>
          <w:rFonts w:cs="Arial"/>
          <w:sz w:val="22"/>
        </w:rPr>
        <w:t>za kandidate, ki oddajajo prijavo za kategorije od 2 do 13</w:t>
      </w:r>
      <w:r>
        <w:rPr>
          <w:rFonts w:cs="Arial"/>
          <w:sz w:val="22"/>
        </w:rPr>
        <w:t>,</w:t>
      </w:r>
    </w:p>
    <w:p w14:paraId="78F7455B" w14:textId="7310FA78" w:rsidR="00252B1F" w:rsidRPr="00252B1F" w:rsidRDefault="00252B1F" w:rsidP="00F422CF">
      <w:pPr>
        <w:numPr>
          <w:ilvl w:val="1"/>
          <w:numId w:val="16"/>
        </w:numPr>
        <w:suppressAutoHyphens/>
        <w:spacing w:line="0" w:lineRule="atLeast"/>
        <w:rPr>
          <w:rFonts w:cs="Arial"/>
          <w:sz w:val="22"/>
        </w:rPr>
      </w:pPr>
      <w:r>
        <w:rPr>
          <w:rFonts w:cs="Arial"/>
          <w:sz w:val="22"/>
        </w:rPr>
        <w:t xml:space="preserve">obrazec </w:t>
      </w:r>
      <w:r w:rsidRPr="00252B1F">
        <w:rPr>
          <w:rFonts w:cs="Arial"/>
          <w:b/>
          <w:bCs/>
          <w:sz w:val="22"/>
        </w:rPr>
        <w:t>»Izjava na podlagi sklepa Sveta EU«</w:t>
      </w:r>
      <w:r>
        <w:rPr>
          <w:rFonts w:cs="Arial"/>
          <w:b/>
          <w:bCs/>
          <w:sz w:val="22"/>
        </w:rPr>
        <w:t>,</w:t>
      </w:r>
    </w:p>
    <w:p w14:paraId="78E1A87B" w14:textId="77EEC4FD" w:rsidR="00252B1F" w:rsidRPr="00252B1F" w:rsidRDefault="00252B1F" w:rsidP="00F422CF">
      <w:pPr>
        <w:numPr>
          <w:ilvl w:val="1"/>
          <w:numId w:val="16"/>
        </w:numPr>
        <w:suppressAutoHyphens/>
        <w:spacing w:line="0" w:lineRule="atLeast"/>
        <w:rPr>
          <w:rFonts w:cs="Arial"/>
          <w:sz w:val="22"/>
        </w:rPr>
      </w:pPr>
      <w:r w:rsidRPr="00252B1F">
        <w:rPr>
          <w:rFonts w:cs="Arial"/>
          <w:sz w:val="22"/>
        </w:rPr>
        <w:t>obrazec »</w:t>
      </w:r>
      <w:r w:rsidRPr="00252B1F">
        <w:rPr>
          <w:rFonts w:cs="Arial"/>
          <w:b/>
          <w:sz w:val="22"/>
        </w:rPr>
        <w:t>Izjava o lastniški strukturi gospodarskega subjekta</w:t>
      </w:r>
      <w:r w:rsidRPr="00252B1F">
        <w:rPr>
          <w:rFonts w:cs="Arial"/>
          <w:sz w:val="22"/>
        </w:rPr>
        <w:t>«, zaželeno je, da se obrazec priloži prijavi, sicer pa najkasneje do sklenitve krovne pogodbe,</w:t>
      </w:r>
    </w:p>
    <w:p w14:paraId="0C68343F" w14:textId="54E52515" w:rsidR="009304DF" w:rsidRPr="009304DF" w:rsidRDefault="009304DF" w:rsidP="00F422CF">
      <w:pPr>
        <w:numPr>
          <w:ilvl w:val="1"/>
          <w:numId w:val="16"/>
        </w:numPr>
        <w:suppressAutoHyphens/>
        <w:spacing w:line="0" w:lineRule="atLeast"/>
        <w:rPr>
          <w:rFonts w:cs="Arial"/>
          <w:bCs/>
          <w:i/>
          <w:iCs/>
          <w:sz w:val="22"/>
        </w:rPr>
      </w:pPr>
      <w:r w:rsidRPr="009304DF">
        <w:rPr>
          <w:rFonts w:cs="Arial"/>
          <w:b/>
          <w:sz w:val="22"/>
        </w:rPr>
        <w:t xml:space="preserve">Pravni akt o skupni izvedbi naročila </w:t>
      </w:r>
      <w:r w:rsidRPr="009304DF">
        <w:rPr>
          <w:rFonts w:cs="Arial"/>
          <w:bCs/>
          <w:sz w:val="22"/>
        </w:rPr>
        <w:t>(</w:t>
      </w:r>
      <w:r w:rsidRPr="009304DF">
        <w:rPr>
          <w:rFonts w:cs="Arial"/>
          <w:bCs/>
          <w:i/>
          <w:iCs/>
          <w:sz w:val="22"/>
        </w:rPr>
        <w:t>če se ponudba oddaja s partnerji, kot skupna ponudba)</w:t>
      </w:r>
    </w:p>
    <w:p w14:paraId="73B3246D" w14:textId="25D1BFF0" w:rsidR="009304DF" w:rsidRPr="009304DF" w:rsidRDefault="009304DF" w:rsidP="00F422CF">
      <w:pPr>
        <w:numPr>
          <w:ilvl w:val="1"/>
          <w:numId w:val="16"/>
        </w:numPr>
        <w:suppressAutoHyphens/>
        <w:spacing w:line="0" w:lineRule="atLeast"/>
        <w:rPr>
          <w:rFonts w:cs="Arial"/>
          <w:sz w:val="22"/>
        </w:rPr>
      </w:pPr>
      <w:r w:rsidRPr="009304DF">
        <w:rPr>
          <w:rFonts w:cs="Arial"/>
          <w:b/>
          <w:bCs/>
          <w:sz w:val="22"/>
        </w:rPr>
        <w:t xml:space="preserve">fotokopija zavarovalne police za odgovornost </w:t>
      </w:r>
    </w:p>
    <w:p w14:paraId="40D87B65" w14:textId="0C4EC59F" w:rsidR="009304DF" w:rsidRPr="009304DF" w:rsidRDefault="009304DF" w:rsidP="00F422CF">
      <w:pPr>
        <w:numPr>
          <w:ilvl w:val="1"/>
          <w:numId w:val="16"/>
        </w:numPr>
        <w:suppressAutoHyphens/>
        <w:spacing w:line="0" w:lineRule="atLeast"/>
        <w:rPr>
          <w:rFonts w:cs="Arial"/>
          <w:i/>
          <w:iCs/>
          <w:sz w:val="22"/>
        </w:rPr>
      </w:pPr>
      <w:r w:rsidRPr="009304DF">
        <w:rPr>
          <w:rFonts w:cs="Arial"/>
          <w:sz w:val="22"/>
        </w:rPr>
        <w:t xml:space="preserve">obrazec </w:t>
      </w:r>
      <w:r w:rsidRPr="009304DF">
        <w:rPr>
          <w:rFonts w:cs="Arial"/>
          <w:b/>
          <w:bCs/>
          <w:sz w:val="22"/>
        </w:rPr>
        <w:t xml:space="preserve">BON-2 ali potrdila </w:t>
      </w:r>
      <w:r w:rsidR="00171AB8">
        <w:rPr>
          <w:rFonts w:cs="Arial"/>
          <w:b/>
          <w:bCs/>
          <w:sz w:val="22"/>
        </w:rPr>
        <w:t xml:space="preserve">o </w:t>
      </w:r>
      <w:proofErr w:type="spellStart"/>
      <w:r w:rsidR="00171AB8">
        <w:rPr>
          <w:rFonts w:cs="Arial"/>
          <w:b/>
          <w:bCs/>
          <w:sz w:val="22"/>
        </w:rPr>
        <w:t>neblokadi</w:t>
      </w:r>
      <w:proofErr w:type="spellEnd"/>
      <w:r w:rsidR="00171AB8">
        <w:rPr>
          <w:rFonts w:cs="Arial"/>
          <w:b/>
          <w:bCs/>
          <w:sz w:val="22"/>
        </w:rPr>
        <w:t xml:space="preserve"> TRR </w:t>
      </w:r>
      <w:r w:rsidRPr="009304DF">
        <w:rPr>
          <w:rFonts w:cs="Arial"/>
          <w:b/>
          <w:bCs/>
          <w:sz w:val="22"/>
        </w:rPr>
        <w:t xml:space="preserve">vseh poslovnih bank </w:t>
      </w:r>
      <w:r w:rsidR="00171AB8">
        <w:rPr>
          <w:rFonts w:cs="Arial"/>
          <w:b/>
          <w:bCs/>
          <w:sz w:val="22"/>
        </w:rPr>
        <w:t xml:space="preserve">pri katerih ima gospodarski subjekt odprt poslovni račun </w:t>
      </w:r>
    </w:p>
    <w:p w14:paraId="1D61733F" w14:textId="4DC77566" w:rsidR="009304DF" w:rsidRPr="009304DF" w:rsidRDefault="009304DF" w:rsidP="00F422CF">
      <w:pPr>
        <w:numPr>
          <w:ilvl w:val="1"/>
          <w:numId w:val="16"/>
        </w:numPr>
        <w:suppressAutoHyphens/>
        <w:spacing w:line="0" w:lineRule="atLeast"/>
        <w:rPr>
          <w:rFonts w:cs="Arial"/>
          <w:i/>
          <w:iCs/>
          <w:sz w:val="22"/>
        </w:rPr>
      </w:pPr>
      <w:r w:rsidRPr="009304DF">
        <w:rPr>
          <w:rFonts w:cs="Arial"/>
          <w:b/>
          <w:bCs/>
          <w:sz w:val="22"/>
        </w:rPr>
        <w:t>potrdilo oziroma zapisnik gozdarske inšpekcije</w:t>
      </w:r>
      <w:r w:rsidRPr="009304DF">
        <w:rPr>
          <w:rFonts w:cs="Arial"/>
          <w:sz w:val="22"/>
        </w:rPr>
        <w:t xml:space="preserve"> </w:t>
      </w:r>
      <w:r w:rsidRPr="009304DF">
        <w:rPr>
          <w:rFonts w:cs="Arial"/>
          <w:b/>
          <w:bCs/>
          <w:sz w:val="22"/>
        </w:rPr>
        <w:t>o izpolnjevanju minimalnih pogojev</w:t>
      </w:r>
      <w:r w:rsidRPr="009304DF">
        <w:rPr>
          <w:rFonts w:cs="Arial"/>
          <w:sz w:val="22"/>
        </w:rPr>
        <w:t xml:space="preserve">, in sicer </w:t>
      </w:r>
      <w:r w:rsidR="001D1D1F">
        <w:rPr>
          <w:rFonts w:cs="Arial"/>
          <w:sz w:val="22"/>
        </w:rPr>
        <w:t>za gojitvena in varstvena dela (</w:t>
      </w:r>
      <w:r w:rsidRPr="009304DF">
        <w:rPr>
          <w:rFonts w:cs="Arial"/>
          <w:i/>
          <w:iCs/>
          <w:sz w:val="22"/>
        </w:rPr>
        <w:t xml:space="preserve">v primeru, če </w:t>
      </w:r>
      <w:r w:rsidR="002E75A9">
        <w:rPr>
          <w:rFonts w:cs="Arial"/>
          <w:i/>
          <w:iCs/>
          <w:sz w:val="22"/>
        </w:rPr>
        <w:t>kandidat</w:t>
      </w:r>
      <w:r w:rsidRPr="009304DF">
        <w:rPr>
          <w:rFonts w:cs="Arial"/>
          <w:i/>
          <w:iCs/>
          <w:sz w:val="22"/>
        </w:rPr>
        <w:t xml:space="preserve">ni vpisan v evidenco RS, MKGP Inšpektorata RS za kmetijstvo, gozdarstvo, lovstvo in ribištvo) </w:t>
      </w:r>
    </w:p>
    <w:p w14:paraId="3E8EE9A4" w14:textId="45F24724" w:rsidR="009304DF" w:rsidRPr="009304DF" w:rsidRDefault="009304DF" w:rsidP="00F422CF">
      <w:pPr>
        <w:numPr>
          <w:ilvl w:val="1"/>
          <w:numId w:val="16"/>
        </w:numPr>
        <w:suppressAutoHyphens/>
        <w:spacing w:line="0" w:lineRule="atLeast"/>
        <w:rPr>
          <w:rFonts w:cs="Arial"/>
          <w:b/>
          <w:bCs/>
          <w:sz w:val="22"/>
        </w:rPr>
      </w:pPr>
      <w:r w:rsidRPr="009304DF">
        <w:rPr>
          <w:rFonts w:cs="Arial"/>
          <w:b/>
          <w:bCs/>
          <w:sz w:val="22"/>
        </w:rPr>
        <w:t xml:space="preserve">dokazila za vsak prijavljeni kader </w:t>
      </w:r>
    </w:p>
    <w:p w14:paraId="7ADE7E68" w14:textId="467B9A41" w:rsidR="009304DF" w:rsidRPr="009304DF" w:rsidRDefault="009304DF" w:rsidP="00F422CF">
      <w:pPr>
        <w:numPr>
          <w:ilvl w:val="1"/>
          <w:numId w:val="16"/>
        </w:numPr>
        <w:suppressAutoHyphens/>
        <w:spacing w:line="0" w:lineRule="atLeast"/>
        <w:rPr>
          <w:rFonts w:cs="Arial"/>
          <w:sz w:val="22"/>
        </w:rPr>
      </w:pPr>
      <w:r w:rsidRPr="276C6BB0">
        <w:rPr>
          <w:rFonts w:cs="Arial"/>
          <w:b/>
          <w:bCs/>
          <w:sz w:val="22"/>
        </w:rPr>
        <w:t>fotokopija izpisa iz registra kmetijskih gospodarstev za KMG_MID</w:t>
      </w:r>
      <w:r w:rsidRPr="276C6BB0">
        <w:rPr>
          <w:rFonts w:cs="Arial"/>
          <w:sz w:val="22"/>
        </w:rPr>
        <w:t xml:space="preserve"> (v primeru, da </w:t>
      </w:r>
      <w:r w:rsidR="00C7728C" w:rsidRPr="276C6BB0">
        <w:rPr>
          <w:rFonts w:cs="Arial"/>
          <w:sz w:val="22"/>
        </w:rPr>
        <w:t>kandidat podaja</w:t>
      </w:r>
      <w:r w:rsidRPr="276C6BB0">
        <w:rPr>
          <w:rFonts w:cs="Arial"/>
          <w:sz w:val="22"/>
        </w:rPr>
        <w:t xml:space="preserve"> prijav</w:t>
      </w:r>
      <w:r w:rsidR="00C7728C" w:rsidRPr="276C6BB0">
        <w:rPr>
          <w:rFonts w:cs="Arial"/>
          <w:sz w:val="22"/>
        </w:rPr>
        <w:t>o za Kategorij</w:t>
      </w:r>
      <w:r w:rsidR="00252B1F">
        <w:rPr>
          <w:rFonts w:cs="Arial"/>
          <w:sz w:val="22"/>
        </w:rPr>
        <w:t>e od</w:t>
      </w:r>
      <w:r w:rsidR="00C7728C" w:rsidRPr="276C6BB0">
        <w:rPr>
          <w:rFonts w:cs="Arial"/>
          <w:sz w:val="22"/>
        </w:rPr>
        <w:t xml:space="preserve"> 2</w:t>
      </w:r>
      <w:r w:rsidR="00252B1F">
        <w:rPr>
          <w:rFonts w:cs="Arial"/>
          <w:sz w:val="22"/>
        </w:rPr>
        <w:t xml:space="preserve"> do 13</w:t>
      </w:r>
      <w:r w:rsidRPr="276C6BB0">
        <w:rPr>
          <w:rFonts w:cs="Arial"/>
          <w:sz w:val="22"/>
        </w:rPr>
        <w:t>)</w:t>
      </w:r>
      <w:r w:rsidR="003F03C1">
        <w:rPr>
          <w:rFonts w:cs="Arial"/>
          <w:sz w:val="22"/>
        </w:rPr>
        <w:t>.</w:t>
      </w:r>
    </w:p>
    <w:p w14:paraId="74B9ADFB" w14:textId="77777777" w:rsidR="00B17BEA" w:rsidRPr="009304DF" w:rsidRDefault="00B17BEA" w:rsidP="009304DF">
      <w:pPr>
        <w:spacing w:line="0" w:lineRule="atLeast"/>
        <w:ind w:left="720"/>
        <w:rPr>
          <w:rFonts w:cs="Arial"/>
          <w:bCs/>
          <w:sz w:val="22"/>
        </w:rPr>
      </w:pPr>
    </w:p>
    <w:p w14:paraId="492073EE" w14:textId="466358CF" w:rsidR="009304DF" w:rsidRPr="009304DF" w:rsidRDefault="00015F99" w:rsidP="009304DF">
      <w:pPr>
        <w:spacing w:line="0" w:lineRule="atLeast"/>
        <w:rPr>
          <w:rFonts w:cs="Arial"/>
          <w:sz w:val="22"/>
        </w:rPr>
      </w:pPr>
      <w:r>
        <w:rPr>
          <w:rFonts w:cs="Arial"/>
          <w:sz w:val="22"/>
        </w:rPr>
        <w:t>Kandidat</w:t>
      </w:r>
      <w:r w:rsidR="009304DF" w:rsidRPr="009304DF">
        <w:rPr>
          <w:rFonts w:cs="Arial"/>
          <w:sz w:val="22"/>
        </w:rPr>
        <w:t xml:space="preserve"> v ponudbi priloži le dokumente, ki so navedeni v tej točki. </w:t>
      </w:r>
    </w:p>
    <w:p w14:paraId="7D0C5D21" w14:textId="77777777" w:rsidR="009304DF" w:rsidRPr="009304DF" w:rsidRDefault="009304DF" w:rsidP="009304DF">
      <w:pPr>
        <w:spacing w:line="0" w:lineRule="atLeast"/>
        <w:rPr>
          <w:rFonts w:cs="Arial"/>
          <w:sz w:val="22"/>
        </w:rPr>
      </w:pPr>
    </w:p>
    <w:p w14:paraId="5E5DBBDD" w14:textId="28AF0C19" w:rsidR="009304DF" w:rsidRDefault="00015F99" w:rsidP="009304DF">
      <w:pPr>
        <w:spacing w:line="0" w:lineRule="atLeast"/>
        <w:rPr>
          <w:rFonts w:cs="Arial"/>
          <w:sz w:val="22"/>
        </w:rPr>
      </w:pPr>
      <w:r>
        <w:rPr>
          <w:rFonts w:cs="Arial"/>
          <w:sz w:val="22"/>
        </w:rPr>
        <w:t>Kandidat</w:t>
      </w:r>
      <w:r w:rsidR="009304DF" w:rsidRPr="009304DF">
        <w:rPr>
          <w:rFonts w:cs="Arial"/>
          <w:sz w:val="22"/>
        </w:rPr>
        <w:t xml:space="preserve">, ki odda ponudbo, pod kazensko in materialno odgovornostjo jamči, da so vsi podatki in dokumenti, podani v ponudbi, resnični, in da priložena dokumentacija ustreza originalu. V nasprotnem primeru </w:t>
      </w:r>
      <w:r>
        <w:rPr>
          <w:rFonts w:cs="Arial"/>
          <w:sz w:val="22"/>
        </w:rPr>
        <w:t>kandidat</w:t>
      </w:r>
      <w:r w:rsidR="009304DF" w:rsidRPr="009304DF">
        <w:rPr>
          <w:rFonts w:cs="Arial"/>
          <w:sz w:val="22"/>
        </w:rPr>
        <w:t xml:space="preserve"> naročniku odgovarja za vso škodo, ki mu je nastala.</w:t>
      </w:r>
    </w:p>
    <w:p w14:paraId="13CA75E7" w14:textId="77777777" w:rsidR="00015F99" w:rsidRPr="00015F99" w:rsidRDefault="00015F99" w:rsidP="009304DF">
      <w:pPr>
        <w:spacing w:line="0" w:lineRule="atLeast"/>
        <w:rPr>
          <w:rFonts w:cs="Arial"/>
          <w:sz w:val="22"/>
        </w:rPr>
      </w:pPr>
    </w:p>
    <w:p w14:paraId="20D5C826" w14:textId="43F749F5" w:rsidR="00015F99" w:rsidRPr="00015F99" w:rsidRDefault="00015F99" w:rsidP="00015F99">
      <w:pPr>
        <w:rPr>
          <w:rFonts w:cs="Arial"/>
          <w:sz w:val="22"/>
        </w:rPr>
      </w:pPr>
      <w:r w:rsidRPr="00015F99">
        <w:rPr>
          <w:rFonts w:cs="Arial"/>
          <w:sz w:val="22"/>
        </w:rPr>
        <w:t xml:space="preserve">Šteje se, da je z oddajo  prijave podpisana vsa prijavna dokumentacija (vodilnega) kandidata, ki jo je kandidat predložil v sistem e-JN, </w:t>
      </w:r>
      <w:r w:rsidRPr="00015F99">
        <w:rPr>
          <w:sz w:val="22"/>
        </w:rPr>
        <w:t>razen dokumentov, kjer je to izrecno navedeno in zahtevano.</w:t>
      </w:r>
      <w:r w:rsidRPr="00015F99">
        <w:rPr>
          <w:rFonts w:cs="Arial"/>
          <w:sz w:val="22"/>
        </w:rPr>
        <w:t xml:space="preserve"> ESPD obrazci drugih sodelujočih gospodarskih subjektov (npr. partnerjev v skupni </w:t>
      </w:r>
      <w:r w:rsidRPr="00015F99">
        <w:rPr>
          <w:rFonts w:cs="Arial"/>
          <w:sz w:val="22"/>
        </w:rPr>
        <w:lastRenderedPageBreak/>
        <w:t>prijavi, podizvajalcev idr. morajo biti lastnoročno ali elektronsko podpisani). Naročnik si pridržuje pravico do preveritve verodostojnosti izjav oziroma potrdil pri podpisniku le-teh.</w:t>
      </w:r>
    </w:p>
    <w:p w14:paraId="514CBFF9" w14:textId="77777777" w:rsidR="00015F99" w:rsidRPr="009304DF" w:rsidRDefault="00015F99" w:rsidP="009304DF">
      <w:pPr>
        <w:spacing w:line="0" w:lineRule="atLeast"/>
        <w:rPr>
          <w:rFonts w:cs="Arial"/>
          <w:sz w:val="22"/>
        </w:rPr>
      </w:pPr>
    </w:p>
    <w:p w14:paraId="4CFCF74F" w14:textId="77777777" w:rsidR="009304DF" w:rsidRPr="00877F75" w:rsidRDefault="009304DF" w:rsidP="009304DF">
      <w:pPr>
        <w:pStyle w:val="Naslov2"/>
      </w:pPr>
      <w:bookmarkStart w:id="165" w:name="_Toc112236187"/>
      <w:bookmarkStart w:id="166" w:name="_Toc204945828"/>
      <w:bookmarkStart w:id="167" w:name="_Hlk51829319"/>
      <w:r w:rsidRPr="00877F75">
        <w:t>Prijava na javno naročilo</w:t>
      </w:r>
      <w:bookmarkEnd w:id="165"/>
      <w:bookmarkEnd w:id="166"/>
    </w:p>
    <w:p w14:paraId="1FA86C5D" w14:textId="50B4C571" w:rsidR="009304DF" w:rsidRPr="009304DF" w:rsidRDefault="009304DF" w:rsidP="3DF3F329">
      <w:pPr>
        <w:spacing w:line="0" w:lineRule="atLeast"/>
        <w:ind w:right="240"/>
        <w:rPr>
          <w:rFonts w:cs="Arial"/>
          <w:sz w:val="22"/>
        </w:rPr>
      </w:pPr>
      <w:r w:rsidRPr="3DF3F329">
        <w:rPr>
          <w:rFonts w:cs="Arial"/>
          <w:sz w:val="22"/>
        </w:rPr>
        <w:t xml:space="preserve">Vsi </w:t>
      </w:r>
      <w:r w:rsidR="00D9325C" w:rsidRPr="3DF3F329">
        <w:rPr>
          <w:rFonts w:cs="Arial"/>
          <w:sz w:val="22"/>
        </w:rPr>
        <w:t>kandidati</w:t>
      </w:r>
      <w:r w:rsidRPr="3DF3F329">
        <w:rPr>
          <w:rFonts w:cs="Arial"/>
          <w:sz w:val="22"/>
        </w:rPr>
        <w:t xml:space="preserve"> obvezno izpolnijo obrazec: </w:t>
      </w:r>
      <w:bookmarkStart w:id="168" w:name="_Hlk527702860"/>
      <w:r w:rsidRPr="3DF3F329">
        <w:rPr>
          <w:rFonts w:cs="Arial"/>
          <w:sz w:val="22"/>
        </w:rPr>
        <w:t xml:space="preserve">Prijava na javno naročilo </w:t>
      </w:r>
      <w:bookmarkEnd w:id="168"/>
      <w:r w:rsidR="00A5450C" w:rsidRPr="3DF3F329">
        <w:rPr>
          <w:rFonts w:cs="Arial"/>
          <w:sz w:val="22"/>
        </w:rPr>
        <w:t>GOJ 2026</w:t>
      </w:r>
      <w:r w:rsidR="5A39BDB2" w:rsidRPr="3DF3F329">
        <w:rPr>
          <w:rFonts w:cs="Arial"/>
          <w:sz w:val="22"/>
        </w:rPr>
        <w:t xml:space="preserve"> </w:t>
      </w:r>
      <w:r w:rsidR="5A39BDB2" w:rsidRPr="3DF3F329">
        <w:rPr>
          <w:rFonts w:eastAsia="Arial" w:cs="Arial"/>
          <w:i/>
          <w:iCs/>
          <w:sz w:val="22"/>
        </w:rPr>
        <w:t>(obsega strani 3</w:t>
      </w:r>
      <w:r w:rsidR="4D2A4B3B" w:rsidRPr="3DF3F329">
        <w:rPr>
          <w:rFonts w:eastAsia="Arial" w:cs="Arial"/>
          <w:i/>
          <w:iCs/>
          <w:sz w:val="22"/>
        </w:rPr>
        <w:t>2, 33,</w:t>
      </w:r>
      <w:r w:rsidR="5A39BDB2" w:rsidRPr="3DF3F329">
        <w:rPr>
          <w:rFonts w:eastAsia="Arial" w:cs="Arial"/>
          <w:i/>
          <w:iCs/>
          <w:sz w:val="22"/>
        </w:rPr>
        <w:t xml:space="preserve"> </w:t>
      </w:r>
      <w:r w:rsidR="75E27BBB" w:rsidRPr="3DF3F329">
        <w:rPr>
          <w:rFonts w:eastAsia="Arial" w:cs="Arial"/>
          <w:i/>
          <w:iCs/>
          <w:sz w:val="22"/>
        </w:rPr>
        <w:t xml:space="preserve">34, </w:t>
      </w:r>
      <w:r w:rsidR="5A39BDB2" w:rsidRPr="3DF3F329">
        <w:rPr>
          <w:rFonts w:eastAsia="Arial" w:cs="Arial"/>
          <w:i/>
          <w:iCs/>
          <w:sz w:val="22"/>
        </w:rPr>
        <w:t>35)</w:t>
      </w:r>
      <w:r w:rsidRPr="3DF3F329">
        <w:rPr>
          <w:rFonts w:cs="Arial"/>
          <w:sz w:val="22"/>
        </w:rPr>
        <w:t xml:space="preserve">. </w:t>
      </w:r>
    </w:p>
    <w:p w14:paraId="1B51FD62" w14:textId="77777777" w:rsidR="009304DF" w:rsidRPr="009304DF" w:rsidRDefault="009304DF" w:rsidP="009304DF">
      <w:pPr>
        <w:spacing w:line="0" w:lineRule="atLeast"/>
        <w:ind w:right="240"/>
        <w:rPr>
          <w:rFonts w:cs="Arial"/>
          <w:sz w:val="22"/>
        </w:rPr>
      </w:pPr>
    </w:p>
    <w:p w14:paraId="33726B06" w14:textId="1E0AE673" w:rsidR="009304DF" w:rsidRPr="009304DF" w:rsidRDefault="00D9325C" w:rsidP="3DF3F329">
      <w:pPr>
        <w:spacing w:line="0" w:lineRule="atLeast"/>
        <w:ind w:right="240"/>
        <w:rPr>
          <w:rFonts w:cs="Arial"/>
          <w:sz w:val="22"/>
        </w:rPr>
      </w:pPr>
      <w:r w:rsidRPr="3DF3F329">
        <w:rPr>
          <w:rFonts w:cs="Arial"/>
          <w:sz w:val="22"/>
        </w:rPr>
        <w:t>Kandidat</w:t>
      </w:r>
      <w:r w:rsidR="009304DF" w:rsidRPr="3DF3F329">
        <w:rPr>
          <w:rFonts w:cs="Arial"/>
          <w:sz w:val="22"/>
        </w:rPr>
        <w:t xml:space="preserve"> s svojo pisno prijavo opredeli, </w:t>
      </w:r>
      <w:r w:rsidR="6C117B22" w:rsidRPr="3DF3F329">
        <w:rPr>
          <w:rFonts w:cs="Arial"/>
          <w:sz w:val="22"/>
        </w:rPr>
        <w:t>n</w:t>
      </w:r>
      <w:r w:rsidRPr="3DF3F329">
        <w:rPr>
          <w:rFonts w:cs="Arial"/>
          <w:sz w:val="22"/>
        </w:rPr>
        <w:t>a</w:t>
      </w:r>
      <w:r w:rsidR="009304DF" w:rsidRPr="3DF3F329">
        <w:rPr>
          <w:rFonts w:cs="Arial"/>
          <w:sz w:val="22"/>
        </w:rPr>
        <w:t xml:space="preserve"> kater</w:t>
      </w:r>
      <w:r w:rsidRPr="3DF3F329">
        <w:rPr>
          <w:rFonts w:cs="Arial"/>
          <w:sz w:val="22"/>
        </w:rPr>
        <w:t xml:space="preserve">o kategorijo </w:t>
      </w:r>
      <w:r w:rsidR="009304DF" w:rsidRPr="3DF3F329">
        <w:rPr>
          <w:rFonts w:cs="Arial"/>
          <w:sz w:val="22"/>
        </w:rPr>
        <w:t xml:space="preserve">se prijava nanaša, in sicer na način, da na priloženem obrazcu Prijava na javno naročilo </w:t>
      </w:r>
      <w:r w:rsidR="00A5450C" w:rsidRPr="3DF3F329">
        <w:rPr>
          <w:rFonts w:cs="Arial"/>
          <w:sz w:val="22"/>
        </w:rPr>
        <w:t>GOJ 2026</w:t>
      </w:r>
      <w:r w:rsidR="009304DF" w:rsidRPr="3DF3F329">
        <w:rPr>
          <w:rFonts w:cs="Arial"/>
          <w:sz w:val="22"/>
        </w:rPr>
        <w:t xml:space="preserve"> </w:t>
      </w:r>
      <w:r w:rsidR="0004438B" w:rsidRPr="3DF3F329">
        <w:rPr>
          <w:rFonts w:cs="Arial"/>
          <w:sz w:val="22"/>
          <w:u w:val="single"/>
        </w:rPr>
        <w:t>navede</w:t>
      </w:r>
      <w:r w:rsidR="009304DF" w:rsidRPr="3DF3F329">
        <w:rPr>
          <w:rFonts w:cs="Arial"/>
          <w:sz w:val="22"/>
          <w:u w:val="single"/>
        </w:rPr>
        <w:t xml:space="preserve"> številko </w:t>
      </w:r>
      <w:r w:rsidR="009304DF" w:rsidRPr="00F857F4">
        <w:rPr>
          <w:rFonts w:cs="Arial"/>
          <w:sz w:val="22"/>
          <w:u w:val="single"/>
        </w:rPr>
        <w:t>kategorije</w:t>
      </w:r>
      <w:r w:rsidR="7BC001DC" w:rsidRPr="00F857F4">
        <w:rPr>
          <w:rFonts w:eastAsia="Arial" w:cs="Arial"/>
          <w:i/>
          <w:iCs/>
          <w:sz w:val="22"/>
          <w:u w:val="single"/>
        </w:rPr>
        <w:t xml:space="preserve"> oziroma kategorij</w:t>
      </w:r>
      <w:r w:rsidR="7BC001DC" w:rsidRPr="3DF3F329">
        <w:rPr>
          <w:rFonts w:eastAsia="Arial" w:cs="Arial"/>
          <w:i/>
          <w:iCs/>
          <w:sz w:val="22"/>
        </w:rPr>
        <w:t>, za katero/e podaja prijavo</w:t>
      </w:r>
      <w:r w:rsidR="00EA653A">
        <w:rPr>
          <w:rFonts w:eastAsia="Arial" w:cs="Arial"/>
          <w:i/>
          <w:iCs/>
          <w:sz w:val="22"/>
        </w:rPr>
        <w:t>.</w:t>
      </w:r>
    </w:p>
    <w:p w14:paraId="77058D09" w14:textId="77777777" w:rsidR="00311BB1" w:rsidRDefault="00311BB1" w:rsidP="00311BB1">
      <w:pPr>
        <w:rPr>
          <w:rFonts w:cs="Arial"/>
          <w:sz w:val="22"/>
        </w:rPr>
      </w:pPr>
    </w:p>
    <w:p w14:paraId="4DC63514" w14:textId="55966D1D" w:rsidR="00311BB1" w:rsidRDefault="00311BB1" w:rsidP="00311BB1">
      <w:pPr>
        <w:rPr>
          <w:rFonts w:cs="Arial"/>
          <w:sz w:val="22"/>
        </w:rPr>
      </w:pPr>
      <w:r>
        <w:rPr>
          <w:rFonts w:cs="Arial"/>
          <w:sz w:val="22"/>
        </w:rPr>
        <w:t>Pogodbena vrednost za celoten čas trajanja te pogodbe je enaka ocenjeni vrednosti in znaša</w:t>
      </w:r>
      <w:r w:rsidR="002A3A0F">
        <w:rPr>
          <w:rFonts w:cs="Arial"/>
          <w:sz w:val="22"/>
        </w:rPr>
        <w:t>:</w:t>
      </w:r>
      <w:r>
        <w:rPr>
          <w:rFonts w:cs="Arial"/>
          <w:sz w:val="22"/>
        </w:rPr>
        <w:t xml:space="preserve"> </w:t>
      </w:r>
    </w:p>
    <w:p w14:paraId="47EF1AC7" w14:textId="77777777" w:rsidR="00311BB1" w:rsidRPr="00AC1C79" w:rsidRDefault="00311BB1" w:rsidP="00311BB1">
      <w:pPr>
        <w:rPr>
          <w:rFonts w:cs="Arial"/>
          <w:i/>
          <w:iCs/>
          <w:sz w:val="22"/>
        </w:rPr>
      </w:pPr>
    </w:p>
    <w:p w14:paraId="702DA7F3" w14:textId="77777777" w:rsidR="00311BB1" w:rsidRPr="001F39F3" w:rsidRDefault="00311BB1" w:rsidP="00311BB1">
      <w:pPr>
        <w:spacing w:line="0" w:lineRule="atLeast"/>
        <w:ind w:right="6"/>
        <w:rPr>
          <w:rFonts w:eastAsia="Arial" w:cs="Arial"/>
          <w:i/>
          <w:iCs/>
          <w:color w:val="000000" w:themeColor="text1"/>
          <w:sz w:val="22"/>
        </w:rPr>
      </w:pPr>
      <w:r w:rsidRPr="001F39F3">
        <w:rPr>
          <w:rFonts w:eastAsia="Arial" w:cs="Arial"/>
          <w:i/>
          <w:iCs/>
          <w:color w:val="000000" w:themeColor="text1"/>
          <w:sz w:val="22"/>
        </w:rPr>
        <w:t>-</w:t>
      </w:r>
      <w:r w:rsidRPr="008245E4">
        <w:rPr>
          <w:rFonts w:eastAsia="Arial" w:cs="Arial"/>
          <w:i/>
          <w:iCs/>
          <w:color w:val="000000" w:themeColor="text1"/>
          <w:sz w:val="22"/>
        </w:rPr>
        <w:t xml:space="preserve"> 21.700.000,00 </w:t>
      </w:r>
      <w:r w:rsidRPr="001F39F3">
        <w:rPr>
          <w:rFonts w:eastAsia="Arial" w:cs="Arial"/>
          <w:i/>
          <w:iCs/>
          <w:color w:val="000000" w:themeColor="text1"/>
          <w:sz w:val="22"/>
        </w:rPr>
        <w:t xml:space="preserve">EUR brez DDV ter znesek DDV </w:t>
      </w:r>
      <w:r w:rsidRPr="008245E4">
        <w:rPr>
          <w:rFonts w:eastAsia="Arial" w:cs="Arial"/>
          <w:i/>
          <w:iCs/>
          <w:color w:val="000000" w:themeColor="text1"/>
          <w:sz w:val="22"/>
        </w:rPr>
        <w:t xml:space="preserve">2.061.500,00 </w:t>
      </w:r>
      <w:r w:rsidRPr="001F39F3">
        <w:rPr>
          <w:rFonts w:eastAsia="Arial" w:cs="Arial"/>
          <w:i/>
          <w:iCs/>
          <w:color w:val="000000" w:themeColor="text1"/>
          <w:sz w:val="22"/>
        </w:rPr>
        <w:t>EUR (izračunan po stopnji 9,5 %) za Kategorijo 1,</w:t>
      </w:r>
    </w:p>
    <w:p w14:paraId="22910E10" w14:textId="77777777" w:rsidR="00311BB1" w:rsidRPr="001F39F3" w:rsidRDefault="00311BB1" w:rsidP="00311BB1">
      <w:pPr>
        <w:spacing w:line="0" w:lineRule="atLeast"/>
        <w:ind w:right="6"/>
        <w:rPr>
          <w:rFonts w:eastAsia="Arial" w:cs="Arial"/>
          <w:i/>
          <w:iCs/>
          <w:color w:val="000000" w:themeColor="text1"/>
          <w:sz w:val="22"/>
        </w:rPr>
      </w:pPr>
    </w:p>
    <w:p w14:paraId="31D54E29" w14:textId="77777777" w:rsidR="00311BB1" w:rsidRPr="001F39F3" w:rsidRDefault="00311BB1" w:rsidP="00311BB1">
      <w:pPr>
        <w:spacing w:line="0" w:lineRule="atLeast"/>
        <w:ind w:right="6"/>
        <w:rPr>
          <w:rFonts w:eastAsia="Arial" w:cs="Arial"/>
          <w:i/>
          <w:iCs/>
          <w:color w:val="FF0000"/>
          <w:sz w:val="22"/>
        </w:rPr>
      </w:pPr>
      <w:r w:rsidRPr="001F39F3">
        <w:rPr>
          <w:rFonts w:eastAsia="Arial" w:cs="Arial"/>
          <w:i/>
          <w:iCs/>
          <w:color w:val="000000" w:themeColor="text1"/>
          <w:sz w:val="22"/>
        </w:rPr>
        <w:t xml:space="preserve">- </w:t>
      </w:r>
      <w:r>
        <w:rPr>
          <w:rFonts w:eastAsia="Arial" w:cs="Arial"/>
          <w:i/>
          <w:iCs/>
          <w:color w:val="000000" w:themeColor="text1"/>
          <w:sz w:val="22"/>
        </w:rPr>
        <w:t>1</w:t>
      </w:r>
      <w:r w:rsidRPr="001F39F3">
        <w:rPr>
          <w:rFonts w:eastAsia="Arial" w:cs="Arial"/>
          <w:i/>
          <w:iCs/>
          <w:color w:val="000000" w:themeColor="text1"/>
          <w:sz w:val="22"/>
        </w:rPr>
        <w:t xml:space="preserve">0.000 EUR brez DDV ter znesek </w:t>
      </w:r>
      <w:r>
        <w:rPr>
          <w:rFonts w:eastAsia="Arial" w:cs="Arial"/>
          <w:i/>
          <w:iCs/>
          <w:color w:val="000000" w:themeColor="text1"/>
          <w:sz w:val="22"/>
        </w:rPr>
        <w:t>950</w:t>
      </w:r>
      <w:r w:rsidRPr="001F39F3">
        <w:rPr>
          <w:rFonts w:eastAsia="Arial" w:cs="Arial"/>
          <w:i/>
          <w:iCs/>
          <w:color w:val="000000" w:themeColor="text1"/>
          <w:sz w:val="22"/>
        </w:rPr>
        <w:t>,00 EUR DDV (izračunan po stopnji 9,5 %) za Kategorijo 2 - Pomurska regija,</w:t>
      </w:r>
      <w:r w:rsidRPr="001F39F3">
        <w:rPr>
          <w:rFonts w:eastAsia="Arial" w:cs="Arial"/>
          <w:i/>
          <w:iCs/>
          <w:color w:val="FF0000"/>
          <w:sz w:val="22"/>
        </w:rPr>
        <w:t xml:space="preserve"> </w:t>
      </w:r>
    </w:p>
    <w:p w14:paraId="5F244645" w14:textId="77777777" w:rsidR="00311BB1" w:rsidRPr="001F39F3" w:rsidRDefault="00311BB1" w:rsidP="00311BB1">
      <w:pPr>
        <w:spacing w:line="0" w:lineRule="atLeast"/>
        <w:ind w:right="6"/>
        <w:rPr>
          <w:rFonts w:eastAsia="Arial" w:cs="Arial"/>
          <w:i/>
          <w:iCs/>
          <w:color w:val="FF0000"/>
          <w:sz w:val="22"/>
        </w:rPr>
      </w:pPr>
    </w:p>
    <w:p w14:paraId="0DA8BAEF" w14:textId="77777777" w:rsidR="00311BB1" w:rsidRPr="001F39F3" w:rsidRDefault="00311BB1" w:rsidP="00311BB1">
      <w:pPr>
        <w:spacing w:line="0" w:lineRule="atLeast"/>
        <w:ind w:right="6"/>
        <w:rPr>
          <w:rFonts w:eastAsia="Arial" w:cs="Arial"/>
          <w:i/>
          <w:iCs/>
          <w:color w:val="000000" w:themeColor="text1"/>
          <w:sz w:val="22"/>
        </w:rPr>
      </w:pPr>
      <w:r w:rsidRPr="001F39F3">
        <w:rPr>
          <w:rFonts w:eastAsia="Arial" w:cs="Arial"/>
          <w:i/>
          <w:iCs/>
          <w:color w:val="000000" w:themeColor="text1"/>
          <w:sz w:val="22"/>
        </w:rPr>
        <w:t>- 10.000 EUR brez DDV ter znesek 9</w:t>
      </w:r>
      <w:r>
        <w:rPr>
          <w:rFonts w:eastAsia="Arial" w:cs="Arial"/>
          <w:i/>
          <w:iCs/>
          <w:color w:val="000000" w:themeColor="text1"/>
          <w:sz w:val="22"/>
        </w:rPr>
        <w:t>5</w:t>
      </w:r>
      <w:r w:rsidRPr="001F39F3">
        <w:rPr>
          <w:rFonts w:eastAsia="Arial" w:cs="Arial"/>
          <w:i/>
          <w:iCs/>
          <w:color w:val="000000" w:themeColor="text1"/>
          <w:sz w:val="22"/>
        </w:rPr>
        <w:t>0,00 EUR DDV (izračunan po stopnji 9,5 %) za Kategorijo 3 - Podravska regija,</w:t>
      </w:r>
    </w:p>
    <w:p w14:paraId="1D180B96" w14:textId="77777777" w:rsidR="00311BB1" w:rsidRPr="001F39F3" w:rsidRDefault="00311BB1" w:rsidP="00311BB1">
      <w:pPr>
        <w:spacing w:line="0" w:lineRule="atLeast"/>
        <w:ind w:right="6"/>
        <w:rPr>
          <w:rFonts w:eastAsia="Arial" w:cs="Arial"/>
          <w:i/>
          <w:iCs/>
          <w:color w:val="000000" w:themeColor="text1"/>
          <w:sz w:val="22"/>
        </w:rPr>
      </w:pPr>
    </w:p>
    <w:p w14:paraId="3E814C23" w14:textId="77777777" w:rsidR="00311BB1" w:rsidRPr="001F39F3" w:rsidRDefault="00311BB1" w:rsidP="00311BB1">
      <w:pPr>
        <w:rPr>
          <w:rFonts w:eastAsia="Arial" w:cs="Arial"/>
          <w:i/>
          <w:iCs/>
          <w:color w:val="000000" w:themeColor="text1"/>
          <w:sz w:val="22"/>
        </w:rPr>
      </w:pPr>
      <w:r w:rsidRPr="001F39F3">
        <w:rPr>
          <w:rFonts w:eastAsia="Arial" w:cs="Arial"/>
          <w:i/>
          <w:iCs/>
          <w:color w:val="000000" w:themeColor="text1"/>
          <w:sz w:val="22"/>
        </w:rPr>
        <w:t xml:space="preserve">- </w:t>
      </w:r>
      <w:r>
        <w:rPr>
          <w:rFonts w:eastAsia="Arial" w:cs="Arial"/>
          <w:i/>
          <w:iCs/>
          <w:color w:val="000000" w:themeColor="text1"/>
          <w:sz w:val="22"/>
        </w:rPr>
        <w:t>47.500</w:t>
      </w:r>
      <w:r w:rsidRPr="001F39F3">
        <w:rPr>
          <w:rFonts w:eastAsia="Arial" w:cs="Arial"/>
          <w:i/>
          <w:iCs/>
          <w:color w:val="000000" w:themeColor="text1"/>
          <w:sz w:val="22"/>
        </w:rPr>
        <w:t xml:space="preserve"> EUR brez DDV ter znesek </w:t>
      </w:r>
      <w:r>
        <w:rPr>
          <w:rFonts w:ascii="Aptos Narrow" w:hAnsi="Aptos Narrow"/>
          <w:color w:val="000000"/>
          <w:sz w:val="22"/>
        </w:rPr>
        <w:t xml:space="preserve">4.512,50 </w:t>
      </w:r>
      <w:r w:rsidRPr="001F39F3">
        <w:rPr>
          <w:rFonts w:eastAsia="Arial" w:cs="Arial"/>
          <w:i/>
          <w:iCs/>
          <w:color w:val="000000" w:themeColor="text1"/>
          <w:sz w:val="22"/>
        </w:rPr>
        <w:t>EUR DDV (izračunan po stopnji 9,5 %) za Kategorijo 4 – Koroška regija,</w:t>
      </w:r>
    </w:p>
    <w:p w14:paraId="0152C1F8" w14:textId="77777777" w:rsidR="00311BB1" w:rsidRPr="001F39F3" w:rsidRDefault="00311BB1" w:rsidP="00311BB1">
      <w:pPr>
        <w:spacing w:line="0" w:lineRule="atLeast"/>
        <w:ind w:right="6"/>
        <w:rPr>
          <w:rFonts w:eastAsia="Arial" w:cs="Arial"/>
          <w:i/>
          <w:iCs/>
          <w:color w:val="000000" w:themeColor="text1"/>
          <w:sz w:val="22"/>
        </w:rPr>
      </w:pPr>
    </w:p>
    <w:p w14:paraId="5EE8061B" w14:textId="77777777" w:rsidR="00311BB1" w:rsidRPr="001F39F3" w:rsidRDefault="00311BB1" w:rsidP="00311BB1">
      <w:pPr>
        <w:rPr>
          <w:rFonts w:eastAsia="Arial" w:cs="Arial"/>
          <w:i/>
          <w:iCs/>
          <w:color w:val="000000" w:themeColor="text1"/>
          <w:sz w:val="22"/>
        </w:rPr>
      </w:pPr>
      <w:r w:rsidRPr="001F39F3">
        <w:rPr>
          <w:rFonts w:eastAsia="Arial" w:cs="Arial"/>
          <w:i/>
          <w:iCs/>
          <w:color w:val="000000" w:themeColor="text1"/>
          <w:sz w:val="22"/>
        </w:rPr>
        <w:t xml:space="preserve">- </w:t>
      </w:r>
      <w:r>
        <w:rPr>
          <w:rFonts w:eastAsia="Arial" w:cs="Arial"/>
          <w:i/>
          <w:iCs/>
          <w:color w:val="000000" w:themeColor="text1"/>
          <w:sz w:val="22"/>
        </w:rPr>
        <w:t>45</w:t>
      </w:r>
      <w:r w:rsidRPr="001F39F3">
        <w:rPr>
          <w:rFonts w:eastAsia="Arial" w:cs="Arial"/>
          <w:i/>
          <w:iCs/>
          <w:color w:val="000000" w:themeColor="text1"/>
          <w:sz w:val="22"/>
        </w:rPr>
        <w:t xml:space="preserve">.000 EUR brez DDV ter znesek </w:t>
      </w:r>
      <w:r>
        <w:rPr>
          <w:rFonts w:ascii="Aptos Narrow" w:hAnsi="Aptos Narrow"/>
          <w:color w:val="000000"/>
          <w:sz w:val="22"/>
        </w:rPr>
        <w:t>4.275,00</w:t>
      </w:r>
      <w:r w:rsidRPr="001F39F3">
        <w:rPr>
          <w:rFonts w:eastAsia="Arial" w:cs="Arial"/>
          <w:i/>
          <w:iCs/>
          <w:color w:val="000000" w:themeColor="text1"/>
          <w:sz w:val="22"/>
        </w:rPr>
        <w:t xml:space="preserve"> EUR DDV (izračunan po stopnji 9,5 %) za Kategorijo 5 – Savinjska regija, </w:t>
      </w:r>
    </w:p>
    <w:p w14:paraId="063F30CD" w14:textId="77777777" w:rsidR="00311BB1" w:rsidRPr="001F39F3" w:rsidRDefault="00311BB1" w:rsidP="00311BB1">
      <w:pPr>
        <w:spacing w:line="0" w:lineRule="atLeast"/>
        <w:ind w:right="6"/>
        <w:rPr>
          <w:rFonts w:eastAsia="Arial" w:cs="Arial"/>
          <w:i/>
          <w:iCs/>
          <w:color w:val="000000" w:themeColor="text1"/>
          <w:sz w:val="22"/>
        </w:rPr>
      </w:pPr>
    </w:p>
    <w:p w14:paraId="413FD222" w14:textId="77777777" w:rsidR="00311BB1" w:rsidRPr="001F39F3" w:rsidRDefault="00311BB1" w:rsidP="00311BB1">
      <w:pPr>
        <w:spacing w:line="0" w:lineRule="atLeast"/>
        <w:ind w:right="6"/>
        <w:rPr>
          <w:rFonts w:eastAsia="Arial" w:cs="Arial"/>
          <w:i/>
          <w:iCs/>
          <w:color w:val="000000" w:themeColor="text1"/>
          <w:sz w:val="22"/>
        </w:rPr>
      </w:pPr>
      <w:r w:rsidRPr="001F39F3">
        <w:rPr>
          <w:rFonts w:eastAsia="Arial" w:cs="Arial"/>
          <w:i/>
          <w:iCs/>
          <w:color w:val="000000" w:themeColor="text1"/>
          <w:sz w:val="22"/>
        </w:rPr>
        <w:t xml:space="preserve">- </w:t>
      </w:r>
      <w:r>
        <w:rPr>
          <w:rFonts w:eastAsia="Arial" w:cs="Arial"/>
          <w:i/>
          <w:iCs/>
          <w:color w:val="000000" w:themeColor="text1"/>
          <w:sz w:val="22"/>
        </w:rPr>
        <w:t>45</w:t>
      </w:r>
      <w:r w:rsidRPr="001F39F3">
        <w:rPr>
          <w:rFonts w:eastAsia="Arial" w:cs="Arial"/>
          <w:i/>
          <w:iCs/>
          <w:color w:val="000000" w:themeColor="text1"/>
          <w:sz w:val="22"/>
        </w:rPr>
        <w:t xml:space="preserve">.000 EUR brez DDV ter znesek </w:t>
      </w:r>
      <w:r>
        <w:rPr>
          <w:rFonts w:ascii="Aptos Narrow" w:hAnsi="Aptos Narrow"/>
          <w:color w:val="000000"/>
          <w:sz w:val="22"/>
        </w:rPr>
        <w:t>4.275,00</w:t>
      </w:r>
      <w:r w:rsidRPr="001F39F3">
        <w:rPr>
          <w:rFonts w:eastAsia="Arial" w:cs="Arial"/>
          <w:i/>
          <w:iCs/>
          <w:color w:val="000000" w:themeColor="text1"/>
          <w:sz w:val="22"/>
        </w:rPr>
        <w:t xml:space="preserve"> EUR DDV  (izračunan po stopnji 9,5 %) za Kategorijo 6 – Zasavska regija,</w:t>
      </w:r>
    </w:p>
    <w:p w14:paraId="486D3BE4" w14:textId="77777777" w:rsidR="00311BB1" w:rsidRPr="001F39F3" w:rsidRDefault="00311BB1" w:rsidP="00311BB1">
      <w:pPr>
        <w:spacing w:line="0" w:lineRule="atLeast"/>
        <w:ind w:right="6"/>
        <w:rPr>
          <w:rFonts w:eastAsia="Arial" w:cs="Arial"/>
          <w:i/>
          <w:iCs/>
          <w:color w:val="000000" w:themeColor="text1"/>
          <w:sz w:val="22"/>
        </w:rPr>
      </w:pPr>
    </w:p>
    <w:p w14:paraId="219F75FE" w14:textId="77777777" w:rsidR="00311BB1" w:rsidRPr="001F39F3" w:rsidRDefault="00311BB1" w:rsidP="00311BB1">
      <w:pPr>
        <w:spacing w:line="0" w:lineRule="atLeast"/>
        <w:ind w:right="6"/>
        <w:rPr>
          <w:rFonts w:eastAsia="Arial" w:cs="Arial"/>
          <w:i/>
          <w:iCs/>
          <w:color w:val="000000" w:themeColor="text1"/>
          <w:sz w:val="22"/>
        </w:rPr>
      </w:pPr>
      <w:r w:rsidRPr="001F39F3">
        <w:rPr>
          <w:rFonts w:eastAsia="Arial" w:cs="Arial"/>
          <w:i/>
          <w:iCs/>
          <w:color w:val="000000" w:themeColor="text1"/>
          <w:sz w:val="22"/>
        </w:rPr>
        <w:t xml:space="preserve">- </w:t>
      </w:r>
      <w:r w:rsidRPr="001F39F3">
        <w:rPr>
          <w:rFonts w:eastAsia="Arial" w:cs="Arial"/>
          <w:i/>
          <w:iCs/>
          <w:color w:val="FF0000"/>
          <w:sz w:val="22"/>
        </w:rPr>
        <w:t xml:space="preserve"> </w:t>
      </w:r>
      <w:r>
        <w:rPr>
          <w:rFonts w:eastAsia="Arial" w:cs="Arial"/>
          <w:i/>
          <w:iCs/>
          <w:color w:val="000000" w:themeColor="text1"/>
          <w:sz w:val="22"/>
        </w:rPr>
        <w:t>45</w:t>
      </w:r>
      <w:r w:rsidRPr="001F39F3">
        <w:rPr>
          <w:rFonts w:eastAsia="Arial" w:cs="Arial"/>
          <w:i/>
          <w:iCs/>
          <w:color w:val="000000" w:themeColor="text1"/>
          <w:sz w:val="22"/>
        </w:rPr>
        <w:t xml:space="preserve">.000 EUR brez DDV ter znesek </w:t>
      </w:r>
      <w:r>
        <w:rPr>
          <w:rFonts w:ascii="Aptos Narrow" w:hAnsi="Aptos Narrow"/>
          <w:color w:val="000000"/>
          <w:sz w:val="22"/>
        </w:rPr>
        <w:t>4.275,00</w:t>
      </w:r>
      <w:r w:rsidRPr="001F39F3">
        <w:rPr>
          <w:rFonts w:eastAsia="Arial" w:cs="Arial"/>
          <w:i/>
          <w:iCs/>
          <w:color w:val="000000" w:themeColor="text1"/>
          <w:sz w:val="22"/>
        </w:rPr>
        <w:t xml:space="preserve"> EUR DDV (izračunan po stopnji 9,5 %) za Kategorijo 7 – Posavska regija,</w:t>
      </w:r>
    </w:p>
    <w:p w14:paraId="7D7E54C8" w14:textId="77777777" w:rsidR="00311BB1" w:rsidRPr="001F39F3" w:rsidRDefault="00311BB1" w:rsidP="00311BB1">
      <w:pPr>
        <w:spacing w:line="0" w:lineRule="atLeast"/>
        <w:ind w:right="6"/>
        <w:rPr>
          <w:rFonts w:eastAsia="Arial" w:cs="Arial"/>
          <w:i/>
          <w:iCs/>
          <w:color w:val="000000" w:themeColor="text1"/>
          <w:sz w:val="22"/>
        </w:rPr>
      </w:pPr>
    </w:p>
    <w:p w14:paraId="72876FBE" w14:textId="77777777" w:rsidR="00311BB1" w:rsidRPr="001F39F3" w:rsidRDefault="00311BB1" w:rsidP="00311BB1">
      <w:pPr>
        <w:spacing w:line="0" w:lineRule="atLeast"/>
        <w:ind w:right="6"/>
        <w:rPr>
          <w:rFonts w:eastAsia="Arial" w:cs="Arial"/>
          <w:i/>
          <w:iCs/>
          <w:color w:val="FF0000"/>
          <w:sz w:val="22"/>
        </w:rPr>
      </w:pPr>
      <w:r w:rsidRPr="001F39F3">
        <w:rPr>
          <w:rFonts w:eastAsia="Arial" w:cs="Arial"/>
          <w:i/>
          <w:iCs/>
          <w:color w:val="000000" w:themeColor="text1"/>
          <w:sz w:val="22"/>
        </w:rPr>
        <w:t xml:space="preserve">- </w:t>
      </w:r>
      <w:r>
        <w:rPr>
          <w:rFonts w:eastAsia="Arial" w:cs="Arial"/>
          <w:i/>
          <w:iCs/>
          <w:color w:val="000000" w:themeColor="text1"/>
          <w:sz w:val="22"/>
        </w:rPr>
        <w:t>1</w:t>
      </w:r>
      <w:r w:rsidRPr="001F39F3">
        <w:rPr>
          <w:rFonts w:eastAsia="Arial" w:cs="Arial"/>
          <w:i/>
          <w:iCs/>
          <w:color w:val="000000" w:themeColor="text1"/>
          <w:sz w:val="22"/>
        </w:rPr>
        <w:t xml:space="preserve">0.000 EUR brez DDV ter znesek </w:t>
      </w:r>
      <w:r>
        <w:rPr>
          <w:rFonts w:eastAsia="Arial" w:cs="Arial"/>
          <w:i/>
          <w:iCs/>
          <w:color w:val="000000" w:themeColor="text1"/>
          <w:sz w:val="22"/>
        </w:rPr>
        <w:t>950</w:t>
      </w:r>
      <w:r w:rsidRPr="001F39F3">
        <w:rPr>
          <w:rFonts w:eastAsia="Arial" w:cs="Arial"/>
          <w:i/>
          <w:iCs/>
          <w:color w:val="000000" w:themeColor="text1"/>
          <w:sz w:val="22"/>
        </w:rPr>
        <w:t>,00 EUR DDV (izračunan po stopnji 9,5 %) za Kategorijo 8 – Jugovzhodna Slovenija,</w:t>
      </w:r>
      <w:r w:rsidRPr="001F39F3">
        <w:rPr>
          <w:rFonts w:eastAsia="Arial" w:cs="Arial"/>
          <w:i/>
          <w:iCs/>
          <w:color w:val="FF0000"/>
          <w:sz w:val="22"/>
        </w:rPr>
        <w:t xml:space="preserve"> </w:t>
      </w:r>
    </w:p>
    <w:p w14:paraId="50D6CC3A" w14:textId="77777777" w:rsidR="00311BB1" w:rsidRPr="001F39F3" w:rsidRDefault="00311BB1" w:rsidP="00311BB1">
      <w:pPr>
        <w:spacing w:line="0" w:lineRule="atLeast"/>
        <w:ind w:right="6"/>
        <w:rPr>
          <w:rFonts w:eastAsia="Arial" w:cs="Arial"/>
          <w:i/>
          <w:iCs/>
          <w:color w:val="FF0000"/>
          <w:sz w:val="22"/>
        </w:rPr>
      </w:pPr>
    </w:p>
    <w:p w14:paraId="5B659ED1" w14:textId="77777777" w:rsidR="00311BB1" w:rsidRPr="001F39F3" w:rsidRDefault="00311BB1" w:rsidP="00311BB1">
      <w:pPr>
        <w:spacing w:line="0" w:lineRule="atLeast"/>
        <w:ind w:right="6"/>
        <w:rPr>
          <w:rFonts w:eastAsia="Arial" w:cs="Arial"/>
          <w:i/>
          <w:iCs/>
          <w:color w:val="000000" w:themeColor="text1"/>
          <w:sz w:val="22"/>
        </w:rPr>
      </w:pPr>
      <w:r w:rsidRPr="001F39F3">
        <w:rPr>
          <w:rFonts w:eastAsia="Arial" w:cs="Arial"/>
          <w:i/>
          <w:iCs/>
          <w:color w:val="FF0000"/>
          <w:sz w:val="22"/>
        </w:rPr>
        <w:t xml:space="preserve">- </w:t>
      </w:r>
      <w:r>
        <w:rPr>
          <w:rFonts w:eastAsia="Arial" w:cs="Arial"/>
          <w:i/>
          <w:iCs/>
          <w:color w:val="000000" w:themeColor="text1"/>
          <w:sz w:val="22"/>
        </w:rPr>
        <w:t>1</w:t>
      </w:r>
      <w:r w:rsidRPr="001F39F3">
        <w:rPr>
          <w:rFonts w:eastAsia="Arial" w:cs="Arial"/>
          <w:i/>
          <w:iCs/>
          <w:color w:val="000000" w:themeColor="text1"/>
          <w:sz w:val="22"/>
        </w:rPr>
        <w:t xml:space="preserve">0.000 EUR brez DDV ter znesek </w:t>
      </w:r>
      <w:r>
        <w:rPr>
          <w:rFonts w:eastAsia="Arial" w:cs="Arial"/>
          <w:i/>
          <w:iCs/>
          <w:color w:val="000000" w:themeColor="text1"/>
          <w:sz w:val="22"/>
        </w:rPr>
        <w:t>950</w:t>
      </w:r>
      <w:r w:rsidRPr="001F39F3">
        <w:rPr>
          <w:rFonts w:eastAsia="Arial" w:cs="Arial"/>
          <w:i/>
          <w:iCs/>
          <w:color w:val="000000" w:themeColor="text1"/>
          <w:sz w:val="22"/>
        </w:rPr>
        <w:t>,00 EUR DDV (izračunan po stopnji 9,5 %) za Kategorijo 9 – Osrednjeslovenska regija,</w:t>
      </w:r>
    </w:p>
    <w:p w14:paraId="648A9848" w14:textId="77777777" w:rsidR="00311BB1" w:rsidRPr="001F39F3" w:rsidRDefault="00311BB1" w:rsidP="00311BB1">
      <w:pPr>
        <w:spacing w:line="0" w:lineRule="atLeast"/>
        <w:ind w:right="6"/>
        <w:rPr>
          <w:rFonts w:eastAsia="Arial" w:cs="Arial"/>
          <w:i/>
          <w:iCs/>
          <w:color w:val="000000" w:themeColor="text1"/>
          <w:sz w:val="22"/>
        </w:rPr>
      </w:pPr>
    </w:p>
    <w:p w14:paraId="3400F2A0" w14:textId="77777777" w:rsidR="00311BB1" w:rsidRPr="001F39F3" w:rsidRDefault="00311BB1" w:rsidP="00311BB1">
      <w:pPr>
        <w:rPr>
          <w:rFonts w:eastAsia="Arial" w:cs="Arial"/>
          <w:i/>
          <w:iCs/>
          <w:color w:val="000000" w:themeColor="text1"/>
          <w:sz w:val="22"/>
        </w:rPr>
      </w:pPr>
      <w:r w:rsidRPr="001F39F3">
        <w:rPr>
          <w:rFonts w:eastAsia="Arial" w:cs="Arial"/>
          <w:i/>
          <w:iCs/>
          <w:color w:val="000000" w:themeColor="text1"/>
          <w:sz w:val="22"/>
        </w:rPr>
        <w:t xml:space="preserve">- </w:t>
      </w:r>
      <w:r>
        <w:rPr>
          <w:rFonts w:eastAsia="Arial" w:cs="Arial"/>
          <w:i/>
          <w:iCs/>
          <w:color w:val="000000" w:themeColor="text1"/>
          <w:sz w:val="22"/>
        </w:rPr>
        <w:t>47</w:t>
      </w:r>
      <w:r w:rsidRPr="001F39F3">
        <w:rPr>
          <w:rFonts w:eastAsia="Arial" w:cs="Arial"/>
          <w:i/>
          <w:iCs/>
          <w:color w:val="000000" w:themeColor="text1"/>
          <w:sz w:val="22"/>
        </w:rPr>
        <w:t>.</w:t>
      </w:r>
      <w:r>
        <w:rPr>
          <w:rFonts w:eastAsia="Arial" w:cs="Arial"/>
          <w:i/>
          <w:iCs/>
          <w:color w:val="000000" w:themeColor="text1"/>
          <w:sz w:val="22"/>
        </w:rPr>
        <w:t>5</w:t>
      </w:r>
      <w:r w:rsidRPr="001F39F3">
        <w:rPr>
          <w:rFonts w:eastAsia="Arial" w:cs="Arial"/>
          <w:i/>
          <w:iCs/>
          <w:color w:val="000000" w:themeColor="text1"/>
          <w:sz w:val="22"/>
        </w:rPr>
        <w:t xml:space="preserve">00 EUR brez DDV ter znesek </w:t>
      </w:r>
      <w:r>
        <w:rPr>
          <w:rFonts w:ascii="Aptos Narrow" w:hAnsi="Aptos Narrow"/>
          <w:color w:val="000000"/>
          <w:sz w:val="22"/>
        </w:rPr>
        <w:t xml:space="preserve">4.512,50 </w:t>
      </w:r>
      <w:r w:rsidRPr="001F39F3">
        <w:rPr>
          <w:rFonts w:eastAsia="Arial" w:cs="Arial"/>
          <w:i/>
          <w:iCs/>
          <w:color w:val="000000" w:themeColor="text1"/>
          <w:sz w:val="22"/>
        </w:rPr>
        <w:t xml:space="preserve"> EUR DDV (izračunan po stopnji 9,5 %) za Kategorijo 10– Gorenjska regija, </w:t>
      </w:r>
    </w:p>
    <w:p w14:paraId="2368B041" w14:textId="77777777" w:rsidR="00311BB1" w:rsidRPr="001F39F3" w:rsidRDefault="00311BB1" w:rsidP="00311BB1">
      <w:pPr>
        <w:spacing w:line="0" w:lineRule="atLeast"/>
        <w:ind w:right="6"/>
        <w:rPr>
          <w:rFonts w:eastAsia="Arial" w:cs="Arial"/>
          <w:i/>
          <w:iCs/>
          <w:color w:val="000000" w:themeColor="text1"/>
          <w:sz w:val="22"/>
        </w:rPr>
      </w:pPr>
    </w:p>
    <w:p w14:paraId="023E7613" w14:textId="77777777" w:rsidR="00311BB1" w:rsidRPr="001F39F3" w:rsidRDefault="00311BB1" w:rsidP="00311BB1">
      <w:pPr>
        <w:spacing w:line="0" w:lineRule="atLeast"/>
        <w:ind w:right="6"/>
        <w:rPr>
          <w:rFonts w:eastAsia="Arial" w:cs="Arial"/>
          <w:i/>
          <w:iCs/>
          <w:color w:val="000000" w:themeColor="text1"/>
          <w:sz w:val="22"/>
        </w:rPr>
      </w:pPr>
      <w:r w:rsidRPr="001F39F3">
        <w:rPr>
          <w:rFonts w:eastAsia="Arial" w:cs="Arial"/>
          <w:i/>
          <w:iCs/>
          <w:color w:val="000000" w:themeColor="text1"/>
          <w:sz w:val="22"/>
        </w:rPr>
        <w:t>- 10.000 EUR brez DDV ter znesek 9</w:t>
      </w:r>
      <w:r>
        <w:rPr>
          <w:rFonts w:eastAsia="Arial" w:cs="Arial"/>
          <w:i/>
          <w:iCs/>
          <w:color w:val="000000" w:themeColor="text1"/>
          <w:sz w:val="22"/>
        </w:rPr>
        <w:t>5</w:t>
      </w:r>
      <w:r w:rsidRPr="001F39F3">
        <w:rPr>
          <w:rFonts w:eastAsia="Arial" w:cs="Arial"/>
          <w:i/>
          <w:iCs/>
          <w:color w:val="000000" w:themeColor="text1"/>
          <w:sz w:val="22"/>
        </w:rPr>
        <w:t>0,00 EUR DDV (izračunan po stopnji 9,5 %) za Kategorijo 11 – Primorsko-notranjska regija,</w:t>
      </w:r>
    </w:p>
    <w:p w14:paraId="31445CD1" w14:textId="77777777" w:rsidR="00311BB1" w:rsidRPr="001F39F3" w:rsidRDefault="00311BB1" w:rsidP="00311BB1">
      <w:pPr>
        <w:spacing w:line="0" w:lineRule="atLeast"/>
        <w:ind w:right="6"/>
        <w:rPr>
          <w:rFonts w:eastAsia="Arial" w:cs="Arial"/>
          <w:i/>
          <w:iCs/>
          <w:color w:val="000000" w:themeColor="text1"/>
          <w:sz w:val="22"/>
        </w:rPr>
      </w:pPr>
    </w:p>
    <w:p w14:paraId="26A99453" w14:textId="77777777" w:rsidR="00311BB1" w:rsidRPr="001F39F3" w:rsidRDefault="00311BB1" w:rsidP="00311BB1">
      <w:pPr>
        <w:spacing w:line="0" w:lineRule="atLeast"/>
        <w:ind w:right="6"/>
        <w:rPr>
          <w:rFonts w:eastAsia="Arial" w:cs="Arial"/>
          <w:i/>
          <w:iCs/>
          <w:color w:val="000000" w:themeColor="text1"/>
          <w:sz w:val="22"/>
        </w:rPr>
      </w:pPr>
      <w:r w:rsidRPr="001F39F3">
        <w:rPr>
          <w:rFonts w:eastAsia="Arial" w:cs="Arial"/>
          <w:i/>
          <w:iCs/>
          <w:color w:val="000000" w:themeColor="text1"/>
          <w:sz w:val="22"/>
        </w:rPr>
        <w:t>- 10.000 EUR brez DDV ter znesek 9</w:t>
      </w:r>
      <w:r>
        <w:rPr>
          <w:rFonts w:eastAsia="Arial" w:cs="Arial"/>
          <w:i/>
          <w:iCs/>
          <w:color w:val="000000" w:themeColor="text1"/>
          <w:sz w:val="22"/>
        </w:rPr>
        <w:t>5</w:t>
      </w:r>
      <w:r w:rsidRPr="001F39F3">
        <w:rPr>
          <w:rFonts w:eastAsia="Arial" w:cs="Arial"/>
          <w:i/>
          <w:iCs/>
          <w:color w:val="000000" w:themeColor="text1"/>
          <w:sz w:val="22"/>
        </w:rPr>
        <w:t xml:space="preserve">0,00 EUR DDV (izračunan po stopnji 9,5 %) za Kategorijo 12 – Goriška regija in </w:t>
      </w:r>
    </w:p>
    <w:p w14:paraId="52ABE8D3" w14:textId="77777777" w:rsidR="00311BB1" w:rsidRPr="001F39F3" w:rsidRDefault="00311BB1" w:rsidP="00311BB1">
      <w:pPr>
        <w:spacing w:line="0" w:lineRule="atLeast"/>
        <w:ind w:right="6"/>
        <w:rPr>
          <w:rFonts w:eastAsia="Arial" w:cs="Arial"/>
          <w:i/>
          <w:iCs/>
          <w:color w:val="000000" w:themeColor="text1"/>
          <w:sz w:val="22"/>
        </w:rPr>
      </w:pPr>
    </w:p>
    <w:p w14:paraId="280FDB18" w14:textId="77777777" w:rsidR="00311BB1" w:rsidRPr="001F39F3" w:rsidRDefault="00311BB1" w:rsidP="00311BB1">
      <w:pPr>
        <w:spacing w:line="0" w:lineRule="atLeast"/>
        <w:ind w:right="6"/>
        <w:rPr>
          <w:rFonts w:eastAsia="Arial" w:cs="Arial"/>
          <w:i/>
          <w:iCs/>
          <w:color w:val="000000" w:themeColor="text1"/>
          <w:sz w:val="22"/>
        </w:rPr>
      </w:pPr>
      <w:r w:rsidRPr="001F39F3">
        <w:rPr>
          <w:rFonts w:eastAsia="Arial" w:cs="Arial"/>
          <w:i/>
          <w:iCs/>
          <w:color w:val="000000" w:themeColor="text1"/>
          <w:sz w:val="22"/>
        </w:rPr>
        <w:t>- 10.000 EUR brez DDV ter znesek 9</w:t>
      </w:r>
      <w:r>
        <w:rPr>
          <w:rFonts w:eastAsia="Arial" w:cs="Arial"/>
          <w:i/>
          <w:iCs/>
          <w:color w:val="000000" w:themeColor="text1"/>
          <w:sz w:val="22"/>
        </w:rPr>
        <w:t>5</w:t>
      </w:r>
      <w:r w:rsidRPr="001F39F3">
        <w:rPr>
          <w:rFonts w:eastAsia="Arial" w:cs="Arial"/>
          <w:i/>
          <w:iCs/>
          <w:color w:val="000000" w:themeColor="text1"/>
          <w:sz w:val="22"/>
        </w:rPr>
        <w:t>0,00 EUR DDV (izračunan po stopnji 9,5 %) za Kategorijo 13 – Obalno-kraška regija.</w:t>
      </w:r>
    </w:p>
    <w:p w14:paraId="0354E58A" w14:textId="77777777" w:rsidR="00311BB1" w:rsidRPr="0024522C" w:rsidRDefault="00311BB1" w:rsidP="00311BB1">
      <w:pPr>
        <w:rPr>
          <w:rFonts w:cs="Arial"/>
          <w:b/>
          <w:bCs/>
          <w:sz w:val="22"/>
        </w:rPr>
      </w:pPr>
    </w:p>
    <w:p w14:paraId="2B41E16C" w14:textId="6703DEBC" w:rsidR="009304DF" w:rsidRPr="009304DF" w:rsidRDefault="009304DF" w:rsidP="009304DF">
      <w:pPr>
        <w:spacing w:line="0" w:lineRule="atLeast"/>
        <w:rPr>
          <w:rFonts w:cs="Arial"/>
          <w:sz w:val="22"/>
        </w:rPr>
      </w:pPr>
      <w:r w:rsidRPr="009304DF">
        <w:rPr>
          <w:rFonts w:cs="Arial"/>
          <w:bCs/>
          <w:sz w:val="22"/>
        </w:rPr>
        <w:t>Dokazilo: Izpolnjen</w:t>
      </w:r>
      <w:r>
        <w:rPr>
          <w:rFonts w:cs="Arial"/>
          <w:bCs/>
          <w:sz w:val="22"/>
        </w:rPr>
        <w:t xml:space="preserve"> </w:t>
      </w:r>
      <w:r w:rsidRPr="009304DF">
        <w:rPr>
          <w:rFonts w:cs="Arial"/>
          <w:sz w:val="22"/>
        </w:rPr>
        <w:t xml:space="preserve">obrazec Prijava na javno naročilo </w:t>
      </w:r>
      <w:r w:rsidR="00A5450C">
        <w:rPr>
          <w:rFonts w:cs="Arial"/>
          <w:sz w:val="22"/>
        </w:rPr>
        <w:t>GOJ 2026</w:t>
      </w:r>
      <w:r w:rsidRPr="009304DF">
        <w:rPr>
          <w:rFonts w:cs="Arial"/>
          <w:sz w:val="22"/>
        </w:rPr>
        <w:t>.</w:t>
      </w:r>
    </w:p>
    <w:p w14:paraId="2D8BB8FD" w14:textId="2C11A8BC" w:rsidR="00974AB6" w:rsidRPr="00083B88" w:rsidRDefault="00494ADA" w:rsidP="00AF1F2F">
      <w:pPr>
        <w:pStyle w:val="Naslov2"/>
        <w:rPr>
          <w:sz w:val="22"/>
          <w:szCs w:val="22"/>
        </w:rPr>
      </w:pPr>
      <w:bookmarkStart w:id="169" w:name="_Toc204945829"/>
      <w:bookmarkEnd w:id="167"/>
      <w:r w:rsidRPr="00083B88">
        <w:rPr>
          <w:sz w:val="22"/>
          <w:szCs w:val="22"/>
        </w:rPr>
        <w:lastRenderedPageBreak/>
        <w:t>S</w:t>
      </w:r>
      <w:r w:rsidR="00974AB6" w:rsidRPr="00083B88">
        <w:rPr>
          <w:sz w:val="22"/>
          <w:szCs w:val="22"/>
        </w:rPr>
        <w:t>estavljanje p</w:t>
      </w:r>
      <w:r w:rsidR="007A79D9" w:rsidRPr="00083B88">
        <w:rPr>
          <w:sz w:val="22"/>
          <w:szCs w:val="22"/>
        </w:rPr>
        <w:t>rijave</w:t>
      </w:r>
      <w:bookmarkEnd w:id="169"/>
    </w:p>
    <w:p w14:paraId="08CADC1F" w14:textId="77777777" w:rsidR="006E4F24" w:rsidRPr="00083B88" w:rsidRDefault="006324A3" w:rsidP="006E4F24">
      <w:pPr>
        <w:pStyle w:val="Naslov3"/>
        <w:rPr>
          <w:sz w:val="22"/>
          <w:szCs w:val="22"/>
        </w:rPr>
      </w:pPr>
      <w:bookmarkStart w:id="170" w:name="_Toc464638554"/>
      <w:bookmarkStart w:id="171" w:name="_Toc464638557"/>
      <w:bookmarkStart w:id="172" w:name="_Toc464638559"/>
      <w:bookmarkStart w:id="173" w:name="_Toc336851749"/>
      <w:bookmarkStart w:id="174" w:name="_Toc336851797"/>
      <w:bookmarkStart w:id="175" w:name="_Toc204945830"/>
      <w:bookmarkStart w:id="176" w:name="_Toc336851748"/>
      <w:bookmarkStart w:id="177" w:name="_Toc336851796"/>
      <w:bookmarkEnd w:id="170"/>
      <w:bookmarkEnd w:id="171"/>
      <w:bookmarkEnd w:id="172"/>
      <w:r w:rsidRPr="00083B88">
        <w:rPr>
          <w:sz w:val="22"/>
          <w:szCs w:val="22"/>
        </w:rPr>
        <w:t>Obrazec »</w:t>
      </w:r>
      <w:bookmarkEnd w:id="173"/>
      <w:bookmarkEnd w:id="174"/>
      <w:r w:rsidR="00974AB6" w:rsidRPr="00083B88">
        <w:rPr>
          <w:sz w:val="22"/>
          <w:szCs w:val="22"/>
        </w:rPr>
        <w:t>ESPD</w:t>
      </w:r>
      <w:r w:rsidRPr="00083B88">
        <w:rPr>
          <w:sz w:val="22"/>
          <w:szCs w:val="22"/>
        </w:rPr>
        <w:t>«</w:t>
      </w:r>
      <w:r w:rsidR="00974AB6" w:rsidRPr="00083B88">
        <w:rPr>
          <w:sz w:val="22"/>
          <w:szCs w:val="22"/>
        </w:rPr>
        <w:t xml:space="preserve"> za vse gospodarske subjekte</w:t>
      </w:r>
      <w:bookmarkEnd w:id="175"/>
    </w:p>
    <w:p w14:paraId="696B5751" w14:textId="7ABC7B88" w:rsidR="00974AB6" w:rsidRPr="00083B88" w:rsidRDefault="00974AB6" w:rsidP="00AF1F2F">
      <w:pPr>
        <w:rPr>
          <w:sz w:val="22"/>
        </w:rPr>
      </w:pPr>
      <w:r w:rsidRPr="00083B88">
        <w:rPr>
          <w:sz w:val="22"/>
        </w:rPr>
        <w:t xml:space="preserve">Obrazec ESPD predstavlja uradno izjavo gospodarskega subjekta, da </w:t>
      </w:r>
      <w:r w:rsidR="00643603" w:rsidRPr="00083B88">
        <w:rPr>
          <w:sz w:val="22"/>
        </w:rPr>
        <w:t xml:space="preserve">zanj </w:t>
      </w:r>
      <w:r w:rsidRPr="00083B88">
        <w:rPr>
          <w:sz w:val="22"/>
        </w:rPr>
        <w:t xml:space="preserve">ne obstajajo razlogi za izključitev in da izpolnjuje pogoje za sodelovanje, hkrati pa zagotavlja ustrezne informacije, ki jih zahteva naročnik. </w:t>
      </w:r>
      <w:r w:rsidR="00442953" w:rsidRPr="00083B88">
        <w:rPr>
          <w:sz w:val="22"/>
        </w:rPr>
        <w:t xml:space="preserve">Obrazec ESPD </w:t>
      </w:r>
      <w:r w:rsidRPr="00083B88">
        <w:rPr>
          <w:sz w:val="22"/>
        </w:rPr>
        <w:t>vključuje tudi uradno izjavo o tem, da bo gospodarski subjekt na zahtevo in brez odlašanja sposoben predložiti dokazila</w:t>
      </w:r>
      <w:r w:rsidR="00442953" w:rsidRPr="00083B88">
        <w:rPr>
          <w:sz w:val="22"/>
        </w:rPr>
        <w:t>, ki dokazujejo neobstoj razlogov za izključitev oziroma izpolnjevanje pogojev za sodelovanje</w:t>
      </w:r>
      <w:r w:rsidRPr="00083B88">
        <w:rPr>
          <w:sz w:val="22"/>
        </w:rPr>
        <w:t>.</w:t>
      </w:r>
    </w:p>
    <w:p w14:paraId="2BDC1C86" w14:textId="07FA12AC" w:rsidR="00B867D6" w:rsidRPr="00083B88" w:rsidRDefault="00B867D6" w:rsidP="00AF1F2F">
      <w:pPr>
        <w:rPr>
          <w:sz w:val="22"/>
        </w:rPr>
      </w:pPr>
    </w:p>
    <w:p w14:paraId="1FAB0623" w14:textId="743AFAB8" w:rsidR="00B867D6" w:rsidRPr="00083B88" w:rsidRDefault="00B867D6" w:rsidP="00FC3C76">
      <w:pPr>
        <w:suppressAutoHyphens/>
        <w:autoSpaceDN w:val="0"/>
        <w:textAlignment w:val="baseline"/>
        <w:rPr>
          <w:rFonts w:cs="Arial"/>
          <w:sz w:val="22"/>
          <w:lang w:eastAsia="sl-SI"/>
        </w:rPr>
      </w:pPr>
      <w:r w:rsidRPr="00083B88">
        <w:rPr>
          <w:rFonts w:cs="Arial"/>
          <w:sz w:val="22"/>
          <w:lang w:eastAsia="sl-SI"/>
        </w:rPr>
        <w:t xml:space="preserve">S predložitvijo obrazca ESPD se šteje, da je </w:t>
      </w:r>
      <w:r w:rsidR="002E75A9">
        <w:rPr>
          <w:rFonts w:cs="Arial"/>
          <w:sz w:val="22"/>
          <w:lang w:eastAsia="sl-SI"/>
        </w:rPr>
        <w:t>kandidat</w:t>
      </w:r>
      <w:r w:rsidRPr="00083B88">
        <w:rPr>
          <w:rFonts w:cs="Arial"/>
          <w:sz w:val="22"/>
          <w:lang w:eastAsia="sl-SI"/>
        </w:rPr>
        <w:t xml:space="preserve"> podal tudi izjavo, da potrjuje, da ni povezan s funkcionarjem in po njegovem vedenju ni povezan z družinskim članom funkcionarja na način, določen v prvem odstavku 35. člena Zakona o integriteti in preprečevanju korupcije </w:t>
      </w:r>
      <w:r w:rsidR="006B4EAC" w:rsidRPr="00083B88">
        <w:rPr>
          <w:rFonts w:cs="Arial"/>
          <w:sz w:val="22"/>
          <w:lang w:eastAsia="sl-SI"/>
        </w:rPr>
        <w:t>(Uradni list RS, št. </w:t>
      </w:r>
      <w:hyperlink r:id="rId17" w:tgtFrame="_blank" w:tooltip="Zakon o integriteti in preprečevanju korupcije (uradno prečiščeno besedilo)" w:history="1">
        <w:r w:rsidR="006B4EAC" w:rsidRPr="00083B88">
          <w:rPr>
            <w:sz w:val="22"/>
            <w:lang w:eastAsia="sl-SI"/>
          </w:rPr>
          <w:t>69/11</w:t>
        </w:r>
      </w:hyperlink>
      <w:r w:rsidR="006B4EAC" w:rsidRPr="00083B88">
        <w:rPr>
          <w:rFonts w:cs="Arial"/>
          <w:sz w:val="22"/>
          <w:lang w:eastAsia="sl-SI"/>
        </w:rPr>
        <w:t> – uradno prečiščeno besedilo, </w:t>
      </w:r>
      <w:hyperlink r:id="rId18" w:tgtFrame="_blank" w:tooltip="Zakon o spremembah in dopolnitvah Zakona o integriteti in preprečevanju korupcije" w:history="1">
        <w:r w:rsidR="006B4EAC" w:rsidRPr="00083B88">
          <w:rPr>
            <w:sz w:val="22"/>
            <w:lang w:eastAsia="sl-SI"/>
          </w:rPr>
          <w:t>158/20</w:t>
        </w:r>
      </w:hyperlink>
      <w:r w:rsidR="006B4EAC" w:rsidRPr="00083B88">
        <w:rPr>
          <w:rFonts w:cs="Arial"/>
          <w:sz w:val="22"/>
          <w:lang w:eastAsia="sl-SI"/>
        </w:rPr>
        <w:t> in </w:t>
      </w:r>
      <w:hyperlink r:id="rId19" w:tgtFrame="_blank" w:tooltip="Zakon o debirokratizaciji" w:history="1">
        <w:r w:rsidR="006B4EAC" w:rsidRPr="00083B88">
          <w:rPr>
            <w:sz w:val="22"/>
            <w:lang w:eastAsia="sl-SI"/>
          </w:rPr>
          <w:t>3/22</w:t>
        </w:r>
      </w:hyperlink>
      <w:r w:rsidR="006B4EAC" w:rsidRPr="00083B88">
        <w:rPr>
          <w:rFonts w:cs="Arial"/>
          <w:sz w:val="22"/>
          <w:lang w:eastAsia="sl-SI"/>
        </w:rPr>
        <w:t xml:space="preserve"> – </w:t>
      </w:r>
      <w:proofErr w:type="spellStart"/>
      <w:r w:rsidR="006B4EAC" w:rsidRPr="00083B88">
        <w:rPr>
          <w:rFonts w:cs="Arial"/>
          <w:sz w:val="22"/>
          <w:lang w:eastAsia="sl-SI"/>
        </w:rPr>
        <w:t>ZDeb</w:t>
      </w:r>
      <w:proofErr w:type="spellEnd"/>
      <w:r w:rsidR="006B4EAC" w:rsidRPr="00083B88">
        <w:rPr>
          <w:rFonts w:cs="Arial"/>
          <w:sz w:val="22"/>
          <w:lang w:eastAsia="sl-SI"/>
        </w:rPr>
        <w:t xml:space="preserve">; v nadaljnjem besedilu: </w:t>
      </w:r>
      <w:proofErr w:type="spellStart"/>
      <w:r w:rsidR="006B4EAC" w:rsidRPr="00083B88">
        <w:rPr>
          <w:rFonts w:cs="Arial"/>
          <w:sz w:val="22"/>
          <w:lang w:eastAsia="sl-SI"/>
        </w:rPr>
        <w:t>ZIntPK</w:t>
      </w:r>
      <w:proofErr w:type="spellEnd"/>
      <w:r w:rsidR="006B4EAC" w:rsidRPr="00083B88">
        <w:rPr>
          <w:rFonts w:cs="Arial"/>
          <w:sz w:val="22"/>
          <w:lang w:eastAsia="sl-SI"/>
        </w:rPr>
        <w:t>)</w:t>
      </w:r>
      <w:r w:rsidRPr="00083B88">
        <w:rPr>
          <w:rFonts w:cs="Arial"/>
          <w:sz w:val="22"/>
          <w:lang w:eastAsia="sl-SI"/>
        </w:rPr>
        <w:t>.</w:t>
      </w:r>
    </w:p>
    <w:p w14:paraId="5601B842" w14:textId="77777777" w:rsidR="00974AB6" w:rsidRPr="00083B88" w:rsidRDefault="00974AB6" w:rsidP="00AF1F2F">
      <w:pPr>
        <w:rPr>
          <w:sz w:val="22"/>
        </w:rPr>
      </w:pPr>
    </w:p>
    <w:p w14:paraId="1B06A328" w14:textId="50E0624C" w:rsidR="00974AB6" w:rsidRPr="00083B88" w:rsidRDefault="00974AB6" w:rsidP="00AF1F2F">
      <w:pPr>
        <w:rPr>
          <w:rFonts w:cs="Arial"/>
          <w:sz w:val="22"/>
          <w:lang w:eastAsia="sl-SI"/>
        </w:rPr>
      </w:pPr>
      <w:r w:rsidRPr="00083B88">
        <w:rPr>
          <w:rFonts w:cs="Arial"/>
          <w:sz w:val="22"/>
          <w:lang w:eastAsia="sl-SI"/>
        </w:rPr>
        <w:t>Navedbe v ESPD in/ali dokazila, ki ji predloži gospodarski subjekt, morajo biti veljavni.</w:t>
      </w:r>
      <w:r w:rsidR="0043002D" w:rsidRPr="00083B88">
        <w:rPr>
          <w:rFonts w:cs="Arial"/>
          <w:sz w:val="22"/>
          <w:lang w:eastAsia="sl-SI"/>
        </w:rPr>
        <w:t xml:space="preserve"> </w:t>
      </w:r>
      <w:r w:rsidR="0043002D" w:rsidRPr="00083B88">
        <w:rPr>
          <w:rFonts w:eastAsiaTheme="minorHAnsi" w:cs="Arial"/>
          <w:sz w:val="22"/>
        </w:rPr>
        <w:t>S predložitvijo obrazca ESPD gospodarski subjekt potrdi, da izpolnjuje vse zahteve in pogoje naročnika in sprejema zahteve iz razpisne dokumentacije.</w:t>
      </w:r>
    </w:p>
    <w:p w14:paraId="68ADED93" w14:textId="77777777" w:rsidR="00974AB6" w:rsidRPr="00083B88" w:rsidRDefault="00974AB6" w:rsidP="00AF1F2F">
      <w:pPr>
        <w:rPr>
          <w:rFonts w:cs="Arial"/>
          <w:sz w:val="22"/>
          <w:lang w:eastAsia="sl-SI"/>
        </w:rPr>
      </w:pPr>
    </w:p>
    <w:p w14:paraId="73801B82" w14:textId="335E5EE6" w:rsidR="00974AB6" w:rsidRPr="00083B88" w:rsidRDefault="00974AB6" w:rsidP="00AF1F2F">
      <w:pPr>
        <w:rPr>
          <w:sz w:val="22"/>
        </w:rPr>
      </w:pPr>
      <w:r w:rsidRPr="00083B88">
        <w:rPr>
          <w:sz w:val="22"/>
        </w:rPr>
        <w:t xml:space="preserve">Gospodarski subjekt naročnikov obrazec ESPD (datoteka XML) uvozi na spletni </w:t>
      </w:r>
      <w:r w:rsidR="00FC3C76" w:rsidRPr="00083B88">
        <w:rPr>
          <w:sz w:val="22"/>
        </w:rPr>
        <w:t>povezavi</w:t>
      </w:r>
      <w:r w:rsidRPr="00083B88">
        <w:rPr>
          <w:sz w:val="22"/>
        </w:rPr>
        <w:t xml:space="preserve">: </w:t>
      </w:r>
      <w:hyperlink r:id="rId20" w:history="1">
        <w:r w:rsidR="00FC3C76" w:rsidRPr="00083B88">
          <w:rPr>
            <w:rStyle w:val="Hiperpovezava"/>
            <w:rFonts w:cs="Arial"/>
            <w:sz w:val="22"/>
          </w:rPr>
          <w:t>https://ejn.gov.si/espd</w:t>
        </w:r>
      </w:hyperlink>
      <w:r w:rsidR="00B76E89" w:rsidRPr="00083B88">
        <w:rPr>
          <w:sz w:val="22"/>
        </w:rPr>
        <w:t xml:space="preserve"> in</w:t>
      </w:r>
      <w:r w:rsidRPr="00083B88">
        <w:rPr>
          <w:sz w:val="22"/>
        </w:rPr>
        <w:t xml:space="preserve"> v njega neposredno vnese zahtevane podatke.</w:t>
      </w:r>
    </w:p>
    <w:p w14:paraId="14AC34C7" w14:textId="77777777" w:rsidR="00B76E89" w:rsidRPr="00083B88" w:rsidRDefault="00B76E89" w:rsidP="00AF1F2F">
      <w:pPr>
        <w:rPr>
          <w:sz w:val="22"/>
        </w:rPr>
      </w:pPr>
    </w:p>
    <w:p w14:paraId="2D717529" w14:textId="6B2D8B1F" w:rsidR="00B76E89" w:rsidRPr="00083B88" w:rsidRDefault="00B76E89" w:rsidP="00B76E89">
      <w:pPr>
        <w:rPr>
          <w:sz w:val="22"/>
        </w:rPr>
      </w:pPr>
      <w:r w:rsidRPr="00083B88">
        <w:rPr>
          <w:sz w:val="22"/>
        </w:rPr>
        <w:t xml:space="preserve">Izpolnjen </w:t>
      </w:r>
      <w:r w:rsidR="00B53D2E" w:rsidRPr="00083B88">
        <w:rPr>
          <w:sz w:val="22"/>
        </w:rPr>
        <w:t>(</w:t>
      </w:r>
      <w:r w:rsidRPr="00083B88">
        <w:rPr>
          <w:sz w:val="22"/>
        </w:rPr>
        <w:t>in podpisan ESPD</w:t>
      </w:r>
      <w:r w:rsidR="00B53D2E" w:rsidRPr="00083B88">
        <w:rPr>
          <w:sz w:val="22"/>
        </w:rPr>
        <w:t>)</w:t>
      </w:r>
      <w:r w:rsidRPr="00083B88">
        <w:rPr>
          <w:sz w:val="22"/>
        </w:rPr>
        <w:t xml:space="preserve"> mora biti v </w:t>
      </w:r>
      <w:r w:rsidR="00EE1833" w:rsidRPr="00083B88">
        <w:rPr>
          <w:sz w:val="22"/>
        </w:rPr>
        <w:t xml:space="preserve">prijavi </w:t>
      </w:r>
      <w:r w:rsidRPr="00083B88">
        <w:rPr>
          <w:sz w:val="22"/>
        </w:rPr>
        <w:t>priložen za vse gospodarske subjekte, ki v kakršni koli vlogi sodelujejo v p</w:t>
      </w:r>
      <w:r w:rsidR="0043002D" w:rsidRPr="00083B88">
        <w:rPr>
          <w:sz w:val="22"/>
        </w:rPr>
        <w:t>rijavi</w:t>
      </w:r>
      <w:r w:rsidRPr="00083B88">
        <w:rPr>
          <w:sz w:val="22"/>
        </w:rPr>
        <w:t xml:space="preserve"> (</w:t>
      </w:r>
      <w:r w:rsidR="0043002D" w:rsidRPr="00083B88">
        <w:rPr>
          <w:sz w:val="22"/>
        </w:rPr>
        <w:t>kandidat</w:t>
      </w:r>
      <w:r w:rsidRPr="00083B88">
        <w:rPr>
          <w:sz w:val="22"/>
        </w:rPr>
        <w:t xml:space="preserve">, sodelujoči </w:t>
      </w:r>
      <w:r w:rsidR="0043002D" w:rsidRPr="00083B88">
        <w:rPr>
          <w:sz w:val="22"/>
        </w:rPr>
        <w:t>gospodarski subjekt</w:t>
      </w:r>
      <w:r w:rsidRPr="00083B88">
        <w:rPr>
          <w:sz w:val="22"/>
        </w:rPr>
        <w:t xml:space="preserve"> v primeru skupne p</w:t>
      </w:r>
      <w:r w:rsidR="0043002D" w:rsidRPr="00083B88">
        <w:rPr>
          <w:sz w:val="22"/>
        </w:rPr>
        <w:t>rijave</w:t>
      </w:r>
      <w:r w:rsidRPr="00083B88">
        <w:rPr>
          <w:sz w:val="22"/>
        </w:rPr>
        <w:t xml:space="preserve">, gospodarski subjekti, na katerih kapacitete se sklicuje </w:t>
      </w:r>
      <w:r w:rsidR="0043002D" w:rsidRPr="00083B88">
        <w:rPr>
          <w:sz w:val="22"/>
        </w:rPr>
        <w:t>kandidat</w:t>
      </w:r>
      <w:r w:rsidRPr="00083B88">
        <w:rPr>
          <w:sz w:val="22"/>
        </w:rPr>
        <w:t xml:space="preserve"> in podizvajalci).  </w:t>
      </w:r>
    </w:p>
    <w:p w14:paraId="74A86894" w14:textId="77777777" w:rsidR="00B76E89" w:rsidRPr="00083B88" w:rsidRDefault="00B76E89" w:rsidP="00B76E89">
      <w:pPr>
        <w:rPr>
          <w:sz w:val="22"/>
        </w:rPr>
      </w:pPr>
    </w:p>
    <w:p w14:paraId="7BC0E8ED" w14:textId="16C0311D" w:rsidR="00C04C50" w:rsidRPr="00083B88" w:rsidRDefault="00A43301" w:rsidP="00C04C50">
      <w:pPr>
        <w:rPr>
          <w:sz w:val="22"/>
        </w:rPr>
      </w:pPr>
      <w:bookmarkStart w:id="178" w:name="_Hlk511905322"/>
      <w:r w:rsidRPr="00083B88">
        <w:rPr>
          <w:sz w:val="22"/>
        </w:rPr>
        <w:t>K</w:t>
      </w:r>
      <w:r w:rsidR="0043002D" w:rsidRPr="00083B88">
        <w:rPr>
          <w:sz w:val="22"/>
        </w:rPr>
        <w:t>andidat</w:t>
      </w:r>
      <w:r w:rsidR="00C04C50" w:rsidRPr="00083B88">
        <w:rPr>
          <w:sz w:val="22"/>
        </w:rPr>
        <w:t xml:space="preserve">, ki v sistemu e-JN oddaja </w:t>
      </w:r>
      <w:r w:rsidR="0043002D" w:rsidRPr="00083B88">
        <w:rPr>
          <w:sz w:val="22"/>
        </w:rPr>
        <w:t>prijavo</w:t>
      </w:r>
      <w:r w:rsidR="00C04C50" w:rsidRPr="00083B88">
        <w:rPr>
          <w:sz w:val="22"/>
        </w:rPr>
        <w:t xml:space="preserve">, naloži svoj ESPD v razdelek </w:t>
      </w:r>
      <w:r w:rsidR="009B6CA3" w:rsidRPr="00083B88">
        <w:rPr>
          <w:sz w:val="22"/>
        </w:rPr>
        <w:t xml:space="preserve">»Dokumenti«, del </w:t>
      </w:r>
      <w:r w:rsidR="00C04C50" w:rsidRPr="00083B88">
        <w:rPr>
          <w:sz w:val="22"/>
        </w:rPr>
        <w:t xml:space="preserve">»ESPD – ponudnik«, ESPD ostalih sodelujočih pa naloži v razdelek </w:t>
      </w:r>
      <w:r w:rsidR="009B6CA3" w:rsidRPr="00083B88">
        <w:rPr>
          <w:sz w:val="22"/>
        </w:rPr>
        <w:t xml:space="preserve">»Sodelujoči«, del </w:t>
      </w:r>
      <w:r w:rsidR="00C04C50" w:rsidRPr="00083B88">
        <w:rPr>
          <w:sz w:val="22"/>
        </w:rPr>
        <w:t xml:space="preserve">»ESPD – ostali sodelujoči«. </w:t>
      </w:r>
      <w:r w:rsidRPr="00083B88">
        <w:rPr>
          <w:sz w:val="22"/>
        </w:rPr>
        <w:t>Kandidat</w:t>
      </w:r>
      <w:r w:rsidR="00C04C50" w:rsidRPr="00083B88">
        <w:rPr>
          <w:sz w:val="22"/>
        </w:rPr>
        <w:t xml:space="preserve">, ki v sistemu e-JN oddaja </w:t>
      </w:r>
      <w:r w:rsidRPr="00083B88">
        <w:rPr>
          <w:sz w:val="22"/>
        </w:rPr>
        <w:t>prijavo</w:t>
      </w:r>
      <w:r w:rsidR="00C04C50" w:rsidRPr="00083B88">
        <w:rPr>
          <w:sz w:val="22"/>
        </w:rPr>
        <w:t xml:space="preserve">, naloži elektronsko podpisan ESPD v </w:t>
      </w:r>
      <w:proofErr w:type="spellStart"/>
      <w:r w:rsidR="00C04C50" w:rsidRPr="00083B88">
        <w:rPr>
          <w:sz w:val="22"/>
        </w:rPr>
        <w:t>xml</w:t>
      </w:r>
      <w:proofErr w:type="spellEnd"/>
      <w:r w:rsidR="00C04C50" w:rsidRPr="00083B88">
        <w:rPr>
          <w:sz w:val="22"/>
        </w:rPr>
        <w:t xml:space="preserve">. obliki ali nepodpisan ESPD v </w:t>
      </w:r>
      <w:proofErr w:type="spellStart"/>
      <w:r w:rsidR="00C04C50" w:rsidRPr="00083B88">
        <w:rPr>
          <w:sz w:val="22"/>
        </w:rPr>
        <w:t>xml</w:t>
      </w:r>
      <w:proofErr w:type="spellEnd"/>
      <w:r w:rsidR="00C04C50" w:rsidRPr="00083B88">
        <w:rPr>
          <w:sz w:val="22"/>
        </w:rPr>
        <w:t xml:space="preserve">. obliki, </w:t>
      </w:r>
      <w:bookmarkStart w:id="179" w:name="_Hlk531606225"/>
      <w:r w:rsidR="00C04C50" w:rsidRPr="00083B88">
        <w:rPr>
          <w:sz w:val="22"/>
        </w:rPr>
        <w:t>pri čemer se v slednjem primeru v skladu Splošnimi pogoji uporabe sistema e-JN šteje, da je oddan pravno zavezujoč dokument, ki ima enako veljavnost kot podpisan</w:t>
      </w:r>
      <w:bookmarkEnd w:id="179"/>
      <w:r w:rsidR="00C04C50" w:rsidRPr="00083B88">
        <w:rPr>
          <w:sz w:val="22"/>
        </w:rPr>
        <w:t xml:space="preserve">. </w:t>
      </w:r>
    </w:p>
    <w:bookmarkEnd w:id="178"/>
    <w:p w14:paraId="32B4D358" w14:textId="77777777" w:rsidR="00B76E89" w:rsidRPr="00083B88" w:rsidRDefault="00B76E89" w:rsidP="00B76E89">
      <w:pPr>
        <w:rPr>
          <w:sz w:val="22"/>
        </w:rPr>
      </w:pPr>
    </w:p>
    <w:p w14:paraId="5E1CAB90" w14:textId="4D3F2570" w:rsidR="00B76E89" w:rsidRPr="00083B88" w:rsidRDefault="00B76E89" w:rsidP="00B76E89">
      <w:pPr>
        <w:rPr>
          <w:sz w:val="22"/>
        </w:rPr>
      </w:pPr>
      <w:r w:rsidRPr="00083B88">
        <w:rPr>
          <w:sz w:val="22"/>
        </w:rPr>
        <w:t xml:space="preserve">Za ostale sodelujoče </w:t>
      </w:r>
      <w:r w:rsidR="00EE1833" w:rsidRPr="00083B88">
        <w:rPr>
          <w:sz w:val="22"/>
        </w:rPr>
        <w:t xml:space="preserve">kandidat </w:t>
      </w:r>
      <w:r w:rsidRPr="00083B88">
        <w:rPr>
          <w:sz w:val="22"/>
        </w:rPr>
        <w:t xml:space="preserve">v razdelek </w:t>
      </w:r>
      <w:r w:rsidR="009B6CA3" w:rsidRPr="00083B88">
        <w:rPr>
          <w:sz w:val="22"/>
        </w:rPr>
        <w:t xml:space="preserve">»Sodelujoči«, del </w:t>
      </w:r>
      <w:r w:rsidRPr="00083B88">
        <w:rPr>
          <w:sz w:val="22"/>
        </w:rPr>
        <w:t xml:space="preserve">»ESPD – ostali sodelujoči« priloži </w:t>
      </w:r>
      <w:r w:rsidR="00B53D2E" w:rsidRPr="00083B88">
        <w:rPr>
          <w:sz w:val="22"/>
        </w:rPr>
        <w:t xml:space="preserve">lastnoročno </w:t>
      </w:r>
      <w:r w:rsidRPr="00083B88">
        <w:rPr>
          <w:sz w:val="22"/>
        </w:rPr>
        <w:t xml:space="preserve">podpisane ESPD v </w:t>
      </w:r>
      <w:proofErr w:type="spellStart"/>
      <w:r w:rsidRPr="00083B88">
        <w:rPr>
          <w:sz w:val="22"/>
        </w:rPr>
        <w:t>pdf</w:t>
      </w:r>
      <w:proofErr w:type="spellEnd"/>
      <w:r w:rsidRPr="00083B88">
        <w:rPr>
          <w:sz w:val="22"/>
        </w:rPr>
        <w:t xml:space="preserve">. obliki, ali v elektronski obliki podpisan </w:t>
      </w:r>
      <w:proofErr w:type="spellStart"/>
      <w:r w:rsidRPr="00083B88">
        <w:rPr>
          <w:sz w:val="22"/>
        </w:rPr>
        <w:t>xml</w:t>
      </w:r>
      <w:proofErr w:type="spellEnd"/>
      <w:r w:rsidRPr="00083B88">
        <w:rPr>
          <w:sz w:val="22"/>
        </w:rPr>
        <w:t xml:space="preserve">. </w:t>
      </w:r>
    </w:p>
    <w:p w14:paraId="5188CFF5" w14:textId="77777777" w:rsidR="007A79D9" w:rsidRPr="00083B88" w:rsidRDefault="007A79D9" w:rsidP="00F422CF">
      <w:pPr>
        <w:pStyle w:val="Naslov3"/>
        <w:numPr>
          <w:ilvl w:val="2"/>
          <w:numId w:val="9"/>
        </w:numPr>
        <w:rPr>
          <w:rFonts w:cs="Arial"/>
          <w:sz w:val="22"/>
          <w:szCs w:val="22"/>
        </w:rPr>
      </w:pPr>
      <w:bookmarkStart w:id="180" w:name="_Toc466382905"/>
      <w:bookmarkStart w:id="181" w:name="_Toc466382906"/>
      <w:bookmarkStart w:id="182" w:name="_Toc529185760"/>
      <w:bookmarkStart w:id="183" w:name="_Toc204945831"/>
      <w:bookmarkEnd w:id="180"/>
      <w:bookmarkEnd w:id="181"/>
      <w:r w:rsidRPr="00083B88">
        <w:rPr>
          <w:rFonts w:cs="Arial"/>
          <w:sz w:val="22"/>
          <w:szCs w:val="22"/>
        </w:rPr>
        <w:t>Drugi dokumenti prijave</w:t>
      </w:r>
      <w:bookmarkEnd w:id="182"/>
      <w:bookmarkEnd w:id="183"/>
    </w:p>
    <w:p w14:paraId="089EC785" w14:textId="77777777" w:rsidR="007A79D9" w:rsidRPr="00083B88" w:rsidRDefault="007A79D9" w:rsidP="007A79D9">
      <w:pPr>
        <w:rPr>
          <w:rFonts w:cs="Arial"/>
          <w:sz w:val="22"/>
        </w:rPr>
      </w:pPr>
    </w:p>
    <w:p w14:paraId="4E58E0CE" w14:textId="0BC66E37" w:rsidR="007A79D9" w:rsidRPr="00083B88" w:rsidRDefault="007A79D9" w:rsidP="007A79D9">
      <w:pPr>
        <w:rPr>
          <w:rFonts w:cs="Arial"/>
          <w:sz w:val="22"/>
        </w:rPr>
      </w:pPr>
      <w:bookmarkStart w:id="184" w:name="_Hlk529183381"/>
      <w:r w:rsidRPr="00083B88">
        <w:rPr>
          <w:rFonts w:cs="Arial"/>
          <w:sz w:val="22"/>
        </w:rPr>
        <w:t xml:space="preserve">Gospodarski subjekt mora ostale dokumente prijavne dokumentacije naložiti v informacijski sistem e-JN v razdelek </w:t>
      </w:r>
      <w:r w:rsidR="0047368C" w:rsidRPr="00083B88">
        <w:rPr>
          <w:rFonts w:cs="Arial"/>
          <w:sz w:val="22"/>
        </w:rPr>
        <w:t xml:space="preserve">»Dokumenti, del </w:t>
      </w:r>
      <w:r w:rsidRPr="00083B88">
        <w:rPr>
          <w:rFonts w:cs="Arial"/>
          <w:sz w:val="22"/>
        </w:rPr>
        <w:t>»</w:t>
      </w:r>
      <w:r w:rsidR="00E100DD" w:rsidRPr="00083B88">
        <w:rPr>
          <w:rFonts w:cs="Arial"/>
          <w:sz w:val="22"/>
        </w:rPr>
        <w:t>Ostale priloge</w:t>
      </w:r>
      <w:r w:rsidRPr="00083B88">
        <w:rPr>
          <w:rFonts w:cs="Arial"/>
          <w:sz w:val="22"/>
        </w:rPr>
        <w:t>«.</w:t>
      </w:r>
    </w:p>
    <w:bookmarkEnd w:id="184"/>
    <w:p w14:paraId="42B50E1C" w14:textId="77777777" w:rsidR="007A79D9" w:rsidRPr="00083B88" w:rsidRDefault="007A79D9" w:rsidP="007A79D9">
      <w:pPr>
        <w:rPr>
          <w:rFonts w:cs="Arial"/>
          <w:sz w:val="22"/>
        </w:rPr>
      </w:pPr>
    </w:p>
    <w:p w14:paraId="57972BA6" w14:textId="0A160845" w:rsidR="002C427C" w:rsidRPr="00083B88" w:rsidRDefault="0047368C" w:rsidP="002C427C">
      <w:pPr>
        <w:pStyle w:val="Naslov2"/>
        <w:rPr>
          <w:sz w:val="22"/>
          <w:szCs w:val="22"/>
        </w:rPr>
      </w:pPr>
      <w:bookmarkStart w:id="185" w:name="_Toc509686755"/>
      <w:bookmarkStart w:id="186" w:name="_Toc509690863"/>
      <w:bookmarkStart w:id="187" w:name="_Toc509692020"/>
      <w:bookmarkStart w:id="188" w:name="_Toc467501200"/>
      <w:bookmarkStart w:id="189" w:name="_Toc467501201"/>
      <w:bookmarkStart w:id="190" w:name="_Toc509686761"/>
      <w:bookmarkStart w:id="191" w:name="_Toc509690869"/>
      <w:bookmarkStart w:id="192" w:name="_Toc509692026"/>
      <w:bookmarkStart w:id="193" w:name="_Toc204945832"/>
      <w:bookmarkEnd w:id="176"/>
      <w:bookmarkEnd w:id="177"/>
      <w:bookmarkEnd w:id="185"/>
      <w:bookmarkEnd w:id="186"/>
      <w:bookmarkEnd w:id="187"/>
      <w:bookmarkEnd w:id="188"/>
      <w:bookmarkEnd w:id="189"/>
      <w:bookmarkEnd w:id="190"/>
      <w:bookmarkEnd w:id="191"/>
      <w:bookmarkEnd w:id="192"/>
      <w:r w:rsidRPr="00083B88">
        <w:rPr>
          <w:sz w:val="22"/>
          <w:szCs w:val="22"/>
        </w:rPr>
        <w:t>D</w:t>
      </w:r>
      <w:r w:rsidR="0017436F" w:rsidRPr="00083B88">
        <w:rPr>
          <w:sz w:val="22"/>
          <w:szCs w:val="22"/>
        </w:rPr>
        <w:t xml:space="preserve">ruga določila za pripravo </w:t>
      </w:r>
      <w:r w:rsidR="00E100DD" w:rsidRPr="00083B88">
        <w:rPr>
          <w:sz w:val="22"/>
          <w:szCs w:val="22"/>
        </w:rPr>
        <w:t>prijave</w:t>
      </w:r>
      <w:bookmarkEnd w:id="193"/>
    </w:p>
    <w:p w14:paraId="5D72619C" w14:textId="3A17B7C9" w:rsidR="002C427C" w:rsidRPr="00083B88" w:rsidRDefault="002C427C" w:rsidP="002C427C">
      <w:pPr>
        <w:pStyle w:val="Naslov3"/>
        <w:rPr>
          <w:sz w:val="22"/>
          <w:szCs w:val="22"/>
        </w:rPr>
      </w:pPr>
      <w:bookmarkStart w:id="194" w:name="_Toc336851754"/>
      <w:bookmarkStart w:id="195" w:name="_Toc336851802"/>
      <w:bookmarkStart w:id="196" w:name="_Toc204945833"/>
      <w:r w:rsidRPr="00083B88">
        <w:rPr>
          <w:sz w:val="22"/>
          <w:szCs w:val="22"/>
        </w:rPr>
        <w:t>Skupna p</w:t>
      </w:r>
      <w:bookmarkEnd w:id="194"/>
      <w:bookmarkEnd w:id="195"/>
      <w:r w:rsidR="00E100DD" w:rsidRPr="00083B88">
        <w:rPr>
          <w:sz w:val="22"/>
          <w:szCs w:val="22"/>
        </w:rPr>
        <w:t>rijava</w:t>
      </w:r>
      <w:bookmarkEnd w:id="196"/>
    </w:p>
    <w:p w14:paraId="293C483D" w14:textId="4F4B6EA8" w:rsidR="002C427C" w:rsidRPr="00083B88" w:rsidRDefault="002C427C" w:rsidP="002C427C">
      <w:pPr>
        <w:rPr>
          <w:sz w:val="22"/>
        </w:rPr>
      </w:pPr>
      <w:r w:rsidRPr="00083B88">
        <w:rPr>
          <w:sz w:val="22"/>
        </w:rPr>
        <w:t xml:space="preserve">V primeru, da skupina </w:t>
      </w:r>
      <w:r w:rsidR="00A43301" w:rsidRPr="00083B88">
        <w:rPr>
          <w:sz w:val="22"/>
        </w:rPr>
        <w:t>gospodarskih subjektov</w:t>
      </w:r>
      <w:r w:rsidR="00097A70" w:rsidRPr="00083B88">
        <w:rPr>
          <w:sz w:val="22"/>
        </w:rPr>
        <w:t xml:space="preserve"> </w:t>
      </w:r>
      <w:r w:rsidRPr="00083B88">
        <w:rPr>
          <w:sz w:val="22"/>
        </w:rPr>
        <w:t xml:space="preserve">predloži skupno </w:t>
      </w:r>
      <w:r w:rsidR="00A43301" w:rsidRPr="00083B88">
        <w:rPr>
          <w:sz w:val="22"/>
        </w:rPr>
        <w:t>prijavo</w:t>
      </w:r>
      <w:r w:rsidRPr="00083B88">
        <w:rPr>
          <w:sz w:val="22"/>
        </w:rPr>
        <w:t xml:space="preserve">, mora vsak </w:t>
      </w:r>
      <w:r w:rsidR="00A43301" w:rsidRPr="00083B88">
        <w:rPr>
          <w:sz w:val="22"/>
        </w:rPr>
        <w:t xml:space="preserve">gospodarski subjekt </w:t>
      </w:r>
      <w:r w:rsidRPr="00083B88">
        <w:rPr>
          <w:sz w:val="22"/>
        </w:rPr>
        <w:t>izpolnjevati vse pogoje</w:t>
      </w:r>
      <w:r w:rsidR="001C6056" w:rsidRPr="00083B88">
        <w:rPr>
          <w:sz w:val="22"/>
        </w:rPr>
        <w:t xml:space="preserve">, </w:t>
      </w:r>
      <w:r w:rsidR="001C6056" w:rsidRPr="00DE32CE">
        <w:rPr>
          <w:sz w:val="22"/>
        </w:rPr>
        <w:t>določene v točkah</w:t>
      </w:r>
      <w:r w:rsidR="00FE70EE" w:rsidRPr="00DE32CE">
        <w:rPr>
          <w:sz w:val="22"/>
        </w:rPr>
        <w:t xml:space="preserve"> </w:t>
      </w:r>
      <w:r w:rsidR="00DE32CE" w:rsidRPr="00DE32CE">
        <w:rPr>
          <w:sz w:val="22"/>
        </w:rPr>
        <w:t>9.1</w:t>
      </w:r>
      <w:r w:rsidR="00DE32CE">
        <w:rPr>
          <w:sz w:val="22"/>
        </w:rPr>
        <w:t>. do 9.1.</w:t>
      </w:r>
      <w:r w:rsidR="003D3B64">
        <w:rPr>
          <w:sz w:val="22"/>
        </w:rPr>
        <w:t>5</w:t>
      </w:r>
      <w:r w:rsidR="00DE32CE">
        <w:rPr>
          <w:sz w:val="22"/>
        </w:rPr>
        <w:t>.</w:t>
      </w:r>
      <w:r w:rsidR="00A0456C" w:rsidRPr="00083B88">
        <w:rPr>
          <w:sz w:val="22"/>
        </w:rPr>
        <w:t xml:space="preserve"> Vsi </w:t>
      </w:r>
      <w:r w:rsidR="00A43301" w:rsidRPr="00083B88">
        <w:rPr>
          <w:sz w:val="22"/>
        </w:rPr>
        <w:t>gospodarski subjekti</w:t>
      </w:r>
      <w:r w:rsidR="00A0456C" w:rsidRPr="00083B88">
        <w:rPr>
          <w:sz w:val="22"/>
        </w:rPr>
        <w:t xml:space="preserve"> v skupni </w:t>
      </w:r>
      <w:r w:rsidR="00CD59FB" w:rsidRPr="00083B88">
        <w:rPr>
          <w:sz w:val="22"/>
        </w:rPr>
        <w:t>prijavi</w:t>
      </w:r>
      <w:r w:rsidR="00A0456C" w:rsidRPr="00083B88">
        <w:rPr>
          <w:sz w:val="22"/>
        </w:rPr>
        <w:t xml:space="preserve"> morajo podati dokumente, ki se nanašajo na dokazovanje navedenih pogojev, posamično.</w:t>
      </w:r>
    </w:p>
    <w:p w14:paraId="08AC099B" w14:textId="77777777" w:rsidR="00A0456C" w:rsidRPr="00083B88" w:rsidRDefault="00A0456C" w:rsidP="002C427C">
      <w:pPr>
        <w:rPr>
          <w:sz w:val="22"/>
        </w:rPr>
      </w:pPr>
    </w:p>
    <w:p w14:paraId="6F3F3CC0" w14:textId="6CCBB15D" w:rsidR="00D432DE" w:rsidRPr="00083B88" w:rsidRDefault="00D432DE" w:rsidP="00D432DE">
      <w:pPr>
        <w:rPr>
          <w:sz w:val="22"/>
        </w:rPr>
      </w:pPr>
      <w:r w:rsidRPr="00083B88">
        <w:rPr>
          <w:sz w:val="22"/>
        </w:rPr>
        <w:t xml:space="preserve">Vsi </w:t>
      </w:r>
      <w:r w:rsidR="00CD59FB" w:rsidRPr="00083B88">
        <w:rPr>
          <w:sz w:val="22"/>
        </w:rPr>
        <w:t>gospodarski subjekti</w:t>
      </w:r>
      <w:r w:rsidRPr="00083B88">
        <w:rPr>
          <w:sz w:val="22"/>
        </w:rPr>
        <w:t xml:space="preserve"> v skupni </w:t>
      </w:r>
      <w:r w:rsidR="00CD59FB" w:rsidRPr="00083B88">
        <w:rPr>
          <w:sz w:val="22"/>
        </w:rPr>
        <w:t>prijavi</w:t>
      </w:r>
      <w:r w:rsidRPr="00083B88">
        <w:rPr>
          <w:sz w:val="22"/>
        </w:rPr>
        <w:t xml:space="preserve"> morajo izpolniti ESPD posamično in v njem navesti vse zahtevane podatke.</w:t>
      </w:r>
    </w:p>
    <w:p w14:paraId="680A7BD9" w14:textId="77777777" w:rsidR="00D432DE" w:rsidRPr="00083B88" w:rsidRDefault="00D432DE" w:rsidP="002C427C">
      <w:pPr>
        <w:rPr>
          <w:sz w:val="22"/>
        </w:rPr>
      </w:pPr>
    </w:p>
    <w:p w14:paraId="60E4BBEA" w14:textId="21479CAE" w:rsidR="00A0456C" w:rsidRPr="00083B88" w:rsidRDefault="00A0456C" w:rsidP="002C427C">
      <w:pPr>
        <w:rPr>
          <w:sz w:val="22"/>
        </w:rPr>
      </w:pPr>
      <w:r w:rsidRPr="00083B88">
        <w:rPr>
          <w:sz w:val="22"/>
        </w:rPr>
        <w:lastRenderedPageBreak/>
        <w:t xml:space="preserve">V primeru skupne </w:t>
      </w:r>
      <w:r w:rsidR="00CD59FB" w:rsidRPr="00083B88">
        <w:rPr>
          <w:sz w:val="22"/>
        </w:rPr>
        <w:t>prijave</w:t>
      </w:r>
      <w:r w:rsidRPr="00083B88">
        <w:rPr>
          <w:sz w:val="22"/>
        </w:rPr>
        <w:t xml:space="preserve"> naj pravne osebe v obrazcu »</w:t>
      </w:r>
      <w:r w:rsidR="007149CA" w:rsidRPr="00083B88">
        <w:rPr>
          <w:sz w:val="22"/>
        </w:rPr>
        <w:t>ESPD</w:t>
      </w:r>
      <w:r w:rsidRPr="00083B88">
        <w:rPr>
          <w:sz w:val="22"/>
        </w:rPr>
        <w:t xml:space="preserve">« navedejo vse, ki bodo sodelovali v tej skupni </w:t>
      </w:r>
      <w:r w:rsidR="00CD59FB" w:rsidRPr="00083B88">
        <w:rPr>
          <w:sz w:val="22"/>
        </w:rPr>
        <w:t>prijavi</w:t>
      </w:r>
      <w:r w:rsidR="00B53D2E" w:rsidRPr="00083B88">
        <w:rPr>
          <w:sz w:val="22"/>
        </w:rPr>
        <w:t xml:space="preserve"> (v oddelku A Dela II ESPD)</w:t>
      </w:r>
      <w:r w:rsidRPr="00083B88">
        <w:rPr>
          <w:sz w:val="22"/>
        </w:rPr>
        <w:t xml:space="preserve">. </w:t>
      </w:r>
      <w:r w:rsidR="00CD59FB" w:rsidRPr="00083B88">
        <w:rPr>
          <w:sz w:val="22"/>
        </w:rPr>
        <w:t>Gospodarski subjekti</w:t>
      </w:r>
      <w:r w:rsidRPr="00083B88">
        <w:rPr>
          <w:sz w:val="22"/>
        </w:rPr>
        <w:t xml:space="preserve">, ki nastopajo v skupni </w:t>
      </w:r>
      <w:r w:rsidR="00CD59FB" w:rsidRPr="00083B88">
        <w:rPr>
          <w:sz w:val="22"/>
        </w:rPr>
        <w:t>prijavi</w:t>
      </w:r>
      <w:r w:rsidRPr="00083B88">
        <w:rPr>
          <w:sz w:val="22"/>
        </w:rPr>
        <w:t>, lahko navedejo tudi eno izmed pravnih oseb</w:t>
      </w:r>
      <w:r w:rsidR="00E30CD0" w:rsidRPr="00083B88">
        <w:rPr>
          <w:sz w:val="22"/>
        </w:rPr>
        <w:t>,</w:t>
      </w:r>
      <w:r w:rsidRPr="00083B88">
        <w:rPr>
          <w:sz w:val="22"/>
        </w:rPr>
        <w:t xml:space="preserve"> s katero bo naročnik komuniciral</w:t>
      </w:r>
      <w:r w:rsidR="00EC4178" w:rsidRPr="00083B88">
        <w:rPr>
          <w:sz w:val="22"/>
        </w:rPr>
        <w:t xml:space="preserve"> do sprejema odločitve o </w:t>
      </w:r>
      <w:r w:rsidR="00CD59FB" w:rsidRPr="00083B88">
        <w:rPr>
          <w:sz w:val="22"/>
        </w:rPr>
        <w:t>priznanju sposobnosti</w:t>
      </w:r>
      <w:r w:rsidRPr="00083B88">
        <w:rPr>
          <w:sz w:val="22"/>
        </w:rPr>
        <w:t xml:space="preserve">, v nasprotnem primeru bo naročnik vse dokumente </w:t>
      </w:r>
      <w:r w:rsidR="00EC5C94" w:rsidRPr="00083B88">
        <w:rPr>
          <w:sz w:val="22"/>
        </w:rPr>
        <w:t>naslavljal</w:t>
      </w:r>
      <w:r w:rsidRPr="00083B88">
        <w:rPr>
          <w:sz w:val="22"/>
        </w:rPr>
        <w:t xml:space="preserve"> na vse </w:t>
      </w:r>
      <w:r w:rsidR="00CD59FB" w:rsidRPr="00083B88">
        <w:rPr>
          <w:sz w:val="22"/>
        </w:rPr>
        <w:t>gospodarske subjekte</w:t>
      </w:r>
      <w:r w:rsidRPr="00083B88">
        <w:rPr>
          <w:sz w:val="22"/>
        </w:rPr>
        <w:t xml:space="preserve">, ki bodo sodelovali v skupni </w:t>
      </w:r>
      <w:r w:rsidR="00CD59FB" w:rsidRPr="00083B88">
        <w:rPr>
          <w:sz w:val="22"/>
        </w:rPr>
        <w:t>prijavi</w:t>
      </w:r>
      <w:r w:rsidRPr="00083B88">
        <w:rPr>
          <w:sz w:val="22"/>
        </w:rPr>
        <w:t>.</w:t>
      </w:r>
    </w:p>
    <w:p w14:paraId="4209DCD8" w14:textId="77777777" w:rsidR="003D588D" w:rsidRPr="00083B88" w:rsidRDefault="003D588D" w:rsidP="002C427C">
      <w:pPr>
        <w:rPr>
          <w:sz w:val="22"/>
        </w:rPr>
      </w:pPr>
    </w:p>
    <w:p w14:paraId="764D58E0" w14:textId="7AD43D48" w:rsidR="003D588D" w:rsidRPr="00083B88" w:rsidRDefault="003D588D" w:rsidP="002C427C">
      <w:pPr>
        <w:rPr>
          <w:sz w:val="22"/>
        </w:rPr>
      </w:pPr>
      <w:r w:rsidRPr="00083B88">
        <w:rPr>
          <w:sz w:val="22"/>
        </w:rPr>
        <w:t xml:space="preserve">V kolikor skupna </w:t>
      </w:r>
      <w:r w:rsidR="00E100DD" w:rsidRPr="00083B88">
        <w:rPr>
          <w:sz w:val="22"/>
        </w:rPr>
        <w:t>prijava</w:t>
      </w:r>
      <w:r w:rsidRPr="00083B88">
        <w:rPr>
          <w:sz w:val="22"/>
        </w:rPr>
        <w:t xml:space="preserve"> ni podana za vse </w:t>
      </w:r>
      <w:r w:rsidR="00CD59FB" w:rsidRPr="00083B88">
        <w:rPr>
          <w:sz w:val="22"/>
        </w:rPr>
        <w:t>kategorije</w:t>
      </w:r>
      <w:r w:rsidRPr="00083B88">
        <w:rPr>
          <w:sz w:val="22"/>
        </w:rPr>
        <w:t xml:space="preserve">, naj bo iz navedbe razvidno, za katere </w:t>
      </w:r>
      <w:r w:rsidR="00CD59FB" w:rsidRPr="00083B88">
        <w:rPr>
          <w:sz w:val="22"/>
        </w:rPr>
        <w:t xml:space="preserve">kategorije </w:t>
      </w:r>
      <w:r w:rsidRPr="00083B88">
        <w:rPr>
          <w:sz w:val="22"/>
        </w:rPr>
        <w:t xml:space="preserve">je podana skupna </w:t>
      </w:r>
      <w:r w:rsidR="00CD59FB" w:rsidRPr="00083B88">
        <w:rPr>
          <w:sz w:val="22"/>
        </w:rPr>
        <w:t>prijava</w:t>
      </w:r>
      <w:r w:rsidRPr="00083B88">
        <w:rPr>
          <w:sz w:val="22"/>
        </w:rPr>
        <w:t xml:space="preserve">, in kateri skupni </w:t>
      </w:r>
      <w:r w:rsidR="00CD59FB" w:rsidRPr="00083B88">
        <w:rPr>
          <w:sz w:val="22"/>
        </w:rPr>
        <w:t>gospodarski subjekti</w:t>
      </w:r>
      <w:r w:rsidRPr="00083B88">
        <w:rPr>
          <w:sz w:val="22"/>
        </w:rPr>
        <w:t xml:space="preserve"> oddajajo </w:t>
      </w:r>
      <w:r w:rsidR="00CD59FB" w:rsidRPr="00083B88">
        <w:rPr>
          <w:sz w:val="22"/>
        </w:rPr>
        <w:t xml:space="preserve">prijavo </w:t>
      </w:r>
      <w:r w:rsidRPr="00083B88">
        <w:rPr>
          <w:sz w:val="22"/>
        </w:rPr>
        <w:t>za posamezn</w:t>
      </w:r>
      <w:r w:rsidR="00CD59FB" w:rsidRPr="00083B88">
        <w:rPr>
          <w:sz w:val="22"/>
        </w:rPr>
        <w:t>o</w:t>
      </w:r>
      <w:r w:rsidRPr="00083B88">
        <w:rPr>
          <w:sz w:val="22"/>
        </w:rPr>
        <w:t xml:space="preserve"> </w:t>
      </w:r>
      <w:r w:rsidR="00CD59FB" w:rsidRPr="00083B88">
        <w:rPr>
          <w:sz w:val="22"/>
        </w:rPr>
        <w:t>kategorijo</w:t>
      </w:r>
      <w:r w:rsidRPr="00083B88">
        <w:rPr>
          <w:sz w:val="22"/>
        </w:rPr>
        <w:t>.</w:t>
      </w:r>
    </w:p>
    <w:p w14:paraId="10578CF4" w14:textId="77777777" w:rsidR="003D588D" w:rsidRPr="00083B88" w:rsidRDefault="003D588D" w:rsidP="002C427C">
      <w:pPr>
        <w:rPr>
          <w:sz w:val="22"/>
        </w:rPr>
      </w:pPr>
    </w:p>
    <w:p w14:paraId="69826C3F" w14:textId="2315DF21" w:rsidR="00DE32CE" w:rsidRPr="00A521D8" w:rsidRDefault="00A0456C" w:rsidP="00DE32CE">
      <w:pPr>
        <w:rPr>
          <w:b/>
          <w:bCs/>
          <w:sz w:val="22"/>
        </w:rPr>
      </w:pPr>
      <w:r w:rsidRPr="00DE32CE">
        <w:rPr>
          <w:sz w:val="22"/>
        </w:rPr>
        <w:t>V primeru, da bo takšn</w:t>
      </w:r>
      <w:r w:rsidR="00CD59FB" w:rsidRPr="00DE32CE">
        <w:rPr>
          <w:sz w:val="22"/>
        </w:rPr>
        <w:t>i</w:t>
      </w:r>
      <w:r w:rsidRPr="00DE32CE">
        <w:rPr>
          <w:sz w:val="22"/>
        </w:rPr>
        <w:t xml:space="preserve"> skupin</w:t>
      </w:r>
      <w:r w:rsidR="00CD59FB" w:rsidRPr="00DE32CE">
        <w:rPr>
          <w:sz w:val="22"/>
        </w:rPr>
        <w:t>i</w:t>
      </w:r>
      <w:r w:rsidRPr="00DE32CE">
        <w:rPr>
          <w:sz w:val="22"/>
        </w:rPr>
        <w:t xml:space="preserve"> </w:t>
      </w:r>
      <w:r w:rsidR="00CD59FB" w:rsidRPr="00DE32CE">
        <w:rPr>
          <w:sz w:val="22"/>
        </w:rPr>
        <w:t>gospodarskih subjektov</w:t>
      </w:r>
      <w:r w:rsidRPr="00DE32CE">
        <w:rPr>
          <w:sz w:val="22"/>
        </w:rPr>
        <w:t xml:space="preserve"> </w:t>
      </w:r>
      <w:r w:rsidR="00CD59FB" w:rsidRPr="00DE32CE">
        <w:rPr>
          <w:sz w:val="22"/>
        </w:rPr>
        <w:t>priznana sposobnost</w:t>
      </w:r>
      <w:r w:rsidR="00DE32CE" w:rsidRPr="00DE32CE">
        <w:rPr>
          <w:sz w:val="22"/>
        </w:rPr>
        <w:t xml:space="preserve">, mora glavni kandidat, že ob oddaji prijave, naročniku </w:t>
      </w:r>
      <w:r w:rsidR="00DE32CE" w:rsidRPr="00A521D8">
        <w:rPr>
          <w:b/>
          <w:bCs/>
          <w:sz w:val="22"/>
        </w:rPr>
        <w:t>izročiti pravni akt o skupni izvedbi naročila (pogodbo ali dogovor o poslovnem sodelovanju).</w:t>
      </w:r>
    </w:p>
    <w:p w14:paraId="4B7F9317" w14:textId="77777777" w:rsidR="00DE32CE" w:rsidRPr="00DE32CE" w:rsidRDefault="00DE32CE" w:rsidP="00DE32CE">
      <w:pPr>
        <w:spacing w:line="0" w:lineRule="atLeast"/>
        <w:rPr>
          <w:sz w:val="22"/>
        </w:rPr>
      </w:pPr>
    </w:p>
    <w:p w14:paraId="783AA9E6" w14:textId="650BA188" w:rsidR="00DE32CE" w:rsidRPr="00DE32CE" w:rsidRDefault="00DE32CE" w:rsidP="00DE32CE">
      <w:pPr>
        <w:spacing w:line="0" w:lineRule="atLeast"/>
        <w:rPr>
          <w:sz w:val="22"/>
        </w:rPr>
      </w:pPr>
      <w:r w:rsidRPr="00DE32CE">
        <w:rPr>
          <w:sz w:val="22"/>
        </w:rPr>
        <w:t xml:space="preserve">Pravni akt o skupni izvedbi naročila </w:t>
      </w:r>
      <w:r w:rsidR="00A5450C">
        <w:rPr>
          <w:sz w:val="22"/>
        </w:rPr>
        <w:t>GOJ 2026</w:t>
      </w:r>
      <w:r>
        <w:rPr>
          <w:sz w:val="22"/>
        </w:rPr>
        <w:t xml:space="preserve"> za posamezno kategorijo</w:t>
      </w:r>
      <w:r w:rsidRPr="00DE32CE">
        <w:rPr>
          <w:sz w:val="22"/>
        </w:rPr>
        <w:t xml:space="preserve"> mora vsebovati: </w:t>
      </w:r>
    </w:p>
    <w:p w14:paraId="7D94E6DE" w14:textId="77777777" w:rsidR="00DE32CE" w:rsidRPr="00DE32CE" w:rsidRDefault="00DE32CE" w:rsidP="00DE32CE">
      <w:pPr>
        <w:spacing w:line="0" w:lineRule="atLeast"/>
        <w:rPr>
          <w:sz w:val="22"/>
        </w:rPr>
      </w:pPr>
    </w:p>
    <w:p w14:paraId="5469DED7" w14:textId="77777777" w:rsidR="00DE32CE" w:rsidRPr="00DE32CE" w:rsidRDefault="00DE32CE" w:rsidP="00DE32CE">
      <w:pPr>
        <w:spacing w:line="0" w:lineRule="atLeast"/>
        <w:rPr>
          <w:sz w:val="22"/>
        </w:rPr>
      </w:pPr>
      <w:r w:rsidRPr="00DE32CE">
        <w:rPr>
          <w:sz w:val="22"/>
        </w:rPr>
        <w:t xml:space="preserve">- navedbo vseh partnerjev v skupini (naziv in naslov partnerja, zakonitega zastopnika),    </w:t>
      </w:r>
    </w:p>
    <w:p w14:paraId="7C96B23F" w14:textId="77777777" w:rsidR="00DE32CE" w:rsidRPr="00DE32CE" w:rsidRDefault="00DE32CE" w:rsidP="00DE32CE">
      <w:pPr>
        <w:spacing w:line="0" w:lineRule="atLeast"/>
        <w:rPr>
          <w:sz w:val="22"/>
        </w:rPr>
      </w:pPr>
      <w:r w:rsidRPr="00DE32CE">
        <w:rPr>
          <w:sz w:val="22"/>
        </w:rPr>
        <w:t xml:space="preserve">- matična številka, davčna številka, številka transakcijskega računa, </w:t>
      </w:r>
    </w:p>
    <w:p w14:paraId="3C411A6A" w14:textId="77777777" w:rsidR="00DE32CE" w:rsidRPr="00DE32CE" w:rsidRDefault="00DE32CE" w:rsidP="00DE32CE">
      <w:pPr>
        <w:spacing w:line="0" w:lineRule="atLeast"/>
        <w:rPr>
          <w:sz w:val="22"/>
        </w:rPr>
      </w:pPr>
      <w:r w:rsidRPr="00DE32CE">
        <w:rPr>
          <w:sz w:val="22"/>
        </w:rPr>
        <w:t xml:space="preserve">- pooblastilo vodilnemu partnerju v skupini, </w:t>
      </w:r>
    </w:p>
    <w:p w14:paraId="289F3458" w14:textId="77777777" w:rsidR="00DE32CE" w:rsidRPr="00DE32CE" w:rsidRDefault="00DE32CE" w:rsidP="00DE32CE">
      <w:pPr>
        <w:spacing w:line="0" w:lineRule="atLeast"/>
        <w:rPr>
          <w:sz w:val="22"/>
        </w:rPr>
      </w:pPr>
      <w:r w:rsidRPr="00DE32CE">
        <w:rPr>
          <w:sz w:val="22"/>
        </w:rPr>
        <w:t xml:space="preserve">- določilo o neomejeni solidarni odgovornosti vseh partnerjev v skupini do naročnika, </w:t>
      </w:r>
    </w:p>
    <w:p w14:paraId="7EA7D3A8" w14:textId="77777777" w:rsidR="00DE32CE" w:rsidRPr="00DE32CE" w:rsidRDefault="00DE32CE" w:rsidP="00DE32CE">
      <w:pPr>
        <w:spacing w:line="0" w:lineRule="atLeast"/>
        <w:rPr>
          <w:sz w:val="22"/>
        </w:rPr>
      </w:pPr>
      <w:r w:rsidRPr="00DE32CE">
        <w:rPr>
          <w:sz w:val="22"/>
        </w:rPr>
        <w:t xml:space="preserve">- področje dela, ki ga bo prevzel in izvedel vsak partner v skupini, </w:t>
      </w:r>
    </w:p>
    <w:p w14:paraId="076FBD02" w14:textId="77777777" w:rsidR="00DE32CE" w:rsidRPr="00DE32CE" w:rsidRDefault="00DE32CE" w:rsidP="00DE32CE">
      <w:pPr>
        <w:spacing w:line="0" w:lineRule="atLeast"/>
        <w:rPr>
          <w:sz w:val="22"/>
        </w:rPr>
      </w:pPr>
      <w:r w:rsidRPr="00DE32CE">
        <w:rPr>
          <w:sz w:val="22"/>
        </w:rPr>
        <w:t xml:space="preserve">- način plačila preko vodilnega partnerja v skupini, </w:t>
      </w:r>
    </w:p>
    <w:p w14:paraId="64B2BBA2" w14:textId="77777777" w:rsidR="00DE32CE" w:rsidRPr="00DE32CE" w:rsidRDefault="00DE32CE" w:rsidP="00DE32CE">
      <w:pPr>
        <w:spacing w:line="0" w:lineRule="atLeast"/>
        <w:rPr>
          <w:sz w:val="22"/>
        </w:rPr>
      </w:pPr>
      <w:r w:rsidRPr="00DE32CE">
        <w:rPr>
          <w:sz w:val="22"/>
        </w:rPr>
        <w:t xml:space="preserve">- določbe v primeru izstopa kateregakoli od partnerjev v skupini, </w:t>
      </w:r>
    </w:p>
    <w:p w14:paraId="37D521C0" w14:textId="77777777" w:rsidR="00DE32CE" w:rsidRPr="00DE32CE" w:rsidRDefault="00DE32CE" w:rsidP="00DE32CE">
      <w:pPr>
        <w:spacing w:line="0" w:lineRule="atLeast"/>
        <w:rPr>
          <w:sz w:val="22"/>
        </w:rPr>
      </w:pPr>
      <w:r w:rsidRPr="00DE32CE">
        <w:rPr>
          <w:sz w:val="22"/>
        </w:rPr>
        <w:t xml:space="preserve">- reševanje sporov med partnerji v skupini, </w:t>
      </w:r>
    </w:p>
    <w:p w14:paraId="067C8BCF" w14:textId="77777777" w:rsidR="00DE32CE" w:rsidRPr="00DE32CE" w:rsidRDefault="00DE32CE" w:rsidP="00DE32CE">
      <w:pPr>
        <w:spacing w:line="0" w:lineRule="atLeast"/>
        <w:rPr>
          <w:sz w:val="22"/>
        </w:rPr>
      </w:pPr>
      <w:r w:rsidRPr="00DE32CE">
        <w:rPr>
          <w:sz w:val="22"/>
        </w:rPr>
        <w:t xml:space="preserve">- druge morebitne pravice in obveznosti med partnerji v skupini, </w:t>
      </w:r>
    </w:p>
    <w:p w14:paraId="730C3B7E" w14:textId="77777777" w:rsidR="00DE32CE" w:rsidRPr="00DE32CE" w:rsidRDefault="00DE32CE" w:rsidP="00DE32CE">
      <w:pPr>
        <w:spacing w:line="0" w:lineRule="atLeast"/>
        <w:rPr>
          <w:sz w:val="22"/>
        </w:rPr>
      </w:pPr>
      <w:r w:rsidRPr="00DE32CE">
        <w:rPr>
          <w:sz w:val="22"/>
        </w:rPr>
        <w:t xml:space="preserve">- rok veljavnosti pravnega akta. </w:t>
      </w:r>
    </w:p>
    <w:p w14:paraId="375352ED" w14:textId="77777777" w:rsidR="00DE32CE" w:rsidRPr="00DE32CE" w:rsidRDefault="00DE32CE" w:rsidP="00DE32CE">
      <w:pPr>
        <w:spacing w:line="0" w:lineRule="atLeast"/>
        <w:rPr>
          <w:sz w:val="22"/>
        </w:rPr>
      </w:pPr>
    </w:p>
    <w:p w14:paraId="12A11535" w14:textId="77777777" w:rsidR="00DE32CE" w:rsidRPr="00DE32CE" w:rsidRDefault="00DE32CE" w:rsidP="3DF3F329">
      <w:pPr>
        <w:spacing w:line="0" w:lineRule="atLeast"/>
        <w:rPr>
          <w:sz w:val="22"/>
        </w:rPr>
      </w:pPr>
      <w:r w:rsidRPr="3DF3F329">
        <w:rPr>
          <w:sz w:val="22"/>
        </w:rPr>
        <w:t>Pravni akt o skupni izvedbi naročila mora biti datiran, žigosan in podpisan s strani vseh partnerjev v skupini.</w:t>
      </w:r>
    </w:p>
    <w:p w14:paraId="36EE7328" w14:textId="70028F18" w:rsidR="00A0456C" w:rsidRPr="00083B88" w:rsidRDefault="00A24CCB" w:rsidP="00A0456C">
      <w:pPr>
        <w:pStyle w:val="Naslov3"/>
        <w:rPr>
          <w:sz w:val="22"/>
          <w:szCs w:val="22"/>
        </w:rPr>
      </w:pPr>
      <w:bookmarkStart w:id="197" w:name="_Toc336851755"/>
      <w:bookmarkStart w:id="198" w:name="_Toc336851803"/>
      <w:r>
        <w:rPr>
          <w:sz w:val="22"/>
          <w:szCs w:val="22"/>
        </w:rPr>
        <w:t xml:space="preserve"> </w:t>
      </w:r>
      <w:bookmarkStart w:id="199" w:name="_Toc204945834"/>
      <w:r w:rsidR="00A0456C" w:rsidRPr="00083B88">
        <w:rPr>
          <w:sz w:val="22"/>
          <w:szCs w:val="22"/>
        </w:rPr>
        <w:t>P</w:t>
      </w:r>
      <w:r w:rsidR="00E100DD" w:rsidRPr="00083B88">
        <w:rPr>
          <w:sz w:val="22"/>
          <w:szCs w:val="22"/>
        </w:rPr>
        <w:t>rijava</w:t>
      </w:r>
      <w:r w:rsidR="00A0456C" w:rsidRPr="00083B88">
        <w:rPr>
          <w:sz w:val="22"/>
          <w:szCs w:val="22"/>
        </w:rPr>
        <w:t xml:space="preserve"> s podizvajalci</w:t>
      </w:r>
      <w:bookmarkEnd w:id="197"/>
      <w:bookmarkEnd w:id="198"/>
      <w:bookmarkEnd w:id="199"/>
    </w:p>
    <w:p w14:paraId="0E475259" w14:textId="77777777" w:rsidR="00F578D4" w:rsidRDefault="00F578D4" w:rsidP="00AF1F2F">
      <w:pPr>
        <w:rPr>
          <w:sz w:val="22"/>
        </w:rPr>
      </w:pPr>
    </w:p>
    <w:p w14:paraId="0C05AC98" w14:textId="5A792A58" w:rsidR="00F578D4" w:rsidRDefault="00F578D4" w:rsidP="00F578D4">
      <w:pPr>
        <w:rPr>
          <w:sz w:val="22"/>
        </w:rPr>
      </w:pPr>
      <w:r w:rsidRPr="00F578D4">
        <w:rPr>
          <w:sz w:val="22"/>
        </w:rPr>
        <w:t xml:space="preserve">Skladno z določili ZJN-3 je podizvajalec gospodarski subjekt, ki je pravna ali fizična oseba in za ponudnika, s katerim naročnik po ZJN-3 sklene pogodbo, dobavlja blago ali izvaja storitev oz. gradnjo, ki je neposredno povezana s predmetom javnega naročila. </w:t>
      </w:r>
      <w:r w:rsidR="00182D81">
        <w:rPr>
          <w:sz w:val="22"/>
        </w:rPr>
        <w:t>Ker je predmet naročila izvedba storitev je nominacija podizvajalcev obvezna.</w:t>
      </w:r>
    </w:p>
    <w:p w14:paraId="36EC0822" w14:textId="77777777" w:rsidR="002A367F" w:rsidRPr="00083B88" w:rsidRDefault="002A367F" w:rsidP="00A0456C">
      <w:pPr>
        <w:rPr>
          <w:sz w:val="22"/>
        </w:rPr>
      </w:pPr>
    </w:p>
    <w:p w14:paraId="70B17EA6" w14:textId="09F08D23" w:rsidR="00A0456C" w:rsidRPr="00083B88" w:rsidRDefault="002A367F" w:rsidP="00A0456C">
      <w:pPr>
        <w:rPr>
          <w:sz w:val="22"/>
        </w:rPr>
      </w:pPr>
      <w:r w:rsidRPr="00083B88">
        <w:rPr>
          <w:sz w:val="22"/>
        </w:rPr>
        <w:t xml:space="preserve">V kolikor </w:t>
      </w:r>
      <w:r w:rsidR="00C17B5F" w:rsidRPr="00083B88">
        <w:rPr>
          <w:sz w:val="22"/>
        </w:rPr>
        <w:t>kandidat</w:t>
      </w:r>
      <w:r w:rsidRPr="00083B88">
        <w:rPr>
          <w:sz w:val="22"/>
        </w:rPr>
        <w:t xml:space="preserve"> podizvajalca ne prijavlja na vse </w:t>
      </w:r>
      <w:r w:rsidR="00C17B5F" w:rsidRPr="00083B88">
        <w:rPr>
          <w:sz w:val="22"/>
        </w:rPr>
        <w:t>kategorije</w:t>
      </w:r>
      <w:r w:rsidRPr="00083B88">
        <w:rPr>
          <w:sz w:val="22"/>
        </w:rPr>
        <w:t xml:space="preserve">, naj bo iz navedbe v </w:t>
      </w:r>
      <w:r w:rsidR="00EF75B8" w:rsidRPr="00083B88">
        <w:rPr>
          <w:sz w:val="22"/>
        </w:rPr>
        <w:t>ESPD za posameznega podizvajalca</w:t>
      </w:r>
      <w:r w:rsidRPr="00083B88">
        <w:rPr>
          <w:sz w:val="22"/>
        </w:rPr>
        <w:t xml:space="preserve"> razvidno, za katere </w:t>
      </w:r>
      <w:r w:rsidR="00C17B5F" w:rsidRPr="00083B88">
        <w:rPr>
          <w:sz w:val="22"/>
        </w:rPr>
        <w:t>kategorije</w:t>
      </w:r>
      <w:r w:rsidRPr="00083B88">
        <w:rPr>
          <w:sz w:val="22"/>
        </w:rPr>
        <w:t xml:space="preserve"> je prijavljen posamezen podizvajalec.</w:t>
      </w:r>
    </w:p>
    <w:p w14:paraId="64548816" w14:textId="77777777" w:rsidR="002A367F" w:rsidRPr="00083B88" w:rsidRDefault="002A367F" w:rsidP="00A0456C">
      <w:pPr>
        <w:rPr>
          <w:sz w:val="22"/>
        </w:rPr>
      </w:pPr>
    </w:p>
    <w:p w14:paraId="19F58F7B" w14:textId="704132B5" w:rsidR="00EF75B8" w:rsidRPr="00083B88" w:rsidRDefault="00EF75B8" w:rsidP="3DF3F329">
      <w:pPr>
        <w:rPr>
          <w:sz w:val="22"/>
        </w:rPr>
      </w:pPr>
      <w:r w:rsidRPr="3DF3F329">
        <w:rPr>
          <w:sz w:val="22"/>
        </w:rPr>
        <w:t>V kolikor bodo pri podizvajalc</w:t>
      </w:r>
      <w:r w:rsidR="0077559D" w:rsidRPr="3DF3F329">
        <w:rPr>
          <w:sz w:val="22"/>
        </w:rPr>
        <w:t>u</w:t>
      </w:r>
      <w:r w:rsidRPr="3DF3F329">
        <w:rPr>
          <w:sz w:val="22"/>
        </w:rPr>
        <w:t xml:space="preserve"> obstajali razlogi za izključitev </w:t>
      </w:r>
      <w:r w:rsidR="006F7F52" w:rsidRPr="3DF3F329">
        <w:rPr>
          <w:sz w:val="22"/>
        </w:rPr>
        <w:t xml:space="preserve">oziroma ne bo izpolnjeval ustreznih pogojev za sodelovanje </w:t>
      </w:r>
      <w:r w:rsidRPr="3DF3F329">
        <w:rPr>
          <w:sz w:val="22"/>
        </w:rPr>
        <w:t>iz točk 9.1</w:t>
      </w:r>
      <w:r w:rsidR="000E7F9E" w:rsidRPr="3DF3F329">
        <w:rPr>
          <w:sz w:val="22"/>
        </w:rPr>
        <w:t xml:space="preserve">.1 do </w:t>
      </w:r>
      <w:r w:rsidRPr="3DF3F329">
        <w:rPr>
          <w:sz w:val="22"/>
        </w:rPr>
        <w:t xml:space="preserve"> 9</w:t>
      </w:r>
      <w:r w:rsidR="000E7F9E" w:rsidRPr="3DF3F329">
        <w:rPr>
          <w:sz w:val="22"/>
        </w:rPr>
        <w:t>.1</w:t>
      </w:r>
      <w:r w:rsidR="00DE32CE" w:rsidRPr="3DF3F329">
        <w:rPr>
          <w:sz w:val="22"/>
        </w:rPr>
        <w:t>.</w:t>
      </w:r>
      <w:r w:rsidR="008B2782">
        <w:rPr>
          <w:sz w:val="22"/>
        </w:rPr>
        <w:t>5</w:t>
      </w:r>
      <w:r w:rsidR="000E7F9E" w:rsidRPr="3DF3F329">
        <w:rPr>
          <w:sz w:val="22"/>
        </w:rPr>
        <w:t xml:space="preserve"> (kjer je izrecno naveden razlog za izključitev oz. izpolnjevanje pogoja za podizvajalca) </w:t>
      </w:r>
      <w:r w:rsidRPr="3DF3F329">
        <w:rPr>
          <w:sz w:val="22"/>
        </w:rPr>
        <w:t>teh navodil, bo naročnik podizvajalca zavrnil</w:t>
      </w:r>
      <w:r w:rsidR="0077559D" w:rsidRPr="3DF3F329">
        <w:rPr>
          <w:sz w:val="22"/>
        </w:rPr>
        <w:t xml:space="preserve"> in zahteval njegovo zamenjavo</w:t>
      </w:r>
      <w:r w:rsidRPr="3DF3F329">
        <w:rPr>
          <w:sz w:val="22"/>
        </w:rPr>
        <w:t>.</w:t>
      </w:r>
    </w:p>
    <w:p w14:paraId="7C8E3334" w14:textId="77777777" w:rsidR="00EF75B8" w:rsidRPr="00083B88" w:rsidRDefault="00EF75B8" w:rsidP="00A0456C">
      <w:pPr>
        <w:rPr>
          <w:sz w:val="22"/>
        </w:rPr>
      </w:pPr>
    </w:p>
    <w:p w14:paraId="4CD32EA8" w14:textId="1A18091D" w:rsidR="00AD1AA2" w:rsidRPr="00083B88" w:rsidRDefault="00C17B5F" w:rsidP="00AD1AA2">
      <w:pPr>
        <w:rPr>
          <w:sz w:val="22"/>
        </w:rPr>
      </w:pPr>
      <w:r w:rsidRPr="00083B88">
        <w:rPr>
          <w:sz w:val="22"/>
        </w:rPr>
        <w:t>Kandidat</w:t>
      </w:r>
      <w:r w:rsidR="00AD1AA2" w:rsidRPr="00083B88">
        <w:rPr>
          <w:sz w:val="22"/>
        </w:rPr>
        <w:t xml:space="preserve">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083B88" w:rsidRDefault="00EF75B8" w:rsidP="00AD1AA2">
      <w:pPr>
        <w:rPr>
          <w:sz w:val="22"/>
        </w:rPr>
      </w:pPr>
    </w:p>
    <w:p w14:paraId="290F2F8A" w14:textId="09CAB972" w:rsidR="0077559D" w:rsidRPr="00083B88" w:rsidRDefault="0077559D" w:rsidP="0077559D">
      <w:pPr>
        <w:rPr>
          <w:rFonts w:eastAsia="Times New Roman" w:cs="Arial"/>
          <w:sz w:val="22"/>
          <w:lang w:eastAsia="sl-SI"/>
        </w:rPr>
      </w:pPr>
      <w:r w:rsidRPr="00083B88">
        <w:rPr>
          <w:rFonts w:eastAsia="Times New Roman" w:cs="Arial"/>
          <w:sz w:val="22"/>
          <w:lang w:eastAsia="sl-SI"/>
        </w:rPr>
        <w:t xml:space="preserve">Če bo </w:t>
      </w:r>
      <w:r w:rsidR="00C17B5F" w:rsidRPr="00083B88">
        <w:rPr>
          <w:rFonts w:eastAsia="Times New Roman" w:cs="Arial"/>
          <w:sz w:val="22"/>
          <w:lang w:eastAsia="sl-SI"/>
        </w:rPr>
        <w:t>kandidat</w:t>
      </w:r>
      <w:r w:rsidRPr="00083B88">
        <w:rPr>
          <w:rFonts w:eastAsia="Times New Roman" w:cs="Arial"/>
          <w:sz w:val="22"/>
          <w:lang w:eastAsia="sl-SI"/>
        </w:rPr>
        <w:t xml:space="preserve"> izvajal javno naročilo s podizvajalci, mora v p</w:t>
      </w:r>
      <w:r w:rsidR="00C17B5F" w:rsidRPr="00083B88">
        <w:rPr>
          <w:rFonts w:eastAsia="Times New Roman" w:cs="Arial"/>
          <w:sz w:val="22"/>
          <w:lang w:eastAsia="sl-SI"/>
        </w:rPr>
        <w:t>rijavi</w:t>
      </w:r>
      <w:r w:rsidRPr="00083B88">
        <w:rPr>
          <w:rFonts w:eastAsia="Times New Roman" w:cs="Arial"/>
          <w:sz w:val="22"/>
          <w:lang w:eastAsia="sl-SI"/>
        </w:rPr>
        <w:t>:</w:t>
      </w:r>
    </w:p>
    <w:p w14:paraId="469F8EC2" w14:textId="77777777" w:rsidR="0077559D" w:rsidRPr="00083B88" w:rsidRDefault="0077559D" w:rsidP="00F422CF">
      <w:pPr>
        <w:numPr>
          <w:ilvl w:val="0"/>
          <w:numId w:val="7"/>
        </w:numPr>
        <w:rPr>
          <w:rFonts w:eastAsia="Times New Roman" w:cs="Arial"/>
          <w:sz w:val="22"/>
          <w:lang w:eastAsia="sl-SI"/>
        </w:rPr>
      </w:pPr>
      <w:r w:rsidRPr="00083B88">
        <w:rPr>
          <w:rFonts w:eastAsia="Times New Roman" w:cs="Arial"/>
          <w:sz w:val="22"/>
          <w:lang w:eastAsia="sl-SI"/>
        </w:rPr>
        <w:t xml:space="preserve">navesti vse podizvajalce ter vsak del javnega naročila, ki ga namerava oddati v </w:t>
      </w:r>
      <w:proofErr w:type="spellStart"/>
      <w:r w:rsidRPr="00083B88">
        <w:rPr>
          <w:rFonts w:eastAsia="Times New Roman" w:cs="Arial"/>
          <w:sz w:val="22"/>
          <w:lang w:eastAsia="sl-SI"/>
        </w:rPr>
        <w:t>podizvajanje</w:t>
      </w:r>
      <w:proofErr w:type="spellEnd"/>
      <w:r w:rsidRPr="00083B88">
        <w:rPr>
          <w:rFonts w:eastAsia="Times New Roman" w:cs="Arial"/>
          <w:sz w:val="22"/>
          <w:lang w:eastAsia="sl-SI"/>
        </w:rPr>
        <w:t>,</w:t>
      </w:r>
      <w:r w:rsidRPr="00083B88">
        <w:rPr>
          <w:rFonts w:ascii="Times New Roman" w:eastAsia="Times New Roman" w:hAnsi="Times New Roman"/>
          <w:sz w:val="22"/>
          <w:lang w:eastAsia="sl-SI"/>
        </w:rPr>
        <w:t xml:space="preserve"> </w:t>
      </w:r>
    </w:p>
    <w:p w14:paraId="72348935" w14:textId="77777777" w:rsidR="0077559D" w:rsidRPr="00083B88" w:rsidRDefault="0077559D" w:rsidP="00F422CF">
      <w:pPr>
        <w:numPr>
          <w:ilvl w:val="0"/>
          <w:numId w:val="7"/>
        </w:numPr>
        <w:rPr>
          <w:rFonts w:eastAsia="Times New Roman" w:cs="Arial"/>
          <w:sz w:val="22"/>
          <w:lang w:eastAsia="sl-SI"/>
        </w:rPr>
      </w:pPr>
      <w:r w:rsidRPr="00083B88">
        <w:rPr>
          <w:rFonts w:eastAsia="Times New Roman" w:cs="Arial"/>
          <w:sz w:val="22"/>
          <w:lang w:eastAsia="sl-SI"/>
        </w:rPr>
        <w:t>kontaktne podatke in zakonite zastopnike predlaganih podizvajalcev,</w:t>
      </w:r>
      <w:r w:rsidRPr="00083B88">
        <w:rPr>
          <w:rFonts w:ascii="Times New Roman" w:eastAsia="Times New Roman" w:hAnsi="Times New Roman"/>
          <w:sz w:val="22"/>
          <w:lang w:eastAsia="sl-SI"/>
        </w:rPr>
        <w:t xml:space="preserve"> </w:t>
      </w:r>
    </w:p>
    <w:p w14:paraId="6480A333" w14:textId="77777777" w:rsidR="0077559D" w:rsidRPr="00083B88" w:rsidRDefault="0077559D" w:rsidP="00F422CF">
      <w:pPr>
        <w:numPr>
          <w:ilvl w:val="0"/>
          <w:numId w:val="7"/>
        </w:numPr>
        <w:rPr>
          <w:rFonts w:eastAsia="Times New Roman" w:cs="Arial"/>
          <w:sz w:val="22"/>
          <w:lang w:eastAsia="sl-SI"/>
        </w:rPr>
      </w:pPr>
      <w:r w:rsidRPr="00083B88">
        <w:rPr>
          <w:rFonts w:eastAsia="Times New Roman" w:cs="Arial"/>
          <w:sz w:val="22"/>
          <w:lang w:eastAsia="sl-SI"/>
        </w:rPr>
        <w:lastRenderedPageBreak/>
        <w:t>izpolnjene ESPD teh podizvajalcev v skladu z 79. členom ZJN-3 ter</w:t>
      </w:r>
      <w:r w:rsidRPr="00083B88">
        <w:rPr>
          <w:rFonts w:ascii="Times New Roman" w:eastAsia="Times New Roman" w:hAnsi="Times New Roman"/>
          <w:sz w:val="22"/>
          <w:lang w:eastAsia="sl-SI"/>
        </w:rPr>
        <w:t xml:space="preserve"> </w:t>
      </w:r>
    </w:p>
    <w:p w14:paraId="3601B990" w14:textId="77777777" w:rsidR="0077559D" w:rsidRPr="00083B88" w:rsidRDefault="0077559D" w:rsidP="00F422CF">
      <w:pPr>
        <w:numPr>
          <w:ilvl w:val="0"/>
          <w:numId w:val="7"/>
        </w:numPr>
        <w:rPr>
          <w:rFonts w:eastAsia="Times New Roman" w:cs="Arial"/>
          <w:sz w:val="22"/>
          <w:lang w:eastAsia="sl-SI"/>
        </w:rPr>
      </w:pPr>
      <w:r w:rsidRPr="00083B88">
        <w:rPr>
          <w:rFonts w:eastAsia="Times New Roman" w:cs="Arial"/>
          <w:sz w:val="22"/>
          <w:lang w:eastAsia="sl-SI"/>
        </w:rPr>
        <w:t xml:space="preserve">priložiti zahtevo podizvajalca za neposredno plačilo, </w:t>
      </w:r>
      <w:r w:rsidRPr="00083B88">
        <w:rPr>
          <w:rFonts w:eastAsia="Times New Roman" w:cs="Arial"/>
          <w:b/>
          <w:bCs/>
          <w:sz w:val="22"/>
          <w:lang w:eastAsia="sl-SI"/>
        </w:rPr>
        <w:t>če podizvajalec to zahteva.</w:t>
      </w:r>
    </w:p>
    <w:p w14:paraId="7B38A193" w14:textId="77777777" w:rsidR="0077559D" w:rsidRPr="00083B88" w:rsidRDefault="0077559D" w:rsidP="0077559D">
      <w:pPr>
        <w:rPr>
          <w:rFonts w:eastAsia="Times New Roman" w:cs="Arial"/>
          <w:sz w:val="22"/>
          <w:lang w:eastAsia="sl-SI"/>
        </w:rPr>
      </w:pPr>
    </w:p>
    <w:p w14:paraId="469B838E" w14:textId="4D40CA2A" w:rsidR="0077559D" w:rsidRPr="00083B88" w:rsidRDefault="0077559D" w:rsidP="0077559D">
      <w:pPr>
        <w:rPr>
          <w:rFonts w:eastAsia="Times New Roman" w:cs="Arial"/>
          <w:sz w:val="22"/>
          <w:lang w:eastAsia="sl-SI"/>
        </w:rPr>
      </w:pPr>
      <w:r w:rsidRPr="00083B88">
        <w:rPr>
          <w:rFonts w:eastAsia="Times New Roman" w:cs="Arial"/>
          <w:sz w:val="22"/>
          <w:lang w:eastAsia="sl-SI"/>
        </w:rPr>
        <w:t xml:space="preserve">Izbrani izvajalec bo moral med izvajanjem </w:t>
      </w:r>
      <w:r w:rsidR="00C17B5F" w:rsidRPr="00083B88">
        <w:rPr>
          <w:rFonts w:eastAsia="Times New Roman" w:cs="Arial"/>
          <w:sz w:val="22"/>
          <w:lang w:eastAsia="sl-SI"/>
        </w:rPr>
        <w:t xml:space="preserve">posameznega </w:t>
      </w:r>
      <w:r w:rsidRPr="00083B88">
        <w:rPr>
          <w:rFonts w:eastAsia="Times New Roman" w:cs="Arial"/>
          <w:sz w:val="22"/>
          <w:lang w:eastAsia="sl-SI"/>
        </w:rPr>
        <w:t xml:space="preserve">javnega naročila naročnika obvestiti o morebitnih spremembah informacij iz prejšnjega odstavka in poslati informacije o novih podizvajalcih, ki jih namerava naknadno vključiti v izvajanje </w:t>
      </w:r>
      <w:r w:rsidR="005D134B" w:rsidRPr="23B835C0">
        <w:rPr>
          <w:rFonts w:eastAsia="Times New Roman" w:cs="Arial"/>
          <w:sz w:val="22"/>
          <w:lang w:eastAsia="sl-SI"/>
        </w:rPr>
        <w:t>del</w:t>
      </w:r>
      <w:r w:rsidRPr="00083B88">
        <w:rPr>
          <w:rFonts w:eastAsia="Times New Roman" w:cs="Arial"/>
          <w:sz w:val="22"/>
          <w:lang w:eastAsia="sl-SI"/>
        </w:rPr>
        <w:t>, in sicer najkasneje v petih dneh po spremembi. V primeru vključitve novih podizvajalcev bo moral glavni izvajalec skupaj z obvestilom posredovati tudi podatke in dokumente iz druge, tretje in četrte alineje prejšnjega odstavka.</w:t>
      </w:r>
      <w:r w:rsidR="005D134B">
        <w:rPr>
          <w:rFonts w:eastAsia="Times New Roman" w:cs="Arial"/>
          <w:sz w:val="22"/>
          <w:lang w:eastAsia="sl-SI"/>
        </w:rPr>
        <w:t xml:space="preserve"> Nominirani podizvajalci lahko izvajajo dela le v kolikor je njihovo vključitev v izvajanje javnega naročila </w:t>
      </w:r>
      <w:r w:rsidR="57357650" w:rsidRPr="23B835C0">
        <w:rPr>
          <w:rFonts w:eastAsia="Times New Roman" w:cs="Arial"/>
          <w:sz w:val="22"/>
          <w:lang w:eastAsia="sl-SI"/>
        </w:rPr>
        <w:t xml:space="preserve">predhodno </w:t>
      </w:r>
      <w:r w:rsidR="005D134B">
        <w:rPr>
          <w:rFonts w:eastAsia="Times New Roman" w:cs="Arial"/>
          <w:sz w:val="22"/>
          <w:lang w:eastAsia="sl-SI"/>
        </w:rPr>
        <w:t xml:space="preserve">odobril naročnik. </w:t>
      </w:r>
    </w:p>
    <w:p w14:paraId="5712C1DD" w14:textId="77777777" w:rsidR="0077559D" w:rsidRPr="00083B88" w:rsidRDefault="0077559D" w:rsidP="0077559D">
      <w:pPr>
        <w:ind w:left="357"/>
        <w:rPr>
          <w:rFonts w:eastAsia="Times New Roman" w:cs="Arial"/>
          <w:sz w:val="22"/>
          <w:lang w:eastAsia="sl-SI"/>
        </w:rPr>
      </w:pPr>
    </w:p>
    <w:p w14:paraId="05A42EFA" w14:textId="77777777" w:rsidR="0077559D" w:rsidRPr="00083B88" w:rsidRDefault="0077559D" w:rsidP="0077559D">
      <w:pPr>
        <w:rPr>
          <w:rFonts w:eastAsia="Times New Roman" w:cs="Arial"/>
          <w:sz w:val="22"/>
          <w:lang w:eastAsia="sl-SI"/>
        </w:rPr>
      </w:pPr>
      <w:r w:rsidRPr="00083B88">
        <w:rPr>
          <w:rFonts w:eastAsia="Times New Roman" w:cs="Arial"/>
          <w:sz w:val="22"/>
          <w:lang w:eastAsia="sl-SI"/>
        </w:rPr>
        <w:t>Naročnik bo zavrnil vsakega</w:t>
      </w:r>
      <w:r w:rsidR="005571B4" w:rsidRPr="00083B88">
        <w:rPr>
          <w:rFonts w:eastAsia="Times New Roman" w:cs="Arial"/>
          <w:sz w:val="22"/>
          <w:lang w:eastAsia="sl-SI"/>
        </w:rPr>
        <w:t xml:space="preserve"> naknadno nominiranega</w:t>
      </w:r>
      <w:r w:rsidRPr="00083B88">
        <w:rPr>
          <w:rFonts w:eastAsia="Times New Roman" w:cs="Arial"/>
          <w:sz w:val="22"/>
          <w:lang w:eastAsia="sl-SI"/>
        </w:rPr>
        <w:t xml:space="preserve"> podizvajalca: </w:t>
      </w:r>
    </w:p>
    <w:p w14:paraId="06AAF1AF" w14:textId="11B752B3" w:rsidR="0077559D" w:rsidRPr="00083B88" w:rsidRDefault="0077559D" w:rsidP="3DF3F329">
      <w:pPr>
        <w:numPr>
          <w:ilvl w:val="0"/>
          <w:numId w:val="8"/>
        </w:numPr>
        <w:rPr>
          <w:rFonts w:eastAsia="Times New Roman" w:cs="Arial"/>
          <w:sz w:val="22"/>
          <w:lang w:eastAsia="sl-SI"/>
        </w:rPr>
      </w:pPr>
      <w:r w:rsidRPr="3DF3F329">
        <w:rPr>
          <w:rFonts w:eastAsia="Times New Roman" w:cs="Arial"/>
          <w:sz w:val="22"/>
          <w:lang w:eastAsia="sl-SI"/>
        </w:rPr>
        <w:t>če zanj obstajajo razlogi za izključitev, kot so navedeni v poglavju 9.1</w:t>
      </w:r>
      <w:r w:rsidR="00DE32CE" w:rsidRPr="3DF3F329">
        <w:rPr>
          <w:rFonts w:eastAsia="Times New Roman" w:cs="Arial"/>
          <w:sz w:val="22"/>
          <w:lang w:eastAsia="sl-SI"/>
        </w:rPr>
        <w:t>.1</w:t>
      </w:r>
      <w:r w:rsidRPr="3DF3F329">
        <w:rPr>
          <w:rFonts w:eastAsia="Times New Roman" w:cs="Arial"/>
          <w:sz w:val="22"/>
          <w:lang w:eastAsia="sl-SI"/>
        </w:rPr>
        <w:t xml:space="preserve"> te razpisne dokumentacije ter zahteval zamenjavo, </w:t>
      </w:r>
    </w:p>
    <w:p w14:paraId="67067747" w14:textId="77777777"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če bi to lahko vplivalo na nemoteno izvajanje ali dokončanje del,</w:t>
      </w:r>
    </w:p>
    <w:p w14:paraId="7E1ABB2D" w14:textId="77777777"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 xml:space="preserve">če novi podizvajalec ne izpolnjuje pogojev v zvezi z oddajo javnega naročila. </w:t>
      </w:r>
    </w:p>
    <w:p w14:paraId="628BAC20" w14:textId="77777777" w:rsidR="0077559D" w:rsidRPr="00083B88" w:rsidRDefault="0077559D" w:rsidP="00B22C17">
      <w:pPr>
        <w:rPr>
          <w:rFonts w:eastAsia="Times New Roman" w:cs="Arial"/>
          <w:sz w:val="22"/>
        </w:rPr>
      </w:pPr>
    </w:p>
    <w:p w14:paraId="23572E5B" w14:textId="55D516FC" w:rsidR="0077559D" w:rsidRPr="00083B88" w:rsidRDefault="0077559D" w:rsidP="0077559D">
      <w:pPr>
        <w:rPr>
          <w:rFonts w:eastAsia="Times New Roman" w:cs="Arial"/>
          <w:sz w:val="22"/>
          <w:lang w:eastAsia="sl-SI"/>
        </w:rPr>
      </w:pPr>
      <w:r w:rsidRPr="00083B88">
        <w:rPr>
          <w:rFonts w:eastAsia="Times New Roman" w:cs="Arial"/>
          <w:sz w:val="22"/>
          <w:lang w:eastAsia="sl-SI"/>
        </w:rPr>
        <w:t xml:space="preserve">Le če podizvajalec zahteva neposredno plačilo, se šteje, da je neposredno plačilo podizvajalcu obvezno in obveznost zavezuje tako naročnika kot tudi glavnega izvajalca. Kadar namerava </w:t>
      </w:r>
      <w:r w:rsidR="002E75A9">
        <w:rPr>
          <w:rFonts w:eastAsia="Times New Roman" w:cs="Arial"/>
          <w:sz w:val="22"/>
          <w:lang w:eastAsia="sl-SI"/>
        </w:rPr>
        <w:t>kandidat</w:t>
      </w:r>
      <w:r w:rsidRPr="00083B88">
        <w:rPr>
          <w:rFonts w:eastAsia="Times New Roman" w:cs="Arial"/>
          <w:sz w:val="22"/>
          <w:lang w:eastAsia="sl-SI"/>
        </w:rPr>
        <w:t xml:space="preserve"> izvesti javno naročilo s podizvajalcem, ki zahteva neposredno plačilo v skladu s tem členom, mora:</w:t>
      </w:r>
    </w:p>
    <w:p w14:paraId="629A0DA8" w14:textId="77777777"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glavni izvajalec v pogodbi pooblastiti naročnika, da na podlagi potrjenega računa oziroma situacije s strani glavnega izvajalca neposredno plačuje podizvajalcu,</w:t>
      </w:r>
    </w:p>
    <w:p w14:paraId="4B0AD380" w14:textId="2ABDA76F"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 xml:space="preserve">podizvajalec predložiti soglasje, na podlagi katerega naročnik namesto </w:t>
      </w:r>
      <w:r w:rsidR="002E75A9">
        <w:rPr>
          <w:rFonts w:eastAsia="Times New Roman" w:cs="Arial"/>
          <w:sz w:val="22"/>
          <w:lang w:eastAsia="sl-SI"/>
        </w:rPr>
        <w:t>kandidata</w:t>
      </w:r>
      <w:r w:rsidRPr="00083B88">
        <w:rPr>
          <w:rFonts w:eastAsia="Times New Roman" w:cs="Arial"/>
          <w:sz w:val="22"/>
          <w:lang w:eastAsia="sl-SI"/>
        </w:rPr>
        <w:t xml:space="preserve"> poravna podizvajalčevo terjatev do </w:t>
      </w:r>
      <w:r w:rsidR="002E75A9">
        <w:rPr>
          <w:rFonts w:eastAsia="Times New Roman" w:cs="Arial"/>
          <w:sz w:val="22"/>
          <w:lang w:eastAsia="sl-SI"/>
        </w:rPr>
        <w:t>kandidata</w:t>
      </w:r>
      <w:r w:rsidRPr="00083B88">
        <w:rPr>
          <w:rFonts w:eastAsia="Times New Roman" w:cs="Arial"/>
          <w:sz w:val="22"/>
          <w:lang w:eastAsia="sl-SI"/>
        </w:rPr>
        <w:t>,</w:t>
      </w:r>
    </w:p>
    <w:p w14:paraId="7960BDCC" w14:textId="77777777" w:rsidR="0077559D" w:rsidRPr="00083B88" w:rsidRDefault="0077559D" w:rsidP="00F422CF">
      <w:pPr>
        <w:numPr>
          <w:ilvl w:val="0"/>
          <w:numId w:val="8"/>
        </w:numPr>
        <w:rPr>
          <w:rFonts w:eastAsia="Times New Roman" w:cs="Arial"/>
          <w:sz w:val="22"/>
          <w:lang w:eastAsia="sl-SI"/>
        </w:rPr>
      </w:pPr>
      <w:r w:rsidRPr="00083B88">
        <w:rPr>
          <w:rFonts w:eastAsia="Times New Roman" w:cs="Arial"/>
          <w:sz w:val="22"/>
          <w:lang w:eastAsia="sl-SI"/>
        </w:rPr>
        <w:t>glavni izvajalec svojemu računu ali situaciji priložiti račun ali situacijo podizvajalca, ki ga je predhodno potrdil.</w:t>
      </w:r>
    </w:p>
    <w:p w14:paraId="0F5E3552" w14:textId="77777777" w:rsidR="0077559D" w:rsidRPr="00083B88" w:rsidRDefault="0077559D" w:rsidP="00B22C17">
      <w:pPr>
        <w:rPr>
          <w:rFonts w:eastAsia="Times New Roman" w:cs="Arial"/>
          <w:sz w:val="22"/>
        </w:rPr>
      </w:pPr>
    </w:p>
    <w:p w14:paraId="2C304828" w14:textId="77777777" w:rsidR="0077559D" w:rsidRPr="00083B88" w:rsidRDefault="0077559D" w:rsidP="0077559D">
      <w:pPr>
        <w:rPr>
          <w:rFonts w:eastAsia="Times New Roman" w:cs="Arial"/>
          <w:sz w:val="22"/>
          <w:lang w:eastAsia="sl-SI"/>
        </w:rPr>
      </w:pPr>
      <w:r w:rsidRPr="00083B88">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083B88" w:rsidRDefault="003529CF" w:rsidP="003F7D4F">
      <w:pPr>
        <w:rPr>
          <w:sz w:val="22"/>
        </w:rPr>
      </w:pPr>
    </w:p>
    <w:p w14:paraId="4AB83DD5" w14:textId="7F0E62D3" w:rsidR="00EF75B8" w:rsidRPr="00083B88" w:rsidRDefault="00EF75B8" w:rsidP="003F7D4F">
      <w:pPr>
        <w:rPr>
          <w:sz w:val="22"/>
        </w:rPr>
      </w:pPr>
      <w:r w:rsidRPr="00083B88">
        <w:rPr>
          <w:sz w:val="22"/>
        </w:rPr>
        <w:t xml:space="preserve">Izbrani </w:t>
      </w:r>
      <w:r w:rsidR="002E75A9">
        <w:rPr>
          <w:rFonts w:eastAsia="Times New Roman" w:cs="Arial"/>
          <w:sz w:val="22"/>
          <w:lang w:eastAsia="sl-SI"/>
        </w:rPr>
        <w:t>kandidat</w:t>
      </w:r>
      <w:r w:rsidRPr="00083B88">
        <w:rPr>
          <w:sz w:val="22"/>
        </w:rPr>
        <w:t xml:space="preserve"> v razmerju do naročnika v celoti odgovarja za izvedbo naročila. </w:t>
      </w:r>
    </w:p>
    <w:p w14:paraId="63ADD5CB" w14:textId="1EEFAA2F" w:rsidR="00E100DD" w:rsidRPr="00083B88" w:rsidRDefault="00E100DD" w:rsidP="003F7D4F">
      <w:pPr>
        <w:rPr>
          <w:sz w:val="22"/>
        </w:rPr>
      </w:pPr>
    </w:p>
    <w:p w14:paraId="1EB2099C" w14:textId="619F3858" w:rsidR="003F7D4F" w:rsidRPr="00083B88" w:rsidRDefault="003F7D4F" w:rsidP="003F7D4F">
      <w:pPr>
        <w:pStyle w:val="Naslov3"/>
        <w:rPr>
          <w:sz w:val="22"/>
          <w:szCs w:val="22"/>
        </w:rPr>
      </w:pPr>
      <w:bookmarkStart w:id="200" w:name="_Toc336851757"/>
      <w:bookmarkStart w:id="201" w:name="_Toc336851805"/>
      <w:bookmarkStart w:id="202" w:name="_Toc204945835"/>
      <w:r w:rsidRPr="00083B88">
        <w:rPr>
          <w:sz w:val="22"/>
          <w:szCs w:val="22"/>
        </w:rPr>
        <w:t>Jezik p</w:t>
      </w:r>
      <w:bookmarkEnd w:id="200"/>
      <w:bookmarkEnd w:id="201"/>
      <w:r w:rsidR="00E100DD" w:rsidRPr="00083B88">
        <w:rPr>
          <w:sz w:val="22"/>
          <w:szCs w:val="22"/>
        </w:rPr>
        <w:t>rijave</w:t>
      </w:r>
      <w:bookmarkEnd w:id="202"/>
    </w:p>
    <w:p w14:paraId="2F277147" w14:textId="187B0E5E" w:rsidR="002C035F" w:rsidRPr="00083B88" w:rsidRDefault="002C035F" w:rsidP="003F7D4F">
      <w:pPr>
        <w:rPr>
          <w:sz w:val="22"/>
        </w:rPr>
      </w:pPr>
      <w:r w:rsidRPr="00083B88">
        <w:rPr>
          <w:sz w:val="22"/>
        </w:rPr>
        <w:t xml:space="preserve">Postopek javnega naročanja poteka v slovenskem jeziku. </w:t>
      </w:r>
      <w:r w:rsidR="003F7D4F" w:rsidRPr="00083B88">
        <w:rPr>
          <w:sz w:val="22"/>
        </w:rPr>
        <w:t>Vsi dokumenti v zvezi s p</w:t>
      </w:r>
      <w:r w:rsidR="00E100DD" w:rsidRPr="00083B88">
        <w:rPr>
          <w:sz w:val="22"/>
        </w:rPr>
        <w:t>rijavo</w:t>
      </w:r>
      <w:r w:rsidR="003F7D4F" w:rsidRPr="00083B88">
        <w:rPr>
          <w:sz w:val="22"/>
        </w:rPr>
        <w:t xml:space="preserve"> </w:t>
      </w:r>
      <w:r w:rsidR="002A367F" w:rsidRPr="00083B88">
        <w:rPr>
          <w:sz w:val="22"/>
        </w:rPr>
        <w:t>morajo biti v slovenskem jeziku</w:t>
      </w:r>
      <w:r w:rsidRPr="00083B88">
        <w:rPr>
          <w:sz w:val="22"/>
        </w:rPr>
        <w:t xml:space="preserve">. </w:t>
      </w:r>
    </w:p>
    <w:p w14:paraId="73C1AF46" w14:textId="0588DDBD" w:rsidR="00227C54" w:rsidRPr="00FE2DE1" w:rsidRDefault="00227C54" w:rsidP="3DF3F329">
      <w:pPr>
        <w:pStyle w:val="Naslov1"/>
        <w:tabs>
          <w:tab w:val="num" w:pos="360"/>
        </w:tabs>
        <w:rPr>
          <w:rFonts w:eastAsia="Arial" w:cs="Arial"/>
          <w:sz w:val="22"/>
          <w:szCs w:val="22"/>
          <w:u w:val="single"/>
        </w:rPr>
      </w:pPr>
      <w:bookmarkStart w:id="203" w:name="_Toc177459621"/>
      <w:bookmarkStart w:id="204" w:name="_Toc204945836"/>
      <w:r w:rsidRPr="3DF3F329">
        <w:rPr>
          <w:caps w:val="0"/>
          <w:sz w:val="22"/>
          <w:szCs w:val="22"/>
        </w:rPr>
        <w:t>SKLENITEV KROVNE POGODBE IN POGODBE</w:t>
      </w:r>
      <w:bookmarkEnd w:id="203"/>
      <w:bookmarkEnd w:id="204"/>
      <w:r w:rsidRPr="3DF3F329">
        <w:rPr>
          <w:caps w:val="0"/>
          <w:sz w:val="22"/>
          <w:szCs w:val="22"/>
        </w:rPr>
        <w:t xml:space="preserve"> </w:t>
      </w:r>
    </w:p>
    <w:p w14:paraId="516D69A4" w14:textId="7A5F0362" w:rsidR="007D05F5" w:rsidRPr="007D05F5" w:rsidRDefault="04F1466E" w:rsidP="3DF3F329">
      <w:pPr>
        <w:spacing w:line="0" w:lineRule="atLeast"/>
        <w:rPr>
          <w:rFonts w:cs="Arial"/>
          <w:b/>
          <w:bCs/>
          <w:sz w:val="22"/>
        </w:rPr>
      </w:pPr>
      <w:r w:rsidRPr="3DF3F329">
        <w:rPr>
          <w:sz w:val="22"/>
        </w:rPr>
        <w:t xml:space="preserve">Del dokumentacije je tudi </w:t>
      </w:r>
      <w:r w:rsidRPr="3DF3F329">
        <w:rPr>
          <w:b/>
          <w:bCs/>
          <w:sz w:val="22"/>
        </w:rPr>
        <w:t xml:space="preserve">Krovna pogodba </w:t>
      </w:r>
      <w:r w:rsidR="00A5450C" w:rsidRPr="3DF3F329">
        <w:rPr>
          <w:b/>
          <w:bCs/>
          <w:sz w:val="22"/>
        </w:rPr>
        <w:t>GOJ 2026</w:t>
      </w:r>
      <w:r w:rsidRPr="3DF3F329">
        <w:rPr>
          <w:b/>
          <w:bCs/>
          <w:sz w:val="22"/>
        </w:rPr>
        <w:t xml:space="preserve">: </w:t>
      </w:r>
      <w:r w:rsidRPr="3DF3F329">
        <w:rPr>
          <w:sz w:val="22"/>
        </w:rPr>
        <w:t xml:space="preserve">Storitve </w:t>
      </w:r>
      <w:r w:rsidR="001D1D1F" w:rsidRPr="3DF3F329">
        <w:rPr>
          <w:sz w:val="22"/>
        </w:rPr>
        <w:t>gojitvenih, varstvenih in drugih del, ki so potrebna za zagotavljanje ekoloških funkcij v gozdovih</w:t>
      </w:r>
      <w:r w:rsidRPr="3DF3F329">
        <w:rPr>
          <w:sz w:val="22"/>
        </w:rPr>
        <w:t>. Pogodb</w:t>
      </w:r>
      <w:r w:rsidR="3C08F8BA" w:rsidRPr="3DF3F329">
        <w:rPr>
          <w:sz w:val="22"/>
        </w:rPr>
        <w:t>a</w:t>
      </w:r>
      <w:r w:rsidR="01CFDA6A" w:rsidRPr="3DF3F329">
        <w:rPr>
          <w:sz w:val="22"/>
        </w:rPr>
        <w:t xml:space="preserve"> </w:t>
      </w:r>
      <w:r w:rsidRPr="3DF3F329">
        <w:rPr>
          <w:sz w:val="22"/>
        </w:rPr>
        <w:t xml:space="preserve">določa splošne pravice in dolžnosti naročnika in </w:t>
      </w:r>
      <w:r w:rsidR="03672934" w:rsidRPr="3DF3F329">
        <w:rPr>
          <w:rFonts w:eastAsia="Times New Roman" w:cs="Arial"/>
          <w:sz w:val="22"/>
          <w:lang w:eastAsia="sl-SI"/>
        </w:rPr>
        <w:t>kandidata</w:t>
      </w:r>
      <w:r w:rsidRPr="3DF3F329">
        <w:rPr>
          <w:sz w:val="22"/>
        </w:rPr>
        <w:t xml:space="preserve"> kot pogodbenih strank. Splošne pravice in dolžnosti iz te pogodbe med pogodbenima strankama veljajo oz. ostajajo enake več čas veljavnosti DNS ter nadalje ves čas do popolne izpolnitve zadnje izmed obveznosti po pogodbi o izvedbi posameznega naročila. </w:t>
      </w:r>
      <w:r w:rsidRPr="3DF3F329">
        <w:rPr>
          <w:b/>
          <w:bCs/>
          <w:sz w:val="22"/>
        </w:rPr>
        <w:t>Kandidat  oz. glavni kandidat (slednje v primeru skupne prijave s partnerji) se</w:t>
      </w:r>
      <w:r w:rsidR="018AEC79" w:rsidRPr="3DF3F329">
        <w:rPr>
          <w:b/>
          <w:bCs/>
          <w:sz w:val="22"/>
        </w:rPr>
        <w:t xml:space="preserve"> s predložitvijo prijave strinja </w:t>
      </w:r>
      <w:r w:rsidR="23C17BD9" w:rsidRPr="3DF3F329">
        <w:rPr>
          <w:b/>
          <w:bCs/>
          <w:sz w:val="22"/>
        </w:rPr>
        <w:t>s</w:t>
      </w:r>
      <w:r w:rsidR="018AEC79" w:rsidRPr="3DF3F329">
        <w:rPr>
          <w:b/>
          <w:bCs/>
          <w:sz w:val="22"/>
        </w:rPr>
        <w:t xml:space="preserve"> celotno vsebino Krovne pogodbe </w:t>
      </w:r>
      <w:r w:rsidR="00A5450C" w:rsidRPr="3DF3F329">
        <w:rPr>
          <w:b/>
          <w:bCs/>
          <w:sz w:val="22"/>
        </w:rPr>
        <w:t>GOJ 2026</w:t>
      </w:r>
      <w:r w:rsidR="018AEC79" w:rsidRPr="3DF3F329">
        <w:rPr>
          <w:b/>
          <w:bCs/>
          <w:sz w:val="22"/>
        </w:rPr>
        <w:t xml:space="preserve"> za posamezno kategorijo za katero podaja prijavo</w:t>
      </w:r>
      <w:r w:rsidR="7DD0C354" w:rsidRPr="3DF3F329">
        <w:rPr>
          <w:b/>
          <w:bCs/>
          <w:sz w:val="22"/>
        </w:rPr>
        <w:t>.</w:t>
      </w:r>
    </w:p>
    <w:p w14:paraId="01EAF1B8" w14:textId="77777777" w:rsidR="00227C54" w:rsidRPr="00227C54" w:rsidRDefault="00227C54" w:rsidP="00227C54">
      <w:pPr>
        <w:spacing w:line="0" w:lineRule="atLeast"/>
        <w:rPr>
          <w:sz w:val="22"/>
        </w:rPr>
      </w:pPr>
    </w:p>
    <w:p w14:paraId="2D47C921" w14:textId="1E608689" w:rsidR="00227C54" w:rsidRDefault="3C08F8BA" w:rsidP="6A702C4A">
      <w:pPr>
        <w:spacing w:line="0" w:lineRule="atLeast"/>
        <w:rPr>
          <w:sz w:val="22"/>
        </w:rPr>
      </w:pPr>
      <w:r w:rsidRPr="6A702C4A">
        <w:rPr>
          <w:sz w:val="22"/>
        </w:rPr>
        <w:lastRenderedPageBreak/>
        <w:t xml:space="preserve">Naročnik bo </w:t>
      </w:r>
      <w:r w:rsidR="363C6ED4" w:rsidRPr="6A702C4A">
        <w:rPr>
          <w:sz w:val="22"/>
        </w:rPr>
        <w:t>obseg</w:t>
      </w:r>
      <w:r w:rsidR="0017345D">
        <w:rPr>
          <w:sz w:val="22"/>
        </w:rPr>
        <w:t xml:space="preserve"> </w:t>
      </w:r>
      <w:r w:rsidR="00A24CCB">
        <w:rPr>
          <w:sz w:val="22"/>
        </w:rPr>
        <w:t>javnega</w:t>
      </w:r>
      <w:r w:rsidR="363C6ED4" w:rsidRPr="6A702C4A">
        <w:rPr>
          <w:sz w:val="22"/>
        </w:rPr>
        <w:t xml:space="preserve"> naročila</w:t>
      </w:r>
      <w:r w:rsidR="00A24CCB">
        <w:rPr>
          <w:sz w:val="22"/>
        </w:rPr>
        <w:t>, ki se izvede v drugi fazi</w:t>
      </w:r>
      <w:r w:rsidR="2A529FB4" w:rsidRPr="6A702C4A">
        <w:rPr>
          <w:sz w:val="22"/>
        </w:rPr>
        <w:t xml:space="preserve"> določil v</w:t>
      </w:r>
      <w:r w:rsidRPr="6A702C4A">
        <w:rPr>
          <w:sz w:val="22"/>
        </w:rPr>
        <w:t xml:space="preserve"> vsakokratnem povabilu k oddaji ponudbe</w:t>
      </w:r>
      <w:r w:rsidR="04F1466E" w:rsidRPr="6A702C4A">
        <w:rPr>
          <w:sz w:val="22"/>
        </w:rPr>
        <w:t xml:space="preserve"> </w:t>
      </w:r>
      <w:r w:rsidRPr="6A702C4A">
        <w:rPr>
          <w:sz w:val="22"/>
        </w:rPr>
        <w:t>(</w:t>
      </w:r>
      <w:r w:rsidR="3C25FECC" w:rsidRPr="6A702C4A">
        <w:rPr>
          <w:sz w:val="22"/>
        </w:rPr>
        <w:t xml:space="preserve">II. </w:t>
      </w:r>
      <w:r w:rsidR="04F1466E" w:rsidRPr="6A702C4A">
        <w:rPr>
          <w:sz w:val="22"/>
        </w:rPr>
        <w:t>faz</w:t>
      </w:r>
      <w:r w:rsidRPr="6A702C4A">
        <w:rPr>
          <w:sz w:val="22"/>
        </w:rPr>
        <w:t>a</w:t>
      </w:r>
      <w:r w:rsidR="04F1466E" w:rsidRPr="6A702C4A">
        <w:rPr>
          <w:sz w:val="22"/>
        </w:rPr>
        <w:t xml:space="preserve"> oddaje javnega naročila</w:t>
      </w:r>
      <w:r w:rsidRPr="6A702C4A">
        <w:rPr>
          <w:sz w:val="22"/>
        </w:rPr>
        <w:t>)</w:t>
      </w:r>
      <w:r w:rsidR="04F1466E" w:rsidRPr="6A702C4A">
        <w:rPr>
          <w:sz w:val="22"/>
        </w:rPr>
        <w:t xml:space="preserve">, </w:t>
      </w:r>
      <w:r w:rsidR="4FED2CF5" w:rsidRPr="6A702C4A">
        <w:rPr>
          <w:sz w:val="22"/>
        </w:rPr>
        <w:t>in sicer se s povabilom k oddaji ponudbe določijo vsebine navedene v nadaljevanju</w:t>
      </w:r>
      <w:r w:rsidR="2A529FB4" w:rsidRPr="6A702C4A">
        <w:rPr>
          <w:sz w:val="22"/>
        </w:rPr>
        <w:t xml:space="preserve">: </w:t>
      </w:r>
    </w:p>
    <w:p w14:paraId="608F5AF9" w14:textId="77777777" w:rsidR="005E5D1B" w:rsidRDefault="005E5D1B" w:rsidP="00227C54">
      <w:pPr>
        <w:spacing w:line="0" w:lineRule="atLeast"/>
        <w:rPr>
          <w:sz w:val="22"/>
        </w:rPr>
      </w:pPr>
    </w:p>
    <w:p w14:paraId="14BCDBEA" w14:textId="47EAD093" w:rsidR="005E5D1B" w:rsidRPr="00B95ABE" w:rsidRDefault="005E5D1B" w:rsidP="00F422CF">
      <w:pPr>
        <w:pStyle w:val="Odstavekseznama"/>
        <w:numPr>
          <w:ilvl w:val="0"/>
          <w:numId w:val="17"/>
        </w:numPr>
        <w:spacing w:line="0" w:lineRule="atLeast"/>
        <w:rPr>
          <w:rFonts w:cs="Arial"/>
          <w:sz w:val="22"/>
        </w:rPr>
      </w:pPr>
      <w:r w:rsidRPr="00B95ABE">
        <w:rPr>
          <w:rFonts w:cs="Arial"/>
          <w:sz w:val="22"/>
        </w:rPr>
        <w:t>količina storitev javnega naročila</w:t>
      </w:r>
      <w:r w:rsidR="00B95ABE">
        <w:rPr>
          <w:rFonts w:cs="Arial"/>
          <w:sz w:val="22"/>
        </w:rPr>
        <w:t>;</w:t>
      </w:r>
    </w:p>
    <w:p w14:paraId="2C4D641F" w14:textId="01BA95FB" w:rsidR="005E5D1B" w:rsidRPr="00B95ABE" w:rsidRDefault="005E5D1B" w:rsidP="00F422CF">
      <w:pPr>
        <w:pStyle w:val="Odstavekseznama"/>
        <w:numPr>
          <w:ilvl w:val="0"/>
          <w:numId w:val="17"/>
        </w:numPr>
        <w:spacing w:line="0" w:lineRule="atLeast"/>
        <w:rPr>
          <w:rFonts w:cs="Arial"/>
          <w:sz w:val="22"/>
        </w:rPr>
      </w:pPr>
      <w:r w:rsidRPr="00B95ABE">
        <w:rPr>
          <w:rFonts w:cs="Arial"/>
          <w:sz w:val="22"/>
        </w:rPr>
        <w:t>odločbe Zavoda za gozdove Slovenije (dalje: ZGS), delovni nalogi ali drugi akti, na podlagi katerih se izvajajo storitve javnega naročila</w:t>
      </w:r>
      <w:r w:rsidR="00B95ABE">
        <w:rPr>
          <w:rFonts w:cs="Arial"/>
          <w:sz w:val="22"/>
        </w:rPr>
        <w:t>;</w:t>
      </w:r>
    </w:p>
    <w:p w14:paraId="3006B102" w14:textId="17424C22" w:rsidR="005E5D1B" w:rsidRPr="00B95ABE" w:rsidRDefault="005E5D1B" w:rsidP="00F422CF">
      <w:pPr>
        <w:pStyle w:val="Odstavekseznama"/>
        <w:numPr>
          <w:ilvl w:val="0"/>
          <w:numId w:val="17"/>
        </w:numPr>
        <w:spacing w:line="0" w:lineRule="atLeast"/>
        <w:rPr>
          <w:rFonts w:cs="Arial"/>
          <w:sz w:val="22"/>
        </w:rPr>
      </w:pPr>
      <w:r w:rsidRPr="00B95ABE">
        <w:rPr>
          <w:rFonts w:cs="Arial"/>
          <w:sz w:val="22"/>
        </w:rPr>
        <w:t>pogodbeni rok za dokončanje vseh pogodbenih obveznosti</w:t>
      </w:r>
      <w:r w:rsidR="00B95ABE">
        <w:rPr>
          <w:rFonts w:cs="Arial"/>
          <w:sz w:val="22"/>
        </w:rPr>
        <w:t>;</w:t>
      </w:r>
    </w:p>
    <w:p w14:paraId="0BC178F7" w14:textId="7702EF14" w:rsidR="005E5D1B" w:rsidRPr="00B95ABE" w:rsidRDefault="005E5D1B" w:rsidP="00F422CF">
      <w:pPr>
        <w:pStyle w:val="Odstavekseznama"/>
        <w:numPr>
          <w:ilvl w:val="0"/>
          <w:numId w:val="17"/>
        </w:numPr>
        <w:spacing w:line="0" w:lineRule="atLeast"/>
        <w:rPr>
          <w:rFonts w:cs="Arial"/>
          <w:sz w:val="22"/>
        </w:rPr>
      </w:pPr>
      <w:r w:rsidRPr="00B95ABE">
        <w:rPr>
          <w:rFonts w:cs="Arial"/>
          <w:sz w:val="22"/>
        </w:rPr>
        <w:t xml:space="preserve">podatke o podizvajalcih, v kolikor jih je </w:t>
      </w:r>
      <w:r w:rsidR="002E75A9">
        <w:rPr>
          <w:rFonts w:eastAsia="Times New Roman" w:cs="Arial"/>
          <w:sz w:val="22"/>
          <w:lang w:eastAsia="sl-SI"/>
        </w:rPr>
        <w:t>kandidat</w:t>
      </w:r>
      <w:r w:rsidR="002E75A9" w:rsidRPr="00B95ABE">
        <w:rPr>
          <w:rFonts w:cs="Arial"/>
          <w:sz w:val="22"/>
        </w:rPr>
        <w:t xml:space="preserve"> </w:t>
      </w:r>
      <w:r w:rsidRPr="00B95ABE">
        <w:rPr>
          <w:rFonts w:cs="Arial"/>
          <w:sz w:val="22"/>
        </w:rPr>
        <w:t>priglasil pred izdajo odločitve o oddaji javnega naročila</w:t>
      </w:r>
      <w:r w:rsidR="00B95ABE">
        <w:rPr>
          <w:rFonts w:cs="Arial"/>
          <w:sz w:val="22"/>
        </w:rPr>
        <w:t>;</w:t>
      </w:r>
    </w:p>
    <w:p w14:paraId="184A4A0A" w14:textId="0B897BD4" w:rsidR="005E5D1B" w:rsidRPr="00B95ABE" w:rsidRDefault="005E5D1B" w:rsidP="00F422CF">
      <w:pPr>
        <w:pStyle w:val="Odstavekseznama"/>
        <w:numPr>
          <w:ilvl w:val="0"/>
          <w:numId w:val="17"/>
        </w:numPr>
        <w:spacing w:line="0" w:lineRule="atLeast"/>
        <w:rPr>
          <w:rFonts w:cs="Arial"/>
          <w:sz w:val="22"/>
        </w:rPr>
      </w:pPr>
      <w:r w:rsidRPr="00B95ABE">
        <w:rPr>
          <w:rFonts w:cs="Arial"/>
          <w:sz w:val="22"/>
        </w:rPr>
        <w:t>% del, ki jih bo izvedel priglašeni podizvajalec v posameznem naročilu;</w:t>
      </w:r>
    </w:p>
    <w:p w14:paraId="75071ED9" w14:textId="730FBA97" w:rsidR="005E5D1B" w:rsidRPr="00B95ABE" w:rsidRDefault="005E5D1B" w:rsidP="00F422CF">
      <w:pPr>
        <w:pStyle w:val="Odstavekseznama"/>
        <w:numPr>
          <w:ilvl w:val="0"/>
          <w:numId w:val="17"/>
        </w:numPr>
        <w:spacing w:line="0" w:lineRule="atLeast"/>
        <w:rPr>
          <w:rFonts w:cs="Arial"/>
          <w:sz w:val="22"/>
        </w:rPr>
      </w:pPr>
      <w:r w:rsidRPr="00B95ABE">
        <w:rPr>
          <w:rFonts w:cs="Arial"/>
          <w:sz w:val="22"/>
        </w:rPr>
        <w:t>morebiti zahtevano strokovno sposobnost (dina</w:t>
      </w:r>
      <w:r w:rsidRPr="00090F2E">
        <w:rPr>
          <w:rFonts w:cs="Arial"/>
          <w:sz w:val="22"/>
          <w:vertAlign w:val="superscript"/>
        </w:rPr>
        <w:t>m</w:t>
      </w:r>
      <w:r w:rsidRPr="00B95ABE">
        <w:rPr>
          <w:rFonts w:cs="Arial"/>
          <w:sz w:val="22"/>
        </w:rPr>
        <w:t>iko del/dan) ter</w:t>
      </w:r>
    </w:p>
    <w:p w14:paraId="4A4998C8" w14:textId="7D9A474F" w:rsidR="004A0CA9" w:rsidRDefault="005E5D1B" w:rsidP="00F422CF">
      <w:pPr>
        <w:pStyle w:val="Odstavekseznama"/>
        <w:numPr>
          <w:ilvl w:val="0"/>
          <w:numId w:val="17"/>
        </w:numPr>
        <w:spacing w:line="0" w:lineRule="atLeast"/>
        <w:rPr>
          <w:rFonts w:cs="Arial"/>
          <w:sz w:val="22"/>
        </w:rPr>
      </w:pPr>
      <w:r w:rsidRPr="00B95ABE">
        <w:rPr>
          <w:rFonts w:cs="Arial"/>
          <w:sz w:val="22"/>
        </w:rPr>
        <w:t xml:space="preserve">ponudbeno ceno </w:t>
      </w:r>
      <w:r w:rsidR="0090667C">
        <w:rPr>
          <w:rFonts w:cs="Arial"/>
          <w:sz w:val="22"/>
        </w:rPr>
        <w:t xml:space="preserve">in sicer €/EM </w:t>
      </w:r>
      <w:r w:rsidRPr="00B95ABE">
        <w:rPr>
          <w:rFonts w:cs="Arial"/>
          <w:sz w:val="22"/>
        </w:rPr>
        <w:t xml:space="preserve"> brez DDV/ poda sam </w:t>
      </w:r>
      <w:r w:rsidR="002E75A9">
        <w:rPr>
          <w:rFonts w:eastAsia="Times New Roman" w:cs="Arial"/>
          <w:sz w:val="22"/>
          <w:lang w:eastAsia="sl-SI"/>
        </w:rPr>
        <w:t>kandidat</w:t>
      </w:r>
      <w:r w:rsidRPr="00B95ABE">
        <w:rPr>
          <w:rFonts w:cs="Arial"/>
          <w:sz w:val="22"/>
        </w:rPr>
        <w:t xml:space="preserve"> v svoji ponudbi</w:t>
      </w:r>
      <w:r w:rsidR="004A0CA9">
        <w:rPr>
          <w:rFonts w:cs="Arial"/>
          <w:sz w:val="22"/>
        </w:rPr>
        <w:t>,</w:t>
      </w:r>
    </w:p>
    <w:p w14:paraId="2D375408" w14:textId="5273E3EC" w:rsidR="005E5D1B" w:rsidRPr="00B95ABE" w:rsidRDefault="004A0CA9" w:rsidP="00F422CF">
      <w:pPr>
        <w:pStyle w:val="Odstavekseznama"/>
        <w:numPr>
          <w:ilvl w:val="0"/>
          <w:numId w:val="17"/>
        </w:numPr>
        <w:spacing w:line="0" w:lineRule="atLeast"/>
        <w:rPr>
          <w:rFonts w:cs="Arial"/>
          <w:sz w:val="22"/>
        </w:rPr>
      </w:pPr>
      <w:r>
        <w:rPr>
          <w:rFonts w:cs="Arial"/>
          <w:sz w:val="22"/>
        </w:rPr>
        <w:t xml:space="preserve">finančna zavarovanja za dobro izvedbo pogodbenih obveznosti če so ta </w:t>
      </w:r>
      <w:r w:rsidR="009F1AE5">
        <w:rPr>
          <w:rFonts w:cs="Arial"/>
          <w:sz w:val="22"/>
        </w:rPr>
        <w:t>zahtevana</w:t>
      </w:r>
      <w:r w:rsidR="005E5D1B" w:rsidRPr="00B95ABE">
        <w:rPr>
          <w:rFonts w:cs="Arial"/>
          <w:sz w:val="22"/>
        </w:rPr>
        <w:t>.</w:t>
      </w:r>
    </w:p>
    <w:p w14:paraId="7B3AF213" w14:textId="77777777" w:rsidR="004A0CA9" w:rsidRDefault="004A0CA9" w:rsidP="004A0CA9">
      <w:pPr>
        <w:spacing w:line="0" w:lineRule="atLeast"/>
        <w:rPr>
          <w:sz w:val="22"/>
        </w:rPr>
      </w:pPr>
    </w:p>
    <w:p w14:paraId="7A17EB53" w14:textId="5EC8C738" w:rsidR="004A0CA9" w:rsidRPr="004A0CA9" w:rsidRDefault="004A0CA9" w:rsidP="004A0CA9">
      <w:pPr>
        <w:spacing w:line="0" w:lineRule="atLeast"/>
        <w:rPr>
          <w:sz w:val="22"/>
        </w:rPr>
      </w:pPr>
      <w:r w:rsidRPr="004A0CA9">
        <w:rPr>
          <w:sz w:val="22"/>
        </w:rPr>
        <w:t>Naročnik bo v drugi fazi za vsako posamezno javno naročilo sprejel odločitev, ki jo bo objavil na Portalu javnih naročil</w:t>
      </w:r>
      <w:r w:rsidR="13CEF14F" w:rsidRPr="23B835C0">
        <w:rPr>
          <w:sz w:val="22"/>
        </w:rPr>
        <w:t xml:space="preserve"> in v svojem informacijskem sistemu</w:t>
      </w:r>
      <w:r w:rsidRPr="004A0CA9">
        <w:rPr>
          <w:sz w:val="22"/>
        </w:rPr>
        <w:t>.</w:t>
      </w:r>
    </w:p>
    <w:p w14:paraId="3E9F91A5" w14:textId="77777777" w:rsidR="005E5D1B" w:rsidRPr="005E5D1B" w:rsidRDefault="005E5D1B" w:rsidP="005E5D1B">
      <w:pPr>
        <w:spacing w:line="0" w:lineRule="atLeast"/>
        <w:rPr>
          <w:rFonts w:cs="Arial"/>
          <w:sz w:val="22"/>
        </w:rPr>
      </w:pPr>
    </w:p>
    <w:p w14:paraId="6ED75BD8" w14:textId="23EA2DA6" w:rsidR="00227C54" w:rsidRPr="00C0208D" w:rsidRDefault="00227C54" w:rsidP="276C6BB0">
      <w:pPr>
        <w:spacing w:line="0" w:lineRule="atLeast"/>
        <w:rPr>
          <w:rFonts w:cs="Arial"/>
          <w:b/>
          <w:sz w:val="22"/>
        </w:rPr>
      </w:pPr>
      <w:r w:rsidRPr="276C6BB0">
        <w:rPr>
          <w:b/>
          <w:bCs/>
          <w:sz w:val="22"/>
        </w:rPr>
        <w:t>Pogodbeni stranki v zvezi z oddajo posameznega javnega naročila ne bosta vsakokrat podpisovali</w:t>
      </w:r>
      <w:r w:rsidR="004A0CA9" w:rsidRPr="276C6BB0">
        <w:rPr>
          <w:b/>
          <w:bCs/>
          <w:sz w:val="22"/>
        </w:rPr>
        <w:t xml:space="preserve"> </w:t>
      </w:r>
      <w:r w:rsidRPr="276C6BB0">
        <w:rPr>
          <w:b/>
          <w:bCs/>
          <w:sz w:val="22"/>
        </w:rPr>
        <w:t>pogodb</w:t>
      </w:r>
      <w:r w:rsidR="004A0CA9" w:rsidRPr="276C6BB0">
        <w:rPr>
          <w:b/>
          <w:bCs/>
          <w:sz w:val="22"/>
        </w:rPr>
        <w:t xml:space="preserve">e za </w:t>
      </w:r>
      <w:r w:rsidR="00C0208D" w:rsidRPr="276C6BB0">
        <w:rPr>
          <w:rFonts w:cs="Arial"/>
          <w:b/>
          <w:bCs/>
          <w:sz w:val="22"/>
        </w:rPr>
        <w:t>iz</w:t>
      </w:r>
      <w:r w:rsidR="004A0CA9" w:rsidRPr="276C6BB0">
        <w:rPr>
          <w:rFonts w:cs="Arial"/>
          <w:b/>
          <w:bCs/>
          <w:sz w:val="22"/>
        </w:rPr>
        <w:t>vedbo posamičnega naročila, temveč se šteje, da je</w:t>
      </w:r>
      <w:r w:rsidR="00ED50BE">
        <w:rPr>
          <w:rFonts w:cs="Arial"/>
          <w:b/>
          <w:bCs/>
          <w:sz w:val="22"/>
        </w:rPr>
        <w:t xml:space="preserve"> izbrani kandidat </w:t>
      </w:r>
      <w:r w:rsidR="004A0CA9" w:rsidRPr="276C6BB0">
        <w:rPr>
          <w:rFonts w:cs="Arial"/>
          <w:b/>
          <w:bCs/>
          <w:sz w:val="22"/>
        </w:rPr>
        <w:t xml:space="preserve">za izvedbo posamičnega naročila </w:t>
      </w:r>
      <w:r w:rsidR="00ED50BE">
        <w:rPr>
          <w:rFonts w:cs="Arial"/>
          <w:b/>
          <w:bCs/>
          <w:sz w:val="22"/>
        </w:rPr>
        <w:t>z oddajo ponudbe sprejel pogoje naročila določene v posamičnem povabilu k oddaji naročila. Izbrani ponudnik bo storitve opravil upoštevajoč določila krovne pogodbe in zahtev iz vsakokratnega povabila k oddaji ponudbe.</w:t>
      </w:r>
      <w:r w:rsidR="00ED50BE" w:rsidRPr="276C6BB0" w:rsidDel="00ED50BE">
        <w:rPr>
          <w:rFonts w:cs="Arial"/>
          <w:b/>
          <w:bCs/>
          <w:sz w:val="22"/>
        </w:rPr>
        <w:t xml:space="preserve"> </w:t>
      </w:r>
    </w:p>
    <w:p w14:paraId="1EE213A5" w14:textId="32CE48FC" w:rsidR="008B6487" w:rsidRPr="00083B88" w:rsidRDefault="00C0208D" w:rsidP="008B6487">
      <w:pPr>
        <w:pStyle w:val="Naslov1"/>
        <w:rPr>
          <w:sz w:val="22"/>
          <w:szCs w:val="22"/>
        </w:rPr>
      </w:pPr>
      <w:bookmarkStart w:id="205" w:name="_Toc467133897"/>
      <w:bookmarkStart w:id="206" w:name="_Toc467501214"/>
      <w:bookmarkStart w:id="207" w:name="_Toc336851764"/>
      <w:bookmarkStart w:id="208" w:name="_Toc336851812"/>
      <w:bookmarkStart w:id="209" w:name="_Toc204945837"/>
      <w:bookmarkEnd w:id="205"/>
      <w:bookmarkEnd w:id="206"/>
      <w:r>
        <w:rPr>
          <w:caps w:val="0"/>
          <w:sz w:val="22"/>
          <w:szCs w:val="22"/>
        </w:rPr>
        <w:t>P</w:t>
      </w:r>
      <w:r w:rsidR="003154A8" w:rsidRPr="00083B88">
        <w:rPr>
          <w:caps w:val="0"/>
          <w:sz w:val="22"/>
          <w:szCs w:val="22"/>
        </w:rPr>
        <w:t>RAVNO VARSTVO</w:t>
      </w:r>
      <w:bookmarkEnd w:id="207"/>
      <w:bookmarkEnd w:id="208"/>
      <w:bookmarkEnd w:id="209"/>
    </w:p>
    <w:p w14:paraId="72E4FEFA" w14:textId="5C340BA8" w:rsidR="0014274B" w:rsidRPr="0014274B" w:rsidRDefault="0014274B" w:rsidP="77FEA0F6">
      <w:pPr>
        <w:spacing w:line="0" w:lineRule="atLeast"/>
        <w:rPr>
          <w:rFonts w:cs="Arial"/>
          <w:sz w:val="22"/>
        </w:rPr>
      </w:pPr>
      <w:r w:rsidRPr="77FEA0F6">
        <w:rPr>
          <w:rFonts w:cs="Arial"/>
          <w:sz w:val="22"/>
        </w:rPr>
        <w:t xml:space="preserve">Zahtevek za revizijo, ki se nanaša na vsebino objave in/ali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kandidata, pri čemer se lahko zahtevek za revizijo nanaša na spremenjeno, dopolnjeno ali pojasnjeno vsebino objave ali dokumentacije ali z njim neposredno povezano navedbo v prvotni objavi ali dokumentaciji. Zahtevka za revizijo ni dopustno vložiti po roku za prejem prijav. </w:t>
      </w:r>
      <w:bookmarkStart w:id="210" w:name="_Hlk200632271"/>
      <w:r w:rsidRPr="77FEA0F6">
        <w:rPr>
          <w:rFonts w:cs="Arial"/>
          <w:sz w:val="22"/>
        </w:rPr>
        <w:t>Takso v višini 4.000 eurov mora vlagatelj plačati na transakcijski račun Ministrstva za finance, številka SI56 0110 0100 0358 802, odprt pri Banki Slovenije, Slovenska 35, 1505 Ljubljana, Slovenija, SWIFT KODA: BSLJSI2X; IBAN:SI56011001000</w:t>
      </w:r>
      <w:r w:rsidR="00616930" w:rsidRPr="77FEA0F6">
        <w:rPr>
          <w:rFonts w:cs="Arial"/>
          <w:sz w:val="22"/>
        </w:rPr>
        <w:t>xxx</w:t>
      </w:r>
      <w:r w:rsidR="006D5760" w:rsidRPr="77FEA0F6">
        <w:rPr>
          <w:rFonts w:cs="Arial"/>
          <w:sz w:val="22"/>
        </w:rPr>
        <w:t>xx</w:t>
      </w:r>
      <w:r w:rsidR="00616930" w:rsidRPr="77FEA0F6">
        <w:rPr>
          <w:rFonts w:cs="Arial"/>
          <w:sz w:val="22"/>
        </w:rPr>
        <w:t>x</w:t>
      </w:r>
      <w:r w:rsidR="00B3483C">
        <w:rPr>
          <w:rFonts w:cs="Arial"/>
          <w:sz w:val="22"/>
        </w:rPr>
        <w:t xml:space="preserve"> </w:t>
      </w:r>
      <w:r w:rsidR="00B3483C" w:rsidRPr="00B3483C">
        <w:rPr>
          <w:rFonts w:cs="Arial"/>
          <w:i/>
          <w:iCs/>
          <w:sz w:val="22"/>
        </w:rPr>
        <w:t xml:space="preserve">(namesto zadnjih številk </w:t>
      </w:r>
      <w:r w:rsidR="00AE197F">
        <w:rPr>
          <w:rFonts w:cs="Arial"/>
          <w:i/>
          <w:iCs/>
          <w:sz w:val="22"/>
        </w:rPr>
        <w:t>se doda</w:t>
      </w:r>
      <w:r w:rsidR="00B3483C" w:rsidRPr="00B3483C">
        <w:rPr>
          <w:rFonts w:cs="Arial"/>
          <w:i/>
          <w:iCs/>
          <w:sz w:val="22"/>
        </w:rPr>
        <w:t xml:space="preserve"> št. objave na portalu JN</w:t>
      </w:r>
      <w:r w:rsidR="00B3483C">
        <w:rPr>
          <w:rFonts w:cs="Arial"/>
          <w:sz w:val="22"/>
        </w:rPr>
        <w:t>)</w:t>
      </w:r>
      <w:r w:rsidRPr="77FEA0F6">
        <w:rPr>
          <w:rFonts w:cs="Arial"/>
          <w:sz w:val="22"/>
        </w:rPr>
        <w:t>.</w:t>
      </w:r>
    </w:p>
    <w:bookmarkEnd w:id="210"/>
    <w:p w14:paraId="5616A75E" w14:textId="77777777" w:rsidR="0014274B" w:rsidRDefault="0014274B" w:rsidP="0014274B">
      <w:pPr>
        <w:spacing w:line="0" w:lineRule="atLeast"/>
        <w:rPr>
          <w:rFonts w:cs="Arial"/>
          <w:sz w:val="22"/>
        </w:rPr>
      </w:pPr>
    </w:p>
    <w:p w14:paraId="3E1FA661" w14:textId="77777777" w:rsidR="0014274B" w:rsidRDefault="0014274B" w:rsidP="0014274B">
      <w:pPr>
        <w:spacing w:line="0" w:lineRule="atLeast"/>
        <w:rPr>
          <w:rFonts w:cs="Arial"/>
          <w:sz w:val="22"/>
        </w:rPr>
      </w:pPr>
      <w:r w:rsidRPr="0014274B">
        <w:rPr>
          <w:rFonts w:cs="Arial"/>
          <w:sz w:val="22"/>
        </w:rPr>
        <w:t xml:space="preserve">Zahtevek za revizijo se vloži prek portala </w:t>
      </w:r>
      <w:proofErr w:type="spellStart"/>
      <w:r w:rsidRPr="0014274B">
        <w:rPr>
          <w:rFonts w:cs="Arial"/>
          <w:sz w:val="22"/>
        </w:rPr>
        <w:t>eRevizija</w:t>
      </w:r>
      <w:proofErr w:type="spellEnd"/>
      <w:r w:rsidRPr="0014274B">
        <w:rPr>
          <w:rFonts w:cs="Arial"/>
          <w:sz w:val="22"/>
        </w:rPr>
        <w:t>.</w:t>
      </w:r>
    </w:p>
    <w:p w14:paraId="0300293B" w14:textId="77777777" w:rsidR="004A0CA9" w:rsidRDefault="004A0CA9" w:rsidP="008A5F09">
      <w:pPr>
        <w:rPr>
          <w:sz w:val="22"/>
        </w:rPr>
      </w:pPr>
    </w:p>
    <w:p w14:paraId="35514A68" w14:textId="77777777" w:rsidR="004A0CA9" w:rsidRPr="00083B88" w:rsidRDefault="004A0CA9" w:rsidP="008A5F09">
      <w:pPr>
        <w:rPr>
          <w:sz w:val="22"/>
        </w:rPr>
      </w:pPr>
    </w:p>
    <w:p w14:paraId="0C8A5045" w14:textId="4862D739" w:rsidR="00864F5A" w:rsidRPr="00083B88" w:rsidRDefault="0014274B" w:rsidP="008A5F09">
      <w:pPr>
        <w:rPr>
          <w:sz w:val="22"/>
        </w:rPr>
      </w:pPr>
      <w:r>
        <w:rPr>
          <w:sz w:val="22"/>
        </w:rPr>
        <w:tab/>
        <w:t xml:space="preserve">                                                                               </w:t>
      </w:r>
      <w:r w:rsidRPr="004C3269">
        <w:rPr>
          <w:rFonts w:cs="Arial"/>
          <w:b/>
          <w:sz w:val="22"/>
        </w:rPr>
        <w:t>Slovenski državni gozdovi</w:t>
      </w:r>
      <w:r>
        <w:rPr>
          <w:rFonts w:cs="Arial"/>
          <w:b/>
          <w:sz w:val="22"/>
        </w:rPr>
        <w:t>,</w:t>
      </w:r>
      <w:r w:rsidRPr="004C3269">
        <w:rPr>
          <w:rFonts w:cs="Arial"/>
          <w:b/>
          <w:sz w:val="22"/>
        </w:rPr>
        <w:t xml:space="preserve"> </w:t>
      </w:r>
      <w:proofErr w:type="spellStart"/>
      <w:r w:rsidRPr="004C3269">
        <w:rPr>
          <w:rFonts w:cs="Arial"/>
          <w:b/>
          <w:sz w:val="22"/>
        </w:rPr>
        <w:t>d.o.o</w:t>
      </w:r>
      <w:proofErr w:type="spellEnd"/>
      <w:r w:rsidRPr="004C3269">
        <w:rPr>
          <w:rFonts w:cs="Arial"/>
          <w:b/>
          <w:sz w:val="22"/>
        </w:rPr>
        <w:t>.</w:t>
      </w:r>
    </w:p>
    <w:p w14:paraId="3E4E772B" w14:textId="77777777" w:rsidR="002A3A0F" w:rsidRDefault="00F90F84" w:rsidP="00140271">
      <w:pPr>
        <w:rPr>
          <w:sz w:val="22"/>
        </w:rPr>
      </w:pPr>
      <w:r w:rsidRPr="00083B88">
        <w:rPr>
          <w:sz w:val="22"/>
        </w:rPr>
        <w:tab/>
      </w:r>
    </w:p>
    <w:p w14:paraId="6F8E3BFD" w14:textId="77777777" w:rsidR="002A3A0F" w:rsidRDefault="002A3A0F" w:rsidP="00140271">
      <w:pPr>
        <w:rPr>
          <w:sz w:val="22"/>
        </w:rPr>
      </w:pPr>
    </w:p>
    <w:p w14:paraId="23B376E5" w14:textId="77777777" w:rsidR="002A3A0F" w:rsidRDefault="002A3A0F" w:rsidP="00140271">
      <w:pPr>
        <w:rPr>
          <w:sz w:val="22"/>
        </w:rPr>
      </w:pPr>
    </w:p>
    <w:p w14:paraId="07EC53DF" w14:textId="77777777" w:rsidR="002A3A0F" w:rsidRDefault="002A3A0F" w:rsidP="00140271">
      <w:pPr>
        <w:rPr>
          <w:sz w:val="22"/>
        </w:rPr>
      </w:pPr>
    </w:p>
    <w:p w14:paraId="72D23673" w14:textId="77777777" w:rsidR="002A3A0F" w:rsidRDefault="002A3A0F" w:rsidP="00140271">
      <w:pPr>
        <w:rPr>
          <w:sz w:val="22"/>
        </w:rPr>
      </w:pPr>
    </w:p>
    <w:p w14:paraId="12D7BB02" w14:textId="77777777" w:rsidR="002A3A0F" w:rsidRDefault="002A3A0F" w:rsidP="00140271">
      <w:pPr>
        <w:rPr>
          <w:sz w:val="22"/>
        </w:rPr>
      </w:pPr>
    </w:p>
    <w:p w14:paraId="737D8134" w14:textId="77777777" w:rsidR="002A3A0F" w:rsidRDefault="002A3A0F" w:rsidP="00140271">
      <w:pPr>
        <w:rPr>
          <w:sz w:val="22"/>
        </w:rPr>
      </w:pPr>
    </w:p>
    <w:p w14:paraId="1CE92E12" w14:textId="77777777" w:rsidR="002A3A0F" w:rsidRDefault="002A3A0F" w:rsidP="00140271">
      <w:pPr>
        <w:rPr>
          <w:sz w:val="22"/>
        </w:rPr>
      </w:pPr>
    </w:p>
    <w:p w14:paraId="67CE54DA" w14:textId="77777777" w:rsidR="002A3A0F" w:rsidRDefault="002A3A0F" w:rsidP="00140271">
      <w:pPr>
        <w:rPr>
          <w:sz w:val="22"/>
        </w:rPr>
      </w:pPr>
    </w:p>
    <w:p w14:paraId="4058ED69" w14:textId="77777777" w:rsidR="002A3A0F" w:rsidRDefault="002A3A0F" w:rsidP="00140271">
      <w:pPr>
        <w:rPr>
          <w:sz w:val="22"/>
        </w:rPr>
      </w:pPr>
    </w:p>
    <w:p w14:paraId="334CEA5F" w14:textId="719A1D0A" w:rsidR="00AA0BF8" w:rsidRDefault="00F90F84" w:rsidP="00140271">
      <w:pPr>
        <w:rPr>
          <w:sz w:val="22"/>
        </w:rPr>
      </w:pPr>
      <w:r w:rsidRPr="00083B88">
        <w:rPr>
          <w:sz w:val="22"/>
        </w:rPr>
        <w:tab/>
      </w:r>
      <w:r w:rsidRPr="00083B88">
        <w:rPr>
          <w:sz w:val="22"/>
        </w:rPr>
        <w:tab/>
      </w:r>
      <w:r w:rsidRPr="00083B88">
        <w:rPr>
          <w:sz w:val="22"/>
        </w:rPr>
        <w:tab/>
      </w:r>
      <w:r w:rsidRPr="00083B88">
        <w:rPr>
          <w:sz w:val="22"/>
        </w:rPr>
        <w:tab/>
      </w:r>
      <w:r w:rsidRPr="00083B88">
        <w:rPr>
          <w:sz w:val="22"/>
        </w:rPr>
        <w:tab/>
      </w:r>
    </w:p>
    <w:p w14:paraId="37508418" w14:textId="77777777" w:rsidR="00AA0BF8" w:rsidRDefault="00AA0BF8" w:rsidP="00140271">
      <w:pPr>
        <w:rPr>
          <w:sz w:val="22"/>
        </w:rPr>
      </w:pPr>
    </w:p>
    <w:p w14:paraId="550F6BCD" w14:textId="5342B7BE" w:rsidR="002459B7" w:rsidRDefault="002459B7" w:rsidP="00140271">
      <w:pPr>
        <w:rPr>
          <w:b/>
          <w:bCs/>
          <w:sz w:val="22"/>
        </w:rPr>
      </w:pPr>
      <w:r w:rsidRPr="002459B7">
        <w:rPr>
          <w:b/>
          <w:bCs/>
          <w:sz w:val="22"/>
        </w:rPr>
        <w:lastRenderedPageBreak/>
        <w:t>PRILOGE</w:t>
      </w:r>
    </w:p>
    <w:p w14:paraId="6DBD23D4" w14:textId="77777777" w:rsidR="002459B7" w:rsidRDefault="002459B7" w:rsidP="00140271">
      <w:pPr>
        <w:rPr>
          <w:b/>
          <w:bCs/>
          <w:sz w:val="22"/>
        </w:rPr>
      </w:pPr>
    </w:p>
    <w:p w14:paraId="3521EF1C" w14:textId="77777777" w:rsidR="002459B7" w:rsidRDefault="002459B7" w:rsidP="00140271">
      <w:pPr>
        <w:rPr>
          <w:b/>
          <w:bCs/>
          <w:sz w:val="22"/>
        </w:rPr>
      </w:pPr>
    </w:p>
    <w:p w14:paraId="0EFB9DCF" w14:textId="77777777" w:rsidR="002459B7" w:rsidRDefault="002459B7" w:rsidP="00140271">
      <w:pPr>
        <w:rPr>
          <w:b/>
          <w:bCs/>
          <w:sz w:val="22"/>
        </w:rPr>
      </w:pPr>
    </w:p>
    <w:p w14:paraId="1F31EE25" w14:textId="77777777" w:rsidR="002459B7" w:rsidRDefault="002459B7" w:rsidP="00140271">
      <w:pPr>
        <w:rPr>
          <w:b/>
          <w:bCs/>
          <w:sz w:val="22"/>
        </w:rPr>
      </w:pPr>
    </w:p>
    <w:p w14:paraId="158F0EC9" w14:textId="77777777" w:rsidR="002459B7" w:rsidRDefault="002459B7" w:rsidP="00140271">
      <w:pPr>
        <w:rPr>
          <w:b/>
          <w:bCs/>
          <w:sz w:val="22"/>
        </w:rPr>
      </w:pPr>
    </w:p>
    <w:p w14:paraId="50A7ABA3" w14:textId="77777777" w:rsidR="002459B7" w:rsidRDefault="002459B7" w:rsidP="00140271">
      <w:pPr>
        <w:rPr>
          <w:b/>
          <w:bCs/>
          <w:sz w:val="22"/>
        </w:rPr>
      </w:pPr>
    </w:p>
    <w:p w14:paraId="32E82EAC" w14:textId="77777777" w:rsidR="002459B7" w:rsidRDefault="002459B7" w:rsidP="00140271">
      <w:pPr>
        <w:rPr>
          <w:b/>
          <w:bCs/>
          <w:sz w:val="22"/>
        </w:rPr>
      </w:pPr>
    </w:p>
    <w:p w14:paraId="65E499B0" w14:textId="77777777" w:rsidR="002459B7" w:rsidRDefault="002459B7" w:rsidP="00140271">
      <w:pPr>
        <w:rPr>
          <w:b/>
          <w:bCs/>
          <w:sz w:val="22"/>
        </w:rPr>
      </w:pPr>
    </w:p>
    <w:p w14:paraId="3A091AAB" w14:textId="77777777" w:rsidR="002459B7" w:rsidRDefault="002459B7" w:rsidP="00140271">
      <w:pPr>
        <w:rPr>
          <w:b/>
          <w:bCs/>
          <w:sz w:val="22"/>
        </w:rPr>
      </w:pPr>
    </w:p>
    <w:p w14:paraId="5D6D8E8E" w14:textId="77777777" w:rsidR="002459B7" w:rsidRDefault="002459B7" w:rsidP="00140271">
      <w:pPr>
        <w:rPr>
          <w:b/>
          <w:bCs/>
          <w:sz w:val="22"/>
        </w:rPr>
      </w:pPr>
    </w:p>
    <w:p w14:paraId="38AAC698" w14:textId="77777777" w:rsidR="002459B7" w:rsidRDefault="002459B7" w:rsidP="00140271">
      <w:pPr>
        <w:rPr>
          <w:b/>
          <w:bCs/>
          <w:sz w:val="22"/>
        </w:rPr>
      </w:pPr>
    </w:p>
    <w:p w14:paraId="0D2A0420" w14:textId="77777777" w:rsidR="002459B7" w:rsidRDefault="002459B7" w:rsidP="00140271">
      <w:pPr>
        <w:rPr>
          <w:b/>
          <w:bCs/>
          <w:sz w:val="22"/>
        </w:rPr>
      </w:pPr>
    </w:p>
    <w:p w14:paraId="6025BEE4" w14:textId="77777777" w:rsidR="002459B7" w:rsidRDefault="002459B7" w:rsidP="00140271">
      <w:pPr>
        <w:rPr>
          <w:b/>
          <w:bCs/>
          <w:sz w:val="22"/>
        </w:rPr>
      </w:pPr>
    </w:p>
    <w:p w14:paraId="165E69E5" w14:textId="77777777" w:rsidR="002459B7" w:rsidRDefault="002459B7" w:rsidP="00140271">
      <w:pPr>
        <w:rPr>
          <w:b/>
          <w:bCs/>
          <w:sz w:val="22"/>
        </w:rPr>
      </w:pPr>
    </w:p>
    <w:p w14:paraId="11868AA4" w14:textId="77777777" w:rsidR="002459B7" w:rsidRDefault="002459B7" w:rsidP="00140271">
      <w:pPr>
        <w:rPr>
          <w:b/>
          <w:bCs/>
          <w:sz w:val="22"/>
        </w:rPr>
      </w:pPr>
    </w:p>
    <w:p w14:paraId="0C071701" w14:textId="77777777" w:rsidR="002459B7" w:rsidRDefault="002459B7" w:rsidP="00140271">
      <w:pPr>
        <w:rPr>
          <w:b/>
          <w:bCs/>
          <w:sz w:val="22"/>
        </w:rPr>
      </w:pPr>
    </w:p>
    <w:p w14:paraId="2DA56D43" w14:textId="77777777" w:rsidR="002459B7" w:rsidRDefault="002459B7" w:rsidP="00140271">
      <w:pPr>
        <w:rPr>
          <w:b/>
          <w:bCs/>
          <w:sz w:val="22"/>
        </w:rPr>
      </w:pPr>
    </w:p>
    <w:p w14:paraId="210E7C9D" w14:textId="77777777" w:rsidR="002459B7" w:rsidRDefault="002459B7" w:rsidP="00140271">
      <w:pPr>
        <w:rPr>
          <w:b/>
          <w:bCs/>
          <w:sz w:val="22"/>
        </w:rPr>
      </w:pPr>
    </w:p>
    <w:p w14:paraId="0357CFAD" w14:textId="77777777" w:rsidR="002459B7" w:rsidRDefault="002459B7" w:rsidP="00140271">
      <w:pPr>
        <w:rPr>
          <w:b/>
          <w:bCs/>
          <w:sz w:val="22"/>
        </w:rPr>
      </w:pPr>
    </w:p>
    <w:p w14:paraId="6B298471" w14:textId="77777777" w:rsidR="002459B7" w:rsidRDefault="002459B7" w:rsidP="00140271">
      <w:pPr>
        <w:rPr>
          <w:b/>
          <w:bCs/>
          <w:sz w:val="22"/>
        </w:rPr>
      </w:pPr>
    </w:p>
    <w:p w14:paraId="2BB98F28" w14:textId="77777777" w:rsidR="002459B7" w:rsidRDefault="002459B7" w:rsidP="00140271">
      <w:pPr>
        <w:rPr>
          <w:b/>
          <w:bCs/>
          <w:sz w:val="22"/>
        </w:rPr>
      </w:pPr>
    </w:p>
    <w:p w14:paraId="3E428FF9" w14:textId="77777777" w:rsidR="002459B7" w:rsidRDefault="002459B7" w:rsidP="00140271">
      <w:pPr>
        <w:rPr>
          <w:b/>
          <w:bCs/>
          <w:sz w:val="22"/>
        </w:rPr>
      </w:pPr>
    </w:p>
    <w:p w14:paraId="24B925EA" w14:textId="77777777" w:rsidR="002459B7" w:rsidRDefault="002459B7" w:rsidP="00140271">
      <w:pPr>
        <w:rPr>
          <w:b/>
          <w:bCs/>
          <w:sz w:val="22"/>
        </w:rPr>
      </w:pPr>
    </w:p>
    <w:p w14:paraId="3520B21F" w14:textId="77777777" w:rsidR="002459B7" w:rsidRDefault="002459B7" w:rsidP="00140271">
      <w:pPr>
        <w:rPr>
          <w:b/>
          <w:bCs/>
          <w:sz w:val="22"/>
        </w:rPr>
      </w:pPr>
    </w:p>
    <w:p w14:paraId="31A658C2" w14:textId="77777777" w:rsidR="002459B7" w:rsidRDefault="002459B7" w:rsidP="00140271">
      <w:pPr>
        <w:rPr>
          <w:b/>
          <w:bCs/>
          <w:sz w:val="22"/>
        </w:rPr>
      </w:pPr>
    </w:p>
    <w:p w14:paraId="204E7E62" w14:textId="77777777" w:rsidR="002459B7" w:rsidRDefault="002459B7" w:rsidP="00140271">
      <w:pPr>
        <w:rPr>
          <w:b/>
          <w:bCs/>
          <w:sz w:val="22"/>
        </w:rPr>
      </w:pPr>
    </w:p>
    <w:p w14:paraId="58C5E5A4" w14:textId="77777777" w:rsidR="002459B7" w:rsidRDefault="002459B7" w:rsidP="00140271">
      <w:pPr>
        <w:rPr>
          <w:b/>
          <w:bCs/>
          <w:sz w:val="22"/>
        </w:rPr>
      </w:pPr>
    </w:p>
    <w:p w14:paraId="30F0228A" w14:textId="77777777" w:rsidR="002459B7" w:rsidRDefault="002459B7" w:rsidP="00140271">
      <w:pPr>
        <w:rPr>
          <w:b/>
          <w:bCs/>
          <w:sz w:val="22"/>
        </w:rPr>
      </w:pPr>
    </w:p>
    <w:p w14:paraId="04709ABC" w14:textId="77777777" w:rsidR="002459B7" w:rsidRDefault="002459B7" w:rsidP="00140271">
      <w:pPr>
        <w:rPr>
          <w:b/>
          <w:bCs/>
          <w:sz w:val="22"/>
        </w:rPr>
      </w:pPr>
    </w:p>
    <w:p w14:paraId="1026D45C" w14:textId="77777777" w:rsidR="002459B7" w:rsidRDefault="002459B7" w:rsidP="00140271">
      <w:pPr>
        <w:rPr>
          <w:b/>
          <w:bCs/>
          <w:sz w:val="22"/>
        </w:rPr>
      </w:pPr>
    </w:p>
    <w:p w14:paraId="7E23F00E" w14:textId="77777777" w:rsidR="002459B7" w:rsidRDefault="002459B7" w:rsidP="00140271">
      <w:pPr>
        <w:rPr>
          <w:b/>
          <w:bCs/>
          <w:sz w:val="22"/>
        </w:rPr>
      </w:pPr>
    </w:p>
    <w:p w14:paraId="4DDFC294" w14:textId="77777777" w:rsidR="002459B7" w:rsidRDefault="002459B7" w:rsidP="00140271">
      <w:pPr>
        <w:rPr>
          <w:b/>
          <w:bCs/>
          <w:sz w:val="22"/>
        </w:rPr>
      </w:pPr>
    </w:p>
    <w:p w14:paraId="421B2317" w14:textId="77777777" w:rsidR="002459B7" w:rsidRDefault="002459B7" w:rsidP="00140271">
      <w:pPr>
        <w:rPr>
          <w:b/>
          <w:bCs/>
          <w:sz w:val="22"/>
        </w:rPr>
      </w:pPr>
    </w:p>
    <w:p w14:paraId="65A1A709" w14:textId="77777777" w:rsidR="002459B7" w:rsidRDefault="002459B7" w:rsidP="00140271">
      <w:pPr>
        <w:rPr>
          <w:b/>
          <w:bCs/>
          <w:sz w:val="22"/>
        </w:rPr>
      </w:pPr>
    </w:p>
    <w:p w14:paraId="4C3E5916" w14:textId="77777777" w:rsidR="002459B7" w:rsidRDefault="002459B7" w:rsidP="00140271">
      <w:pPr>
        <w:rPr>
          <w:b/>
          <w:bCs/>
          <w:sz w:val="22"/>
        </w:rPr>
      </w:pPr>
    </w:p>
    <w:p w14:paraId="24028E98" w14:textId="77777777" w:rsidR="002459B7" w:rsidRDefault="002459B7" w:rsidP="00140271">
      <w:pPr>
        <w:rPr>
          <w:b/>
          <w:bCs/>
          <w:sz w:val="22"/>
        </w:rPr>
      </w:pPr>
    </w:p>
    <w:p w14:paraId="5623ACA7" w14:textId="77777777" w:rsidR="002459B7" w:rsidRDefault="002459B7" w:rsidP="00140271">
      <w:pPr>
        <w:rPr>
          <w:b/>
          <w:bCs/>
          <w:sz w:val="22"/>
        </w:rPr>
      </w:pPr>
    </w:p>
    <w:p w14:paraId="6687B1B6" w14:textId="77777777" w:rsidR="002459B7" w:rsidRDefault="002459B7" w:rsidP="00140271">
      <w:pPr>
        <w:rPr>
          <w:b/>
          <w:bCs/>
          <w:sz w:val="22"/>
        </w:rPr>
      </w:pPr>
    </w:p>
    <w:p w14:paraId="2D1C8794" w14:textId="77777777" w:rsidR="002459B7" w:rsidRDefault="002459B7" w:rsidP="00140271">
      <w:pPr>
        <w:rPr>
          <w:b/>
          <w:bCs/>
          <w:sz w:val="22"/>
        </w:rPr>
      </w:pPr>
    </w:p>
    <w:p w14:paraId="6A359051" w14:textId="77777777" w:rsidR="002459B7" w:rsidRDefault="002459B7" w:rsidP="00140271">
      <w:pPr>
        <w:rPr>
          <w:b/>
          <w:bCs/>
          <w:sz w:val="22"/>
        </w:rPr>
      </w:pPr>
    </w:p>
    <w:p w14:paraId="07F1EA09" w14:textId="77777777" w:rsidR="002459B7" w:rsidRPr="002459B7" w:rsidRDefault="002459B7" w:rsidP="00140271">
      <w:pPr>
        <w:rPr>
          <w:b/>
          <w:bCs/>
          <w:sz w:val="22"/>
        </w:rPr>
      </w:pPr>
    </w:p>
    <w:p w14:paraId="25D14F9D" w14:textId="77777777" w:rsidR="00AA0BF8" w:rsidRDefault="00AA0BF8" w:rsidP="00140271">
      <w:pPr>
        <w:rPr>
          <w:sz w:val="22"/>
        </w:rPr>
      </w:pPr>
    </w:p>
    <w:p w14:paraId="373F136B" w14:textId="77777777" w:rsidR="007B28F0" w:rsidRDefault="007B28F0" w:rsidP="00140271">
      <w:pPr>
        <w:rPr>
          <w:sz w:val="22"/>
        </w:rPr>
      </w:pPr>
    </w:p>
    <w:p w14:paraId="5D62F56A" w14:textId="77777777" w:rsidR="007B28F0" w:rsidRDefault="007B28F0" w:rsidP="00140271">
      <w:pPr>
        <w:rPr>
          <w:sz w:val="22"/>
        </w:rPr>
      </w:pPr>
    </w:p>
    <w:p w14:paraId="69FF37B6" w14:textId="77777777" w:rsidR="007B28F0" w:rsidRDefault="007B28F0" w:rsidP="00140271">
      <w:pPr>
        <w:rPr>
          <w:sz w:val="22"/>
        </w:rPr>
      </w:pPr>
    </w:p>
    <w:p w14:paraId="1DA9402B" w14:textId="77777777" w:rsidR="007B28F0" w:rsidRDefault="007B28F0" w:rsidP="00140271">
      <w:pPr>
        <w:rPr>
          <w:sz w:val="22"/>
        </w:rPr>
      </w:pPr>
    </w:p>
    <w:p w14:paraId="467843D3" w14:textId="77777777" w:rsidR="007B28F0" w:rsidRDefault="007B28F0" w:rsidP="00140271">
      <w:pPr>
        <w:rPr>
          <w:sz w:val="22"/>
        </w:rPr>
      </w:pPr>
    </w:p>
    <w:p w14:paraId="2D4BC54F" w14:textId="77777777" w:rsidR="007B28F0" w:rsidRDefault="007B28F0" w:rsidP="00140271">
      <w:pPr>
        <w:rPr>
          <w:sz w:val="22"/>
        </w:rPr>
      </w:pPr>
    </w:p>
    <w:p w14:paraId="188A03EC" w14:textId="77777777" w:rsidR="007B28F0" w:rsidRDefault="007B28F0" w:rsidP="00140271">
      <w:pPr>
        <w:rPr>
          <w:sz w:val="22"/>
        </w:rPr>
      </w:pPr>
    </w:p>
    <w:p w14:paraId="030C1826" w14:textId="77777777" w:rsidR="007B28F0" w:rsidRDefault="007B28F0" w:rsidP="00140271">
      <w:pPr>
        <w:rPr>
          <w:sz w:val="22"/>
        </w:rPr>
      </w:pPr>
    </w:p>
    <w:p w14:paraId="474E7366" w14:textId="77777777" w:rsidR="003C00B3" w:rsidRDefault="003C00B3" w:rsidP="00140271">
      <w:pPr>
        <w:rPr>
          <w:sz w:val="22"/>
        </w:rPr>
      </w:pPr>
    </w:p>
    <w:p w14:paraId="24BD36E0" w14:textId="77777777" w:rsidR="00616785" w:rsidRDefault="00616785" w:rsidP="00140271">
      <w:pPr>
        <w:rPr>
          <w:sz w:val="22"/>
        </w:rPr>
      </w:pPr>
    </w:p>
    <w:p w14:paraId="2FAC3266" w14:textId="77777777" w:rsidR="00616785" w:rsidRDefault="00616785" w:rsidP="00140271">
      <w:pPr>
        <w:rPr>
          <w:sz w:val="22"/>
        </w:rPr>
      </w:pPr>
    </w:p>
    <w:p w14:paraId="149C9194" w14:textId="0143B333" w:rsidR="006426F0" w:rsidRDefault="006426F0" w:rsidP="006426F0">
      <w:pPr>
        <w:pStyle w:val="Naslov3"/>
        <w:numPr>
          <w:ilvl w:val="0"/>
          <w:numId w:val="0"/>
        </w:numPr>
        <w:jc w:val="center"/>
        <w:rPr>
          <w:rFonts w:eastAsia="Calibri" w:cs="Arial"/>
          <w:bCs w:val="0"/>
          <w:i w:val="0"/>
          <w:sz w:val="22"/>
          <w:szCs w:val="22"/>
        </w:rPr>
      </w:pPr>
      <w:bookmarkStart w:id="211" w:name="_Toc204945838"/>
      <w:r w:rsidRPr="002067F6">
        <w:rPr>
          <w:rFonts w:eastAsia="Calibri" w:cs="Arial"/>
          <w:bCs w:val="0"/>
          <w:i w:val="0"/>
          <w:sz w:val="22"/>
          <w:szCs w:val="22"/>
        </w:rPr>
        <w:lastRenderedPageBreak/>
        <w:t xml:space="preserve">PRIJAVA NA JAVNO NAROČILO </w:t>
      </w:r>
      <w:r w:rsidR="00A5450C">
        <w:rPr>
          <w:rFonts w:eastAsia="Calibri" w:cs="Arial"/>
          <w:bCs w:val="0"/>
          <w:i w:val="0"/>
          <w:sz w:val="22"/>
          <w:szCs w:val="22"/>
        </w:rPr>
        <w:t>GOJ 2026</w:t>
      </w:r>
      <w:bookmarkEnd w:id="211"/>
    </w:p>
    <w:p w14:paraId="1EC04A9A" w14:textId="77777777" w:rsidR="006426F0" w:rsidRPr="002067F6" w:rsidRDefault="006426F0" w:rsidP="006426F0">
      <w:pPr>
        <w:rPr>
          <w:rFonts w:cs="Arial"/>
          <w:sz w:val="22"/>
        </w:rPr>
      </w:pPr>
    </w:p>
    <w:p w14:paraId="51CBE61D" w14:textId="77777777" w:rsidR="006426F0" w:rsidRPr="002067F6" w:rsidRDefault="006426F0" w:rsidP="006426F0">
      <w:pPr>
        <w:rPr>
          <w:rFonts w:cs="Arial"/>
          <w:sz w:val="22"/>
        </w:rPr>
      </w:pPr>
    </w:p>
    <w:p w14:paraId="26C1CE66" w14:textId="2E25B991" w:rsidR="006426F0" w:rsidRDefault="006426F0" w:rsidP="006426F0">
      <w:pPr>
        <w:rPr>
          <w:rFonts w:cs="Arial"/>
          <w:sz w:val="22"/>
        </w:rPr>
      </w:pPr>
      <w:r>
        <w:rPr>
          <w:rFonts w:cs="Arial"/>
          <w:sz w:val="22"/>
        </w:rPr>
        <w:t xml:space="preserve">V postopku oddaje javnega naročila </w:t>
      </w:r>
      <w:r w:rsidR="00685E2B">
        <w:rPr>
          <w:rFonts w:cs="Arial"/>
          <w:sz w:val="22"/>
        </w:rPr>
        <w:t>»</w:t>
      </w:r>
      <w:r w:rsidR="0004438B">
        <w:rPr>
          <w:rFonts w:cs="Arial"/>
          <w:sz w:val="22"/>
        </w:rPr>
        <w:t>Storitve gojitvenih, varstvenih in drugih del, ki so potrebna za zagotavljanje ekoloških funkcij v gozdovih</w:t>
      </w:r>
      <w:r w:rsidR="00685E2B">
        <w:rPr>
          <w:rFonts w:cs="Arial"/>
          <w:sz w:val="22"/>
        </w:rPr>
        <w:t>«</w:t>
      </w:r>
      <w:r>
        <w:rPr>
          <w:rFonts w:cs="Arial"/>
          <w:sz w:val="22"/>
        </w:rPr>
        <w:t>, objavljenega na Portalu javnih naročil pod št. objave JN______/2025 oddajamo prijavo</w:t>
      </w:r>
      <w:r w:rsidR="00252B1F">
        <w:rPr>
          <w:rFonts w:cs="Arial"/>
          <w:sz w:val="22"/>
        </w:rPr>
        <w:t xml:space="preserve"> za kategorijo_____________________</w:t>
      </w:r>
      <w:r>
        <w:rPr>
          <w:rFonts w:cs="Arial"/>
          <w:sz w:val="22"/>
        </w:rPr>
        <w:t>:</w:t>
      </w:r>
    </w:p>
    <w:p w14:paraId="35ABE606" w14:textId="77777777" w:rsidR="006426F0" w:rsidRDefault="006426F0" w:rsidP="006426F0">
      <w:pPr>
        <w:rPr>
          <w:rFonts w:cs="Arial"/>
          <w:sz w:val="22"/>
        </w:rPr>
      </w:pPr>
    </w:p>
    <w:p w14:paraId="120991DD" w14:textId="77777777" w:rsidR="006426F0" w:rsidRDefault="006426F0" w:rsidP="006426F0">
      <w:pPr>
        <w:rPr>
          <w:rFonts w:cs="Arial"/>
          <w:sz w:val="22"/>
        </w:rPr>
      </w:pPr>
    </w:p>
    <w:p w14:paraId="0096C4F7" w14:textId="77777777" w:rsidR="001F0EF5" w:rsidRPr="00E54DDA" w:rsidRDefault="001F0EF5" w:rsidP="001F0EF5">
      <w:pPr>
        <w:tabs>
          <w:tab w:val="left" w:pos="1935"/>
          <w:tab w:val="left" w:pos="8190"/>
        </w:tabs>
        <w:jc w:val="center"/>
        <w:rPr>
          <w:rFonts w:cs="Arial"/>
          <w:b/>
          <w:sz w:val="22"/>
          <w:lang w:eastAsia="sl-SI"/>
        </w:rPr>
      </w:pPr>
      <w:r w:rsidRPr="00E54DDA">
        <w:rPr>
          <w:rFonts w:cs="Arial"/>
          <w:b/>
          <w:sz w:val="22"/>
          <w:lang w:eastAsia="sl-SI"/>
        </w:rPr>
        <w:t>PODATKI O PONUDNIKU</w:t>
      </w:r>
    </w:p>
    <w:p w14:paraId="330EE2F7" w14:textId="77777777" w:rsidR="001F0EF5" w:rsidRPr="00E54DDA" w:rsidRDefault="001F0EF5" w:rsidP="001F0EF5">
      <w:pPr>
        <w:rPr>
          <w:rFonts w:cs="Arial"/>
          <w:sz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5103"/>
      </w:tblGrid>
      <w:tr w:rsidR="001F0EF5" w:rsidRPr="00E54DDA" w14:paraId="0F620B89" w14:textId="77777777" w:rsidTr="00954D58">
        <w:trPr>
          <w:trHeight w:val="500"/>
        </w:trPr>
        <w:tc>
          <w:tcPr>
            <w:tcW w:w="637" w:type="dxa"/>
            <w:vAlign w:val="center"/>
          </w:tcPr>
          <w:p w14:paraId="5D25F027" w14:textId="77777777" w:rsidR="001F0EF5" w:rsidRPr="00E54DDA" w:rsidRDefault="001F0EF5" w:rsidP="00954D58">
            <w:pPr>
              <w:keepNext/>
              <w:tabs>
                <w:tab w:val="left" w:pos="454"/>
              </w:tabs>
              <w:jc w:val="center"/>
              <w:outlineLvl w:val="4"/>
              <w:rPr>
                <w:rFonts w:cs="Arial"/>
                <w:b/>
                <w:bCs/>
                <w:noProof/>
                <w:sz w:val="22"/>
                <w:lang w:eastAsia="sl-SI"/>
              </w:rPr>
            </w:pPr>
            <w:bookmarkStart w:id="212" w:name="_Toc204945839"/>
            <w:r w:rsidRPr="00E54DDA">
              <w:rPr>
                <w:rFonts w:cs="Arial"/>
                <w:b/>
                <w:bCs/>
                <w:noProof/>
                <w:sz w:val="22"/>
                <w:lang w:eastAsia="sl-SI"/>
              </w:rPr>
              <w:t>1.</w:t>
            </w:r>
            <w:bookmarkEnd w:id="212"/>
          </w:p>
        </w:tc>
        <w:tc>
          <w:tcPr>
            <w:tcW w:w="3969" w:type="dxa"/>
            <w:vAlign w:val="center"/>
          </w:tcPr>
          <w:p w14:paraId="137AE605" w14:textId="77777777" w:rsidR="001F0EF5" w:rsidRPr="00E54DDA" w:rsidRDefault="001F0EF5" w:rsidP="00954D58">
            <w:pPr>
              <w:keepNext/>
              <w:tabs>
                <w:tab w:val="left" w:pos="454"/>
              </w:tabs>
              <w:outlineLvl w:val="4"/>
              <w:rPr>
                <w:rFonts w:cs="Arial"/>
                <w:bCs/>
                <w:noProof/>
                <w:sz w:val="22"/>
                <w:lang w:eastAsia="sl-SI"/>
              </w:rPr>
            </w:pPr>
            <w:bookmarkStart w:id="213" w:name="_Toc204945840"/>
            <w:r w:rsidRPr="00E54DDA">
              <w:rPr>
                <w:rFonts w:cs="Arial"/>
                <w:bCs/>
                <w:noProof/>
                <w:sz w:val="22"/>
                <w:lang w:eastAsia="sl-SI"/>
              </w:rPr>
              <w:t>Polni naziv ali ime ponudnika</w:t>
            </w:r>
            <w:bookmarkEnd w:id="213"/>
          </w:p>
        </w:tc>
        <w:tc>
          <w:tcPr>
            <w:tcW w:w="5103" w:type="dxa"/>
          </w:tcPr>
          <w:p w14:paraId="6CD70184" w14:textId="77777777" w:rsidR="001F0EF5" w:rsidRPr="00E54DDA" w:rsidRDefault="001F0EF5" w:rsidP="00954D58">
            <w:pPr>
              <w:jc w:val="cente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DD4545C" w14:textId="77777777" w:rsidTr="00954D58">
        <w:trPr>
          <w:trHeight w:val="500"/>
        </w:trPr>
        <w:tc>
          <w:tcPr>
            <w:tcW w:w="637" w:type="dxa"/>
            <w:vAlign w:val="center"/>
          </w:tcPr>
          <w:p w14:paraId="3F612D82" w14:textId="77777777" w:rsidR="001F0EF5" w:rsidRPr="00E54DDA" w:rsidRDefault="001F0EF5" w:rsidP="00954D58">
            <w:pPr>
              <w:jc w:val="center"/>
              <w:rPr>
                <w:rFonts w:cs="Arial"/>
                <w:b/>
                <w:sz w:val="22"/>
                <w:lang w:eastAsia="sl-SI"/>
              </w:rPr>
            </w:pPr>
            <w:r w:rsidRPr="00E54DDA">
              <w:rPr>
                <w:rFonts w:cs="Arial"/>
                <w:b/>
                <w:sz w:val="22"/>
                <w:lang w:eastAsia="sl-SI"/>
              </w:rPr>
              <w:t>2.</w:t>
            </w:r>
          </w:p>
        </w:tc>
        <w:tc>
          <w:tcPr>
            <w:tcW w:w="3969" w:type="dxa"/>
            <w:vAlign w:val="center"/>
          </w:tcPr>
          <w:p w14:paraId="0E1BAA8C" w14:textId="77777777" w:rsidR="001F0EF5" w:rsidRPr="00E54DDA" w:rsidRDefault="001F0EF5" w:rsidP="00954D58">
            <w:pPr>
              <w:rPr>
                <w:rFonts w:cs="Arial"/>
                <w:sz w:val="22"/>
                <w:lang w:eastAsia="sl-SI"/>
              </w:rPr>
            </w:pPr>
            <w:r w:rsidRPr="00E54DDA">
              <w:rPr>
                <w:rFonts w:cs="Arial"/>
                <w:sz w:val="22"/>
                <w:lang w:eastAsia="sl-SI"/>
              </w:rPr>
              <w:t>Naslov ponudnika</w:t>
            </w:r>
          </w:p>
        </w:tc>
        <w:tc>
          <w:tcPr>
            <w:tcW w:w="5103" w:type="dxa"/>
          </w:tcPr>
          <w:p w14:paraId="566A79ED" w14:textId="77777777" w:rsidR="001F0EF5" w:rsidRPr="00E54DDA" w:rsidRDefault="001F0EF5" w:rsidP="00954D58">
            <w:pPr>
              <w:jc w:val="cente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68ED44A" w14:textId="77777777" w:rsidTr="00954D58">
        <w:trPr>
          <w:trHeight w:val="500"/>
        </w:trPr>
        <w:tc>
          <w:tcPr>
            <w:tcW w:w="637" w:type="dxa"/>
            <w:vAlign w:val="center"/>
          </w:tcPr>
          <w:p w14:paraId="65B53066" w14:textId="77777777" w:rsidR="001F0EF5" w:rsidRPr="00E54DDA" w:rsidRDefault="001F0EF5" w:rsidP="00954D58">
            <w:pPr>
              <w:jc w:val="center"/>
              <w:rPr>
                <w:rFonts w:cs="Arial"/>
                <w:b/>
                <w:sz w:val="22"/>
                <w:lang w:eastAsia="sl-SI"/>
              </w:rPr>
            </w:pPr>
            <w:r w:rsidRPr="00E54DDA">
              <w:rPr>
                <w:rFonts w:cs="Arial"/>
                <w:b/>
                <w:sz w:val="22"/>
                <w:lang w:eastAsia="sl-SI"/>
              </w:rPr>
              <w:t>3.</w:t>
            </w:r>
          </w:p>
        </w:tc>
        <w:tc>
          <w:tcPr>
            <w:tcW w:w="3969" w:type="dxa"/>
            <w:vAlign w:val="center"/>
          </w:tcPr>
          <w:p w14:paraId="730EB73B" w14:textId="77777777" w:rsidR="001F0EF5" w:rsidRPr="00E54DDA" w:rsidRDefault="001F0EF5" w:rsidP="00954D58">
            <w:pPr>
              <w:rPr>
                <w:rFonts w:cs="Arial"/>
                <w:sz w:val="22"/>
                <w:lang w:eastAsia="sl-SI"/>
              </w:rPr>
            </w:pPr>
            <w:r w:rsidRPr="00E54DDA">
              <w:rPr>
                <w:rFonts w:cs="Arial"/>
                <w:sz w:val="22"/>
                <w:lang w:eastAsia="sl-SI"/>
              </w:rPr>
              <w:t>Zakoniti zastopniki (direktor, prokurist in podobno)</w:t>
            </w:r>
          </w:p>
          <w:p w14:paraId="16984E25" w14:textId="77777777" w:rsidR="001F0EF5" w:rsidRPr="00E54DDA" w:rsidRDefault="001F0EF5" w:rsidP="00954D58">
            <w:pPr>
              <w:rPr>
                <w:rFonts w:cs="Arial"/>
                <w:sz w:val="22"/>
                <w:lang w:eastAsia="sl-SI"/>
              </w:rPr>
            </w:pPr>
            <w:r w:rsidRPr="00E54DDA">
              <w:rPr>
                <w:rFonts w:cs="Arial"/>
                <w:sz w:val="22"/>
                <w:lang w:eastAsia="sl-SI"/>
              </w:rPr>
              <w:t>vpisati vse zastopnike!</w:t>
            </w:r>
          </w:p>
        </w:tc>
        <w:tc>
          <w:tcPr>
            <w:tcW w:w="5103" w:type="dxa"/>
          </w:tcPr>
          <w:p w14:paraId="6BFA90B8" w14:textId="77777777" w:rsidR="001F0EF5" w:rsidRPr="00E54DDA" w:rsidRDefault="001F0EF5" w:rsidP="00954D58">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CA86435" w14:textId="77777777" w:rsidTr="00954D58">
        <w:trPr>
          <w:trHeight w:val="346"/>
        </w:trPr>
        <w:tc>
          <w:tcPr>
            <w:tcW w:w="637" w:type="dxa"/>
            <w:vAlign w:val="center"/>
          </w:tcPr>
          <w:p w14:paraId="3072CEA9" w14:textId="77777777" w:rsidR="001F0EF5" w:rsidRPr="00E54DDA" w:rsidRDefault="001F0EF5" w:rsidP="00954D58">
            <w:pPr>
              <w:jc w:val="center"/>
              <w:rPr>
                <w:rFonts w:cs="Arial"/>
                <w:i/>
                <w:sz w:val="22"/>
                <w:lang w:eastAsia="sl-SI"/>
              </w:rPr>
            </w:pPr>
            <w:r w:rsidRPr="00E54DDA">
              <w:rPr>
                <w:rFonts w:cs="Arial"/>
                <w:i/>
                <w:sz w:val="22"/>
                <w:lang w:eastAsia="sl-SI"/>
              </w:rPr>
              <w:t>3.1</w:t>
            </w:r>
          </w:p>
        </w:tc>
        <w:tc>
          <w:tcPr>
            <w:tcW w:w="3969" w:type="dxa"/>
          </w:tcPr>
          <w:p w14:paraId="3F6EF094" w14:textId="77777777" w:rsidR="001F0EF5" w:rsidRPr="00E54DDA" w:rsidRDefault="001F0EF5" w:rsidP="00954D58">
            <w:pP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c>
          <w:tcPr>
            <w:tcW w:w="5103" w:type="dxa"/>
          </w:tcPr>
          <w:p w14:paraId="1E1026AC" w14:textId="77777777" w:rsidR="001F0EF5" w:rsidRPr="00E54DDA" w:rsidRDefault="001F0EF5" w:rsidP="00954D58">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58E9C89" w14:textId="77777777" w:rsidTr="00954D58">
        <w:trPr>
          <w:trHeight w:val="408"/>
        </w:trPr>
        <w:tc>
          <w:tcPr>
            <w:tcW w:w="637" w:type="dxa"/>
            <w:vAlign w:val="center"/>
          </w:tcPr>
          <w:p w14:paraId="13192949" w14:textId="77777777" w:rsidR="001F0EF5" w:rsidRPr="00E54DDA" w:rsidRDefault="001F0EF5" w:rsidP="00954D58">
            <w:pPr>
              <w:jc w:val="center"/>
              <w:rPr>
                <w:rFonts w:cs="Arial"/>
                <w:i/>
                <w:sz w:val="22"/>
                <w:lang w:eastAsia="sl-SI"/>
              </w:rPr>
            </w:pPr>
            <w:r w:rsidRPr="00E54DDA">
              <w:rPr>
                <w:rFonts w:cs="Arial"/>
                <w:i/>
                <w:sz w:val="22"/>
                <w:lang w:eastAsia="sl-SI"/>
              </w:rPr>
              <w:t>3.2</w:t>
            </w:r>
          </w:p>
        </w:tc>
        <w:tc>
          <w:tcPr>
            <w:tcW w:w="3969" w:type="dxa"/>
          </w:tcPr>
          <w:p w14:paraId="47519BE1" w14:textId="77777777" w:rsidR="001F0EF5" w:rsidRPr="00E54DDA" w:rsidRDefault="001F0EF5" w:rsidP="00954D58">
            <w:pP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c>
          <w:tcPr>
            <w:tcW w:w="5103" w:type="dxa"/>
          </w:tcPr>
          <w:p w14:paraId="20D5CFB8" w14:textId="77777777" w:rsidR="001F0EF5" w:rsidRPr="00E54DDA" w:rsidRDefault="001F0EF5" w:rsidP="00954D58">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B00C012" w14:textId="77777777" w:rsidTr="00954D58">
        <w:trPr>
          <w:trHeight w:val="415"/>
        </w:trPr>
        <w:tc>
          <w:tcPr>
            <w:tcW w:w="637" w:type="dxa"/>
            <w:vAlign w:val="center"/>
          </w:tcPr>
          <w:p w14:paraId="0B1813AE" w14:textId="77777777" w:rsidR="001F0EF5" w:rsidRPr="00E54DDA" w:rsidRDefault="001F0EF5" w:rsidP="00954D58">
            <w:pPr>
              <w:jc w:val="center"/>
              <w:rPr>
                <w:rFonts w:cs="Arial"/>
                <w:i/>
                <w:sz w:val="22"/>
                <w:lang w:eastAsia="sl-SI"/>
              </w:rPr>
            </w:pPr>
            <w:r w:rsidRPr="00E54DDA">
              <w:rPr>
                <w:rFonts w:cs="Arial"/>
                <w:i/>
                <w:sz w:val="22"/>
                <w:lang w:eastAsia="sl-SI"/>
              </w:rPr>
              <w:t>3.3</w:t>
            </w:r>
          </w:p>
        </w:tc>
        <w:tc>
          <w:tcPr>
            <w:tcW w:w="3969" w:type="dxa"/>
          </w:tcPr>
          <w:p w14:paraId="35B7C0DF" w14:textId="77777777" w:rsidR="001F0EF5" w:rsidRPr="00E54DDA" w:rsidRDefault="001F0EF5" w:rsidP="00954D58">
            <w:pP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c>
          <w:tcPr>
            <w:tcW w:w="5103" w:type="dxa"/>
          </w:tcPr>
          <w:p w14:paraId="656EE980" w14:textId="77777777" w:rsidR="001F0EF5" w:rsidRPr="00E54DDA" w:rsidRDefault="001F0EF5" w:rsidP="00954D58">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391225FA" w14:textId="77777777" w:rsidTr="00954D58">
        <w:trPr>
          <w:trHeight w:val="415"/>
        </w:trPr>
        <w:tc>
          <w:tcPr>
            <w:tcW w:w="637" w:type="dxa"/>
            <w:vAlign w:val="center"/>
          </w:tcPr>
          <w:p w14:paraId="16D553F3" w14:textId="77777777" w:rsidR="001F0EF5" w:rsidRPr="00E54DDA" w:rsidRDefault="001F0EF5" w:rsidP="00954D58">
            <w:pPr>
              <w:jc w:val="center"/>
              <w:rPr>
                <w:rFonts w:cs="Arial"/>
                <w:i/>
                <w:sz w:val="22"/>
                <w:lang w:eastAsia="sl-SI"/>
              </w:rPr>
            </w:pPr>
            <w:r w:rsidRPr="00E54DDA">
              <w:rPr>
                <w:rFonts w:cs="Arial"/>
                <w:i/>
                <w:sz w:val="22"/>
                <w:lang w:eastAsia="sl-SI"/>
              </w:rPr>
              <w:t>3.4</w:t>
            </w:r>
          </w:p>
        </w:tc>
        <w:tc>
          <w:tcPr>
            <w:tcW w:w="3969" w:type="dxa"/>
          </w:tcPr>
          <w:p w14:paraId="110249DA" w14:textId="77777777" w:rsidR="001F0EF5" w:rsidRPr="00E54DDA" w:rsidRDefault="001F0EF5" w:rsidP="00954D58">
            <w:pP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c>
          <w:tcPr>
            <w:tcW w:w="5103" w:type="dxa"/>
          </w:tcPr>
          <w:p w14:paraId="1FD7E8FE" w14:textId="77777777" w:rsidR="001F0EF5" w:rsidRPr="00E54DDA" w:rsidRDefault="001F0EF5" w:rsidP="00954D58">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940E40E" w14:textId="77777777" w:rsidTr="00954D58">
        <w:trPr>
          <w:trHeight w:val="524"/>
        </w:trPr>
        <w:tc>
          <w:tcPr>
            <w:tcW w:w="637" w:type="dxa"/>
            <w:vAlign w:val="center"/>
          </w:tcPr>
          <w:p w14:paraId="0847A929" w14:textId="77777777" w:rsidR="001F0EF5" w:rsidRPr="00E54DDA" w:rsidRDefault="001F0EF5" w:rsidP="00954D58">
            <w:pPr>
              <w:jc w:val="center"/>
              <w:rPr>
                <w:rFonts w:cs="Arial"/>
                <w:b/>
                <w:sz w:val="22"/>
                <w:lang w:eastAsia="sl-SI"/>
              </w:rPr>
            </w:pPr>
          </w:p>
          <w:p w14:paraId="40314C5B" w14:textId="77777777" w:rsidR="001F0EF5" w:rsidRPr="00E54DDA" w:rsidRDefault="001F0EF5" w:rsidP="00954D58">
            <w:pPr>
              <w:jc w:val="center"/>
              <w:rPr>
                <w:rFonts w:cs="Arial"/>
                <w:b/>
                <w:sz w:val="22"/>
                <w:lang w:eastAsia="sl-SI"/>
              </w:rPr>
            </w:pPr>
            <w:r w:rsidRPr="00E54DDA">
              <w:rPr>
                <w:rFonts w:cs="Arial"/>
                <w:b/>
                <w:sz w:val="22"/>
                <w:lang w:eastAsia="sl-SI"/>
              </w:rPr>
              <w:t>4.</w:t>
            </w:r>
          </w:p>
          <w:p w14:paraId="3E4B1D52" w14:textId="77777777" w:rsidR="001F0EF5" w:rsidRPr="00E54DDA" w:rsidRDefault="001F0EF5" w:rsidP="00954D58">
            <w:pPr>
              <w:jc w:val="center"/>
              <w:rPr>
                <w:rFonts w:cs="Arial"/>
                <w:b/>
                <w:sz w:val="22"/>
                <w:lang w:eastAsia="sl-SI"/>
              </w:rPr>
            </w:pPr>
          </w:p>
        </w:tc>
        <w:tc>
          <w:tcPr>
            <w:tcW w:w="3969" w:type="dxa"/>
            <w:vAlign w:val="center"/>
          </w:tcPr>
          <w:p w14:paraId="62B09998" w14:textId="77777777" w:rsidR="001F0EF5" w:rsidRPr="00E54DDA" w:rsidRDefault="001F0EF5" w:rsidP="00954D58">
            <w:pPr>
              <w:rPr>
                <w:rFonts w:cs="Arial"/>
                <w:sz w:val="22"/>
                <w:lang w:eastAsia="sl-SI"/>
              </w:rPr>
            </w:pPr>
            <w:r w:rsidRPr="00E54DDA">
              <w:rPr>
                <w:rFonts w:cs="Arial"/>
                <w:sz w:val="22"/>
                <w:lang w:eastAsia="sl-SI"/>
              </w:rPr>
              <w:t>Podpisnik ponudbe in okvirnega sporazuma – ime in priimek, funkcija</w:t>
            </w:r>
          </w:p>
        </w:tc>
        <w:tc>
          <w:tcPr>
            <w:tcW w:w="5103" w:type="dxa"/>
          </w:tcPr>
          <w:p w14:paraId="2C014F03" w14:textId="77777777" w:rsidR="001F0EF5" w:rsidRPr="00E54DDA" w:rsidRDefault="001F0EF5" w:rsidP="00954D58">
            <w:pPr>
              <w:jc w:val="center"/>
              <w:rPr>
                <w:rFonts w:cs="Arial"/>
                <w:b/>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38650CBD" w14:textId="77777777" w:rsidTr="00954D58">
        <w:trPr>
          <w:trHeight w:val="524"/>
        </w:trPr>
        <w:tc>
          <w:tcPr>
            <w:tcW w:w="637" w:type="dxa"/>
            <w:vAlign w:val="center"/>
          </w:tcPr>
          <w:p w14:paraId="5979CF3E" w14:textId="77777777" w:rsidR="001F0EF5" w:rsidRPr="00E54DDA" w:rsidRDefault="001F0EF5" w:rsidP="00954D58">
            <w:pPr>
              <w:jc w:val="center"/>
              <w:rPr>
                <w:rFonts w:cs="Arial"/>
                <w:b/>
                <w:sz w:val="22"/>
                <w:lang w:eastAsia="sl-SI"/>
              </w:rPr>
            </w:pPr>
            <w:r w:rsidRPr="00E54DDA">
              <w:rPr>
                <w:rFonts w:cs="Arial"/>
                <w:b/>
                <w:sz w:val="22"/>
                <w:lang w:eastAsia="sl-SI"/>
              </w:rPr>
              <w:t>5.</w:t>
            </w:r>
          </w:p>
        </w:tc>
        <w:tc>
          <w:tcPr>
            <w:tcW w:w="3969" w:type="dxa"/>
            <w:vAlign w:val="center"/>
          </w:tcPr>
          <w:p w14:paraId="3110556A" w14:textId="77777777" w:rsidR="001F0EF5" w:rsidRPr="00E54DDA" w:rsidRDefault="001F0EF5" w:rsidP="00954D58">
            <w:pPr>
              <w:rPr>
                <w:rFonts w:cs="Arial"/>
                <w:sz w:val="22"/>
                <w:lang w:eastAsia="sl-SI"/>
              </w:rPr>
            </w:pPr>
            <w:r w:rsidRPr="00E54DDA">
              <w:rPr>
                <w:rFonts w:cs="Arial"/>
                <w:sz w:val="22"/>
                <w:lang w:eastAsia="sl-SI"/>
              </w:rPr>
              <w:t>Kontaktna oseba</w:t>
            </w:r>
          </w:p>
        </w:tc>
        <w:tc>
          <w:tcPr>
            <w:tcW w:w="5103" w:type="dxa"/>
          </w:tcPr>
          <w:p w14:paraId="5AA99FD1" w14:textId="77777777" w:rsidR="001F0EF5" w:rsidRPr="00E54DDA" w:rsidRDefault="001F0EF5" w:rsidP="00954D58">
            <w:pPr>
              <w:jc w:val="center"/>
              <w:rPr>
                <w:rFonts w:cs="Arial"/>
                <w:b/>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3C9C9C50" w14:textId="77777777" w:rsidTr="00954D58">
        <w:trPr>
          <w:trHeight w:val="500"/>
        </w:trPr>
        <w:tc>
          <w:tcPr>
            <w:tcW w:w="637" w:type="dxa"/>
            <w:vAlign w:val="center"/>
          </w:tcPr>
          <w:p w14:paraId="17A67326" w14:textId="77777777" w:rsidR="001F0EF5" w:rsidRPr="00E54DDA" w:rsidRDefault="001F0EF5" w:rsidP="00954D58">
            <w:pPr>
              <w:jc w:val="center"/>
              <w:rPr>
                <w:rFonts w:cs="Arial"/>
                <w:b/>
                <w:sz w:val="22"/>
                <w:lang w:eastAsia="sl-SI"/>
              </w:rPr>
            </w:pPr>
            <w:r w:rsidRPr="00E54DDA">
              <w:rPr>
                <w:rFonts w:cs="Arial"/>
                <w:b/>
                <w:sz w:val="22"/>
                <w:lang w:eastAsia="sl-SI"/>
              </w:rPr>
              <w:t>6.</w:t>
            </w:r>
          </w:p>
        </w:tc>
        <w:tc>
          <w:tcPr>
            <w:tcW w:w="3969" w:type="dxa"/>
            <w:vAlign w:val="center"/>
          </w:tcPr>
          <w:p w14:paraId="679C2D07" w14:textId="77777777" w:rsidR="001F0EF5" w:rsidRPr="00E54DDA" w:rsidRDefault="001F0EF5" w:rsidP="00954D58">
            <w:pPr>
              <w:rPr>
                <w:rFonts w:cs="Arial"/>
                <w:sz w:val="22"/>
                <w:lang w:eastAsia="sl-SI"/>
              </w:rPr>
            </w:pPr>
            <w:r w:rsidRPr="00E54DDA">
              <w:rPr>
                <w:rFonts w:cs="Arial"/>
                <w:sz w:val="22"/>
                <w:lang w:eastAsia="sl-SI"/>
              </w:rPr>
              <w:t>Telefon</w:t>
            </w:r>
          </w:p>
        </w:tc>
        <w:tc>
          <w:tcPr>
            <w:tcW w:w="5103" w:type="dxa"/>
          </w:tcPr>
          <w:p w14:paraId="6D785688" w14:textId="77777777" w:rsidR="001F0EF5" w:rsidRPr="00E54DDA" w:rsidRDefault="001F0EF5" w:rsidP="00954D58">
            <w:pPr>
              <w:jc w:val="center"/>
              <w:rPr>
                <w:rFonts w:cs="Arial"/>
                <w:b/>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191AD06" w14:textId="77777777" w:rsidTr="00954D58">
        <w:trPr>
          <w:trHeight w:val="500"/>
        </w:trPr>
        <w:tc>
          <w:tcPr>
            <w:tcW w:w="637" w:type="dxa"/>
            <w:vAlign w:val="center"/>
          </w:tcPr>
          <w:p w14:paraId="5F257B1B" w14:textId="77777777" w:rsidR="001F0EF5" w:rsidRPr="00E54DDA" w:rsidRDefault="001F0EF5" w:rsidP="00954D58">
            <w:pPr>
              <w:jc w:val="center"/>
              <w:rPr>
                <w:rFonts w:cs="Arial"/>
                <w:b/>
                <w:sz w:val="22"/>
                <w:lang w:eastAsia="sl-SI"/>
              </w:rPr>
            </w:pPr>
            <w:r w:rsidRPr="00E54DDA">
              <w:rPr>
                <w:rFonts w:cs="Arial"/>
                <w:b/>
                <w:sz w:val="22"/>
                <w:lang w:eastAsia="sl-SI"/>
              </w:rPr>
              <w:t>7.</w:t>
            </w:r>
          </w:p>
        </w:tc>
        <w:tc>
          <w:tcPr>
            <w:tcW w:w="3969" w:type="dxa"/>
            <w:vAlign w:val="center"/>
          </w:tcPr>
          <w:p w14:paraId="3BF0B70A" w14:textId="77777777" w:rsidR="001F0EF5" w:rsidRPr="00E54DDA" w:rsidRDefault="001F0EF5" w:rsidP="00954D58">
            <w:pPr>
              <w:rPr>
                <w:rFonts w:cs="Arial"/>
                <w:sz w:val="22"/>
                <w:lang w:eastAsia="sl-SI"/>
              </w:rPr>
            </w:pPr>
            <w:r w:rsidRPr="00E54DDA">
              <w:rPr>
                <w:rFonts w:cs="Arial"/>
                <w:sz w:val="22"/>
                <w:lang w:eastAsia="sl-SI"/>
              </w:rPr>
              <w:t>Elektronski naslov</w:t>
            </w:r>
          </w:p>
        </w:tc>
        <w:tc>
          <w:tcPr>
            <w:tcW w:w="5103" w:type="dxa"/>
          </w:tcPr>
          <w:p w14:paraId="1CAADA9E" w14:textId="77777777" w:rsidR="001F0EF5" w:rsidRPr="00E54DDA" w:rsidRDefault="001F0EF5" w:rsidP="00954D58">
            <w:pPr>
              <w:jc w:val="center"/>
              <w:rPr>
                <w:rFonts w:cs="Arial"/>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2F8AF35B" w14:textId="77777777" w:rsidTr="00954D58">
        <w:trPr>
          <w:trHeight w:val="500"/>
        </w:trPr>
        <w:tc>
          <w:tcPr>
            <w:tcW w:w="637" w:type="dxa"/>
            <w:vAlign w:val="center"/>
          </w:tcPr>
          <w:p w14:paraId="2CA79FEA" w14:textId="77777777" w:rsidR="001F0EF5" w:rsidRPr="00E54DDA" w:rsidRDefault="001F0EF5" w:rsidP="00954D58">
            <w:pPr>
              <w:jc w:val="center"/>
              <w:rPr>
                <w:rFonts w:cs="Arial"/>
                <w:b/>
                <w:sz w:val="22"/>
                <w:lang w:eastAsia="sl-SI"/>
              </w:rPr>
            </w:pPr>
            <w:r w:rsidRPr="00E54DDA">
              <w:rPr>
                <w:rFonts w:cs="Arial"/>
                <w:b/>
                <w:sz w:val="22"/>
                <w:lang w:eastAsia="sl-SI"/>
              </w:rPr>
              <w:t>8.</w:t>
            </w:r>
          </w:p>
        </w:tc>
        <w:tc>
          <w:tcPr>
            <w:tcW w:w="3969" w:type="dxa"/>
            <w:vAlign w:val="center"/>
          </w:tcPr>
          <w:p w14:paraId="35AE9A97" w14:textId="77777777" w:rsidR="001F0EF5" w:rsidRPr="00E54DDA" w:rsidRDefault="001F0EF5" w:rsidP="00954D58">
            <w:pPr>
              <w:rPr>
                <w:rFonts w:cs="Arial"/>
                <w:sz w:val="22"/>
                <w:lang w:eastAsia="sl-SI"/>
              </w:rPr>
            </w:pPr>
            <w:r w:rsidRPr="00E54DDA">
              <w:rPr>
                <w:rFonts w:cs="Arial"/>
                <w:sz w:val="22"/>
                <w:lang w:eastAsia="sl-SI"/>
              </w:rPr>
              <w:t>Matična številka</w:t>
            </w:r>
          </w:p>
        </w:tc>
        <w:tc>
          <w:tcPr>
            <w:tcW w:w="5103" w:type="dxa"/>
          </w:tcPr>
          <w:p w14:paraId="066D70BF" w14:textId="77777777" w:rsidR="001F0EF5" w:rsidRPr="00E54DDA" w:rsidRDefault="001F0EF5" w:rsidP="00954D58">
            <w:pPr>
              <w:jc w:val="center"/>
              <w:rPr>
                <w:rFonts w:cs="Arial"/>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4FD6E01" w14:textId="77777777" w:rsidTr="00954D58">
        <w:trPr>
          <w:trHeight w:val="500"/>
        </w:trPr>
        <w:tc>
          <w:tcPr>
            <w:tcW w:w="637" w:type="dxa"/>
            <w:vAlign w:val="center"/>
          </w:tcPr>
          <w:p w14:paraId="00A6A4BB" w14:textId="77777777" w:rsidR="001F0EF5" w:rsidRPr="00E54DDA" w:rsidRDefault="001F0EF5" w:rsidP="00954D58">
            <w:pPr>
              <w:jc w:val="center"/>
              <w:rPr>
                <w:rFonts w:cs="Arial"/>
                <w:b/>
                <w:sz w:val="22"/>
                <w:lang w:eastAsia="sl-SI"/>
              </w:rPr>
            </w:pPr>
            <w:r w:rsidRPr="00E54DDA">
              <w:rPr>
                <w:rFonts w:cs="Arial"/>
                <w:b/>
                <w:sz w:val="22"/>
                <w:lang w:eastAsia="sl-SI"/>
              </w:rPr>
              <w:t>9.</w:t>
            </w:r>
          </w:p>
        </w:tc>
        <w:tc>
          <w:tcPr>
            <w:tcW w:w="3969" w:type="dxa"/>
          </w:tcPr>
          <w:p w14:paraId="140A5607" w14:textId="77777777" w:rsidR="001F0EF5" w:rsidRPr="00E54DDA" w:rsidRDefault="001F0EF5" w:rsidP="00954D58">
            <w:pPr>
              <w:rPr>
                <w:rFonts w:cs="Arial"/>
                <w:sz w:val="22"/>
                <w:lang w:eastAsia="sl-SI"/>
              </w:rPr>
            </w:pPr>
          </w:p>
          <w:p w14:paraId="6B9317F1" w14:textId="77777777" w:rsidR="001F0EF5" w:rsidRPr="00E54DDA" w:rsidRDefault="001F0EF5" w:rsidP="00954D58">
            <w:pPr>
              <w:rPr>
                <w:rFonts w:cs="Arial"/>
                <w:sz w:val="22"/>
                <w:lang w:eastAsia="sl-SI"/>
              </w:rPr>
            </w:pPr>
            <w:r w:rsidRPr="00E54DDA">
              <w:rPr>
                <w:rFonts w:cs="Arial"/>
                <w:sz w:val="22"/>
                <w:lang w:eastAsia="sl-SI"/>
              </w:rPr>
              <w:t>ID za DDV</w:t>
            </w:r>
          </w:p>
          <w:p w14:paraId="050A763F" w14:textId="77777777" w:rsidR="001F0EF5" w:rsidRPr="00E54DDA" w:rsidRDefault="001F0EF5" w:rsidP="00954D58">
            <w:pPr>
              <w:rPr>
                <w:rFonts w:cs="Arial"/>
                <w:sz w:val="22"/>
                <w:lang w:eastAsia="sl-SI"/>
              </w:rPr>
            </w:pPr>
          </w:p>
        </w:tc>
        <w:tc>
          <w:tcPr>
            <w:tcW w:w="5103" w:type="dxa"/>
          </w:tcPr>
          <w:p w14:paraId="7D670A27" w14:textId="77777777" w:rsidR="001F0EF5" w:rsidRPr="00E54DDA" w:rsidRDefault="001F0EF5" w:rsidP="00954D58">
            <w:pPr>
              <w:jc w:val="center"/>
              <w:rPr>
                <w:rFonts w:cs="Arial"/>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41AE256" w14:textId="77777777" w:rsidTr="00954D58">
        <w:trPr>
          <w:trHeight w:val="301"/>
        </w:trPr>
        <w:tc>
          <w:tcPr>
            <w:tcW w:w="637" w:type="dxa"/>
            <w:vAlign w:val="center"/>
          </w:tcPr>
          <w:p w14:paraId="397215AC" w14:textId="77777777" w:rsidR="001F0EF5" w:rsidRPr="00E54DDA" w:rsidRDefault="001F0EF5" w:rsidP="00954D58">
            <w:pPr>
              <w:jc w:val="center"/>
              <w:rPr>
                <w:rFonts w:cs="Arial"/>
                <w:b/>
                <w:sz w:val="22"/>
                <w:lang w:eastAsia="sl-SI"/>
              </w:rPr>
            </w:pPr>
            <w:r w:rsidRPr="00E54DDA">
              <w:rPr>
                <w:rFonts w:cs="Arial"/>
                <w:b/>
                <w:sz w:val="22"/>
                <w:lang w:eastAsia="sl-SI"/>
              </w:rPr>
              <w:t>10.</w:t>
            </w:r>
          </w:p>
        </w:tc>
        <w:tc>
          <w:tcPr>
            <w:tcW w:w="3969" w:type="dxa"/>
          </w:tcPr>
          <w:p w14:paraId="68B64452" w14:textId="77777777" w:rsidR="001F0EF5" w:rsidRPr="00E54DDA" w:rsidRDefault="001F0EF5" w:rsidP="00954D58">
            <w:pPr>
              <w:rPr>
                <w:rFonts w:cs="Arial"/>
                <w:sz w:val="22"/>
                <w:lang w:eastAsia="sl-SI"/>
              </w:rPr>
            </w:pPr>
            <w:r w:rsidRPr="00E54DDA">
              <w:rPr>
                <w:rFonts w:cs="Arial"/>
                <w:sz w:val="22"/>
                <w:lang w:eastAsia="sl-SI"/>
              </w:rPr>
              <w:t>Gospodarski subjekt sodi med MSP, kot je opredeljeno v Priporočilu Komisije 2003/361/ES</w:t>
            </w:r>
          </w:p>
        </w:tc>
        <w:tc>
          <w:tcPr>
            <w:tcW w:w="5103" w:type="dxa"/>
          </w:tcPr>
          <w:p w14:paraId="3367D9A7" w14:textId="77777777" w:rsidR="001F0EF5" w:rsidRPr="00E54DDA" w:rsidRDefault="001F0EF5" w:rsidP="00954D58">
            <w:pPr>
              <w:rPr>
                <w:rFonts w:cs="Arial"/>
                <w:sz w:val="22"/>
                <w:lang w:eastAsia="sl-SI"/>
              </w:rPr>
            </w:pPr>
            <w:r w:rsidRPr="00E54DDA">
              <w:rPr>
                <w:rFonts w:cs="Arial"/>
                <w:sz w:val="22"/>
                <w:lang w:eastAsia="sl-SI"/>
              </w:rPr>
              <w:t xml:space="preserve">               </w:t>
            </w:r>
          </w:p>
          <w:p w14:paraId="3215A9AB" w14:textId="77777777" w:rsidR="001F0EF5" w:rsidRPr="00E54DDA" w:rsidRDefault="001F0EF5" w:rsidP="00954D58">
            <w:pPr>
              <w:rPr>
                <w:rFonts w:cs="Arial"/>
                <w:sz w:val="22"/>
                <w:highlight w:val="yellow"/>
                <w:lang w:eastAsia="sl-SI"/>
              </w:rPr>
            </w:pPr>
            <w:r w:rsidRPr="00E54DDA">
              <w:rPr>
                <w:rFonts w:cs="Arial"/>
                <w:sz w:val="22"/>
                <w:lang w:eastAsia="sl-SI"/>
              </w:rPr>
              <w:t xml:space="preserve">                DA           NE</w:t>
            </w:r>
          </w:p>
        </w:tc>
      </w:tr>
      <w:tr w:rsidR="001F0EF5" w:rsidRPr="00E54DDA" w14:paraId="11001755" w14:textId="77777777" w:rsidTr="00954D58">
        <w:trPr>
          <w:trHeight w:val="500"/>
        </w:trPr>
        <w:tc>
          <w:tcPr>
            <w:tcW w:w="637" w:type="dxa"/>
            <w:vAlign w:val="center"/>
          </w:tcPr>
          <w:p w14:paraId="1669AF39" w14:textId="77777777" w:rsidR="001F0EF5" w:rsidRPr="00E54DDA" w:rsidRDefault="001F0EF5" w:rsidP="00954D58">
            <w:pPr>
              <w:jc w:val="center"/>
              <w:rPr>
                <w:rFonts w:cs="Arial"/>
                <w:b/>
                <w:sz w:val="22"/>
                <w:lang w:eastAsia="sl-SI"/>
              </w:rPr>
            </w:pPr>
          </w:p>
          <w:p w14:paraId="6F73D719" w14:textId="77777777" w:rsidR="001F0EF5" w:rsidRPr="00E54DDA" w:rsidRDefault="001F0EF5" w:rsidP="00954D58">
            <w:pPr>
              <w:jc w:val="center"/>
              <w:rPr>
                <w:rFonts w:cs="Arial"/>
                <w:b/>
                <w:sz w:val="22"/>
                <w:lang w:eastAsia="sl-SI"/>
              </w:rPr>
            </w:pPr>
            <w:r w:rsidRPr="00E54DDA">
              <w:rPr>
                <w:rFonts w:cs="Arial"/>
                <w:b/>
                <w:sz w:val="22"/>
                <w:lang w:eastAsia="sl-SI"/>
              </w:rPr>
              <w:t>11.</w:t>
            </w:r>
          </w:p>
        </w:tc>
        <w:tc>
          <w:tcPr>
            <w:tcW w:w="3969" w:type="dxa"/>
            <w:vAlign w:val="center"/>
          </w:tcPr>
          <w:p w14:paraId="4A0FDF87" w14:textId="77777777" w:rsidR="001F0EF5" w:rsidRPr="00E54DDA" w:rsidRDefault="001F0EF5" w:rsidP="00954D58">
            <w:pPr>
              <w:rPr>
                <w:rFonts w:cs="Arial"/>
                <w:sz w:val="22"/>
                <w:lang w:eastAsia="sl-SI"/>
              </w:rPr>
            </w:pPr>
          </w:p>
          <w:p w14:paraId="5DFF2B36" w14:textId="77777777" w:rsidR="001F0EF5" w:rsidRPr="00E54DDA" w:rsidRDefault="001F0EF5" w:rsidP="00954D58">
            <w:pPr>
              <w:rPr>
                <w:rFonts w:cs="Arial"/>
                <w:sz w:val="22"/>
                <w:lang w:eastAsia="sl-SI"/>
              </w:rPr>
            </w:pPr>
            <w:r w:rsidRPr="00E54DDA">
              <w:rPr>
                <w:rFonts w:cs="Arial"/>
                <w:sz w:val="22"/>
                <w:lang w:eastAsia="sl-SI"/>
              </w:rPr>
              <w:t>Številka transakcijskega računa – ponudnik navede vse račune</w:t>
            </w:r>
          </w:p>
          <w:p w14:paraId="2129A969" w14:textId="77777777" w:rsidR="001F0EF5" w:rsidRPr="00E54DDA" w:rsidRDefault="001F0EF5" w:rsidP="00954D58">
            <w:pPr>
              <w:rPr>
                <w:rFonts w:cs="Arial"/>
                <w:sz w:val="22"/>
                <w:lang w:eastAsia="sl-SI"/>
              </w:rPr>
            </w:pPr>
          </w:p>
        </w:tc>
        <w:tc>
          <w:tcPr>
            <w:tcW w:w="5103" w:type="dxa"/>
          </w:tcPr>
          <w:p w14:paraId="5654DF1C" w14:textId="77777777" w:rsidR="001F0EF5" w:rsidRPr="00E54DDA" w:rsidRDefault="001F0EF5" w:rsidP="00954D58">
            <w:pPr>
              <w:jc w:val="center"/>
              <w:rPr>
                <w:rFonts w:cs="Arial"/>
                <w:sz w:val="22"/>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F9540AE" w14:textId="77777777" w:rsidTr="00954D58">
        <w:trPr>
          <w:trHeight w:val="494"/>
        </w:trPr>
        <w:tc>
          <w:tcPr>
            <w:tcW w:w="637" w:type="dxa"/>
            <w:vAlign w:val="center"/>
          </w:tcPr>
          <w:p w14:paraId="4B8BC968" w14:textId="77777777" w:rsidR="001F0EF5" w:rsidRPr="00E54DDA" w:rsidRDefault="001F0EF5" w:rsidP="00954D58">
            <w:pPr>
              <w:jc w:val="center"/>
              <w:rPr>
                <w:rFonts w:cs="Arial"/>
                <w:b/>
                <w:sz w:val="22"/>
                <w:lang w:eastAsia="sl-SI"/>
              </w:rPr>
            </w:pPr>
            <w:r w:rsidRPr="00E54DDA">
              <w:rPr>
                <w:rFonts w:cs="Arial"/>
                <w:b/>
                <w:sz w:val="22"/>
                <w:lang w:eastAsia="sl-SI"/>
              </w:rPr>
              <w:t>12.</w:t>
            </w:r>
          </w:p>
        </w:tc>
        <w:tc>
          <w:tcPr>
            <w:tcW w:w="3969" w:type="dxa"/>
            <w:vAlign w:val="center"/>
          </w:tcPr>
          <w:p w14:paraId="4CBA7718" w14:textId="77777777" w:rsidR="001F0EF5" w:rsidRPr="00E54DDA" w:rsidRDefault="001F0EF5" w:rsidP="00954D58">
            <w:pPr>
              <w:rPr>
                <w:rFonts w:cs="Arial"/>
                <w:b/>
                <w:kern w:val="3"/>
                <w:sz w:val="22"/>
                <w:lang w:eastAsia="zh-CN"/>
              </w:rPr>
            </w:pPr>
            <w:r w:rsidRPr="00E54DDA">
              <w:rPr>
                <w:rFonts w:cs="Arial"/>
                <w:b/>
                <w:kern w:val="3"/>
                <w:sz w:val="22"/>
                <w:lang w:eastAsia="zh-CN"/>
              </w:rPr>
              <w:t>Ponudbo oddajamo</w:t>
            </w:r>
          </w:p>
          <w:p w14:paraId="2877A52B" w14:textId="77777777" w:rsidR="001F0EF5" w:rsidRPr="00E54DDA" w:rsidRDefault="001F0EF5" w:rsidP="00954D58">
            <w:pPr>
              <w:rPr>
                <w:rFonts w:cs="Arial"/>
                <w:sz w:val="22"/>
                <w:lang w:eastAsia="sl-SI"/>
              </w:rPr>
            </w:pPr>
            <w:r w:rsidRPr="00E54DDA">
              <w:rPr>
                <w:rFonts w:cs="Arial"/>
                <w:sz w:val="22"/>
                <w:lang w:eastAsia="sl-SI"/>
              </w:rPr>
              <w:t>(ustrezno obkrožiti)</w:t>
            </w:r>
          </w:p>
        </w:tc>
        <w:tc>
          <w:tcPr>
            <w:tcW w:w="5103" w:type="dxa"/>
          </w:tcPr>
          <w:p w14:paraId="1108271C" w14:textId="77777777" w:rsidR="001F0EF5" w:rsidRPr="00E54DDA" w:rsidRDefault="001F0EF5" w:rsidP="00954D58">
            <w:pPr>
              <w:rPr>
                <w:rFonts w:cs="Arial"/>
                <w:sz w:val="22"/>
                <w:lang w:eastAsia="sl-SI"/>
              </w:rPr>
            </w:pPr>
          </w:p>
          <w:p w14:paraId="00D11167" w14:textId="77777777" w:rsidR="001F0EF5" w:rsidRPr="00E54DDA" w:rsidRDefault="001F0EF5" w:rsidP="00954D58">
            <w:pPr>
              <w:rPr>
                <w:rFonts w:cs="Arial"/>
                <w:b/>
                <w:bCs/>
                <w:sz w:val="22"/>
                <w:lang w:eastAsia="sl-SI"/>
              </w:rPr>
            </w:pPr>
            <w:r w:rsidRPr="00E54DDA">
              <w:rPr>
                <w:rFonts w:cs="Arial"/>
                <w:sz w:val="22"/>
                <w:lang w:eastAsia="sl-SI"/>
              </w:rPr>
              <w:t xml:space="preserve">    </w:t>
            </w:r>
            <w:r w:rsidRPr="00E54DDA">
              <w:rPr>
                <w:rFonts w:cs="Arial"/>
                <w:b/>
                <w:bCs/>
                <w:sz w:val="22"/>
                <w:lang w:eastAsia="sl-SI"/>
              </w:rPr>
              <w:t>samostojno       s partnerji        s podizvajalci</w:t>
            </w:r>
          </w:p>
        </w:tc>
      </w:tr>
      <w:tr w:rsidR="001F0EF5" w:rsidRPr="00E54DDA" w14:paraId="5A06996E" w14:textId="77777777" w:rsidTr="00954D58">
        <w:trPr>
          <w:trHeight w:val="707"/>
        </w:trPr>
        <w:tc>
          <w:tcPr>
            <w:tcW w:w="637" w:type="dxa"/>
            <w:tcBorders>
              <w:top w:val="single" w:sz="4" w:space="0" w:color="auto"/>
              <w:left w:val="single" w:sz="4" w:space="0" w:color="auto"/>
              <w:bottom w:val="single" w:sz="4" w:space="0" w:color="auto"/>
              <w:right w:val="single" w:sz="4" w:space="0" w:color="auto"/>
            </w:tcBorders>
            <w:vAlign w:val="center"/>
          </w:tcPr>
          <w:p w14:paraId="4BDF501E" w14:textId="77777777" w:rsidR="001F0EF5" w:rsidRPr="00E54DDA" w:rsidRDefault="001F0EF5" w:rsidP="00954D58">
            <w:pPr>
              <w:jc w:val="center"/>
              <w:rPr>
                <w:rFonts w:cs="Arial"/>
                <w:i/>
                <w:sz w:val="22"/>
                <w:lang w:eastAsia="sl-SI"/>
              </w:rPr>
            </w:pPr>
            <w:r w:rsidRPr="00E54DDA">
              <w:rPr>
                <w:rFonts w:cs="Arial"/>
                <w:b/>
                <w:i/>
                <w:sz w:val="22"/>
                <w:lang w:eastAsia="sl-SI"/>
              </w:rPr>
              <w:t>13.</w:t>
            </w:r>
          </w:p>
        </w:tc>
        <w:tc>
          <w:tcPr>
            <w:tcW w:w="3969" w:type="dxa"/>
            <w:tcBorders>
              <w:top w:val="single" w:sz="4" w:space="0" w:color="auto"/>
              <w:left w:val="single" w:sz="4" w:space="0" w:color="auto"/>
              <w:bottom w:val="single" w:sz="4" w:space="0" w:color="auto"/>
              <w:right w:val="single" w:sz="4" w:space="0" w:color="auto"/>
            </w:tcBorders>
            <w:vAlign w:val="center"/>
          </w:tcPr>
          <w:p w14:paraId="51116C7C" w14:textId="77777777" w:rsidR="001F0EF5" w:rsidRPr="00E54DDA" w:rsidRDefault="001F0EF5" w:rsidP="00954D58">
            <w:pPr>
              <w:rPr>
                <w:rFonts w:cs="Arial"/>
                <w:bCs/>
                <w:kern w:val="3"/>
                <w:sz w:val="22"/>
                <w:lang w:eastAsia="zh-CN"/>
              </w:rPr>
            </w:pPr>
            <w:r w:rsidRPr="00E54DDA">
              <w:rPr>
                <w:rFonts w:cs="Arial"/>
                <w:sz w:val="22"/>
                <w:lang w:eastAsia="sl-SI"/>
              </w:rPr>
              <w:t>Šifra in naziv dejavnosti, za katero je ponudnik registriran in je predmet tega naročila</w:t>
            </w:r>
          </w:p>
        </w:tc>
        <w:tc>
          <w:tcPr>
            <w:tcW w:w="5103" w:type="dxa"/>
            <w:tcBorders>
              <w:top w:val="single" w:sz="4" w:space="0" w:color="auto"/>
              <w:left w:val="single" w:sz="4" w:space="0" w:color="auto"/>
              <w:bottom w:val="single" w:sz="4" w:space="0" w:color="auto"/>
              <w:right w:val="single" w:sz="4" w:space="0" w:color="auto"/>
            </w:tcBorders>
          </w:tcPr>
          <w:p w14:paraId="247BA5DE" w14:textId="77777777" w:rsidR="001F0EF5" w:rsidRPr="00E54DDA" w:rsidRDefault="001F0EF5" w:rsidP="00954D58">
            <w:pPr>
              <w:jc w:val="center"/>
              <w:rPr>
                <w:rFonts w:cs="Arial"/>
                <w:sz w:val="22"/>
                <w:highlight w:val="yellow"/>
                <w:lang w:eastAsia="sl-SI"/>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p w14:paraId="369700CD" w14:textId="77777777" w:rsidR="001F0EF5" w:rsidRPr="00E54DDA" w:rsidRDefault="001F0EF5" w:rsidP="00954D58">
            <w:pPr>
              <w:rPr>
                <w:rFonts w:cs="Arial"/>
                <w:sz w:val="22"/>
                <w:lang w:eastAsia="sl-SI"/>
              </w:rPr>
            </w:pPr>
            <w:r w:rsidRPr="00E54DDA">
              <w:rPr>
                <w:rFonts w:cs="Arial"/>
                <w:sz w:val="22"/>
                <w:highlight w:val="yellow"/>
                <w:lang w:eastAsia="sl-SI"/>
              </w:rPr>
              <w:t xml:space="preserve">    </w:t>
            </w:r>
          </w:p>
        </w:tc>
      </w:tr>
    </w:tbl>
    <w:p w14:paraId="4A38EC73" w14:textId="77777777" w:rsidR="001F0EF5" w:rsidRPr="00E54DDA" w:rsidRDefault="001F0EF5" w:rsidP="001F0EF5">
      <w:pPr>
        <w:rPr>
          <w:rFonts w:cs="Arial"/>
          <w:sz w:val="22"/>
        </w:rPr>
      </w:pPr>
    </w:p>
    <w:p w14:paraId="04D3C94E" w14:textId="77777777" w:rsidR="001F0EF5" w:rsidRPr="00E54DDA" w:rsidRDefault="001F0EF5" w:rsidP="001F0EF5">
      <w:pPr>
        <w:rPr>
          <w:rFonts w:cs="Arial"/>
          <w:sz w:val="22"/>
        </w:rPr>
      </w:pPr>
    </w:p>
    <w:p w14:paraId="4BDE5A6D" w14:textId="77777777" w:rsidR="001F0EF5" w:rsidRPr="00E54DDA" w:rsidRDefault="001F0EF5" w:rsidP="001F0EF5">
      <w:pPr>
        <w:rPr>
          <w:rFonts w:cs="Arial"/>
          <w:sz w:val="22"/>
        </w:rPr>
      </w:pPr>
    </w:p>
    <w:p w14:paraId="2C3FDE11" w14:textId="77777777" w:rsidR="001F0EF5" w:rsidRPr="00E54DDA" w:rsidRDefault="001F0EF5" w:rsidP="3DF3F329">
      <w:pPr>
        <w:rPr>
          <w:rFonts w:cs="Arial"/>
          <w:sz w:val="22"/>
        </w:rPr>
      </w:pPr>
    </w:p>
    <w:p w14:paraId="38FD371C" w14:textId="77777777" w:rsidR="001F0EF5" w:rsidRPr="00E54DDA" w:rsidRDefault="001F0EF5" w:rsidP="001F0EF5">
      <w:pPr>
        <w:tabs>
          <w:tab w:val="left" w:pos="887"/>
        </w:tabs>
        <w:spacing w:line="0" w:lineRule="atLeast"/>
        <w:jc w:val="center"/>
        <w:rPr>
          <w:rFonts w:cs="Arial"/>
          <w:b/>
          <w:bCs/>
          <w:sz w:val="22"/>
        </w:rPr>
      </w:pPr>
    </w:p>
    <w:p w14:paraId="653809DB" w14:textId="77777777" w:rsidR="001F0EF5" w:rsidRPr="00E54DDA" w:rsidRDefault="001F0EF5" w:rsidP="001F0EF5">
      <w:pPr>
        <w:tabs>
          <w:tab w:val="left" w:pos="887"/>
        </w:tabs>
        <w:spacing w:line="0" w:lineRule="atLeast"/>
        <w:jc w:val="center"/>
        <w:rPr>
          <w:rFonts w:cs="Arial"/>
          <w:b/>
          <w:bCs/>
          <w:sz w:val="22"/>
        </w:rPr>
      </w:pPr>
      <w:r w:rsidRPr="00E54DDA">
        <w:rPr>
          <w:rFonts w:cs="Arial"/>
          <w:b/>
          <w:bCs/>
          <w:sz w:val="22"/>
        </w:rPr>
        <w:t xml:space="preserve">Izjavljamo, </w:t>
      </w:r>
    </w:p>
    <w:p w14:paraId="31DF0AD9" w14:textId="77777777" w:rsidR="001F0EF5" w:rsidRPr="00E54DDA" w:rsidRDefault="001F0EF5" w:rsidP="001F0EF5">
      <w:pPr>
        <w:tabs>
          <w:tab w:val="left" w:pos="887"/>
        </w:tabs>
        <w:spacing w:line="0" w:lineRule="atLeast"/>
        <w:rPr>
          <w:rFonts w:cs="Arial"/>
          <w:b/>
          <w:bCs/>
          <w:sz w:val="22"/>
        </w:rPr>
      </w:pPr>
    </w:p>
    <w:p w14:paraId="54AFFD13" w14:textId="77777777" w:rsidR="001F0EF5" w:rsidRPr="00E54DDA" w:rsidRDefault="001F0EF5" w:rsidP="001F0EF5">
      <w:pPr>
        <w:tabs>
          <w:tab w:val="left" w:pos="887"/>
        </w:tabs>
        <w:spacing w:line="0" w:lineRule="atLeast"/>
        <w:ind w:left="360"/>
        <w:rPr>
          <w:rFonts w:cs="Arial"/>
          <w:sz w:val="22"/>
        </w:rPr>
      </w:pPr>
    </w:p>
    <w:p w14:paraId="7E8C9E5C" w14:textId="77777777" w:rsidR="001F0EF5" w:rsidRPr="00E54DDA" w:rsidRDefault="001F0EF5" w:rsidP="001F0EF5">
      <w:pPr>
        <w:tabs>
          <w:tab w:val="left" w:pos="887"/>
        </w:tabs>
        <w:spacing w:line="0" w:lineRule="atLeast"/>
        <w:rPr>
          <w:rFonts w:cs="Arial"/>
          <w:sz w:val="22"/>
        </w:rPr>
      </w:pPr>
      <w:r w:rsidRPr="00E54DDA">
        <w:rPr>
          <w:rFonts w:cs="Arial"/>
          <w:sz w:val="22"/>
        </w:rPr>
        <w:t>da smo usposobljeni za elektronsko poslovanje in komuniciranje ter da je za potrebe tega javnega naročila (do pisne prijave spremembe) naš elektronski naslov oz. elektronski pošti  predal naslednji _______________________________________.</w:t>
      </w:r>
    </w:p>
    <w:p w14:paraId="73A4352B" w14:textId="759ECD94" w:rsidR="001F0EF5" w:rsidRPr="00E54DDA" w:rsidRDefault="001F0EF5" w:rsidP="001F0EF5">
      <w:pPr>
        <w:rPr>
          <w:rFonts w:cs="Arial"/>
          <w:sz w:val="22"/>
          <w:lang w:eastAsia="sl-SI"/>
        </w:rPr>
      </w:pPr>
      <w:r w:rsidRPr="00E54DDA">
        <w:rPr>
          <w:rFonts w:cs="Arial"/>
          <w:sz w:val="22"/>
          <w:lang w:eastAsia="sl-SI"/>
        </w:rPr>
        <w:t xml:space="preserve">                                        (vpisati s velikimi tiskanimi črkami)</w:t>
      </w:r>
    </w:p>
    <w:p w14:paraId="7D98954C" w14:textId="77777777" w:rsidR="001F0EF5" w:rsidRPr="00E54DDA" w:rsidRDefault="001F0EF5" w:rsidP="001F0EF5">
      <w:pPr>
        <w:spacing w:after="120" w:line="276" w:lineRule="auto"/>
        <w:rPr>
          <w:rFonts w:cs="Arial"/>
          <w:b/>
          <w:kern w:val="1"/>
          <w:sz w:val="22"/>
        </w:rPr>
      </w:pPr>
    </w:p>
    <w:p w14:paraId="61A48D5A" w14:textId="77777777" w:rsidR="001F0EF5" w:rsidRPr="00E54DDA" w:rsidRDefault="001F0EF5" w:rsidP="001F0EF5">
      <w:pPr>
        <w:spacing w:after="120" w:line="276" w:lineRule="auto"/>
        <w:rPr>
          <w:rFonts w:cs="Arial"/>
          <w:b/>
          <w:kern w:val="2"/>
          <w:sz w:val="22"/>
        </w:rPr>
      </w:pPr>
    </w:p>
    <w:p w14:paraId="00CFA292" w14:textId="77777777" w:rsidR="001F0EF5" w:rsidRPr="00E54DDA" w:rsidRDefault="001F0EF5" w:rsidP="001F0EF5">
      <w:pPr>
        <w:rPr>
          <w:rFonts w:cs="Arial"/>
          <w:sz w:val="22"/>
          <w:lang w:eastAsia="sl-SI"/>
        </w:rPr>
      </w:pPr>
      <w:r w:rsidRPr="00E54DDA">
        <w:rPr>
          <w:rFonts w:cs="Arial"/>
          <w:sz w:val="22"/>
          <w:lang w:eastAsia="sl-SI"/>
        </w:rPr>
        <w:t xml:space="preserve">Opomba: V primeru, da imajo ponudniki več podjetij v lasti in se bodo na javno naročilo prijavili z </w:t>
      </w:r>
      <w:proofErr w:type="spellStart"/>
      <w:r w:rsidRPr="00E54DDA">
        <w:rPr>
          <w:rFonts w:cs="Arial"/>
          <w:sz w:val="22"/>
          <w:lang w:eastAsia="sl-SI"/>
        </w:rPr>
        <w:t>večimi</w:t>
      </w:r>
      <w:proofErr w:type="spellEnd"/>
      <w:r w:rsidRPr="00E54DDA">
        <w:rPr>
          <w:rFonts w:cs="Arial"/>
          <w:sz w:val="22"/>
          <w:lang w:eastAsia="sl-SI"/>
        </w:rPr>
        <w:t xml:space="preserve"> podjetji, morajo navesti za vsako podjetje različen elektronski naslov v ponudbi, kamor se bo pošiljala vsa nadaljnja dokumentacija.</w:t>
      </w:r>
    </w:p>
    <w:p w14:paraId="0200B03F" w14:textId="77777777" w:rsidR="001F0EF5" w:rsidRPr="00E54DDA" w:rsidRDefault="001F0EF5" w:rsidP="001F0EF5">
      <w:pPr>
        <w:rPr>
          <w:rFonts w:cs="Arial"/>
          <w:sz w:val="22"/>
          <w:lang w:eastAsia="sl-SI"/>
        </w:rPr>
      </w:pPr>
    </w:p>
    <w:p w14:paraId="6F76187B" w14:textId="77777777" w:rsidR="001F0EF5" w:rsidRPr="00E54DDA" w:rsidRDefault="001F0EF5" w:rsidP="001F0EF5">
      <w:pPr>
        <w:rPr>
          <w:rFonts w:cs="Arial"/>
          <w:sz w:val="22"/>
          <w:lang w:eastAsia="sl-SI"/>
        </w:rPr>
      </w:pPr>
      <w:r w:rsidRPr="00E54DDA">
        <w:rPr>
          <w:rFonts w:cs="Arial"/>
          <w:sz w:val="22"/>
          <w:lang w:eastAsia="sl-SI"/>
        </w:rPr>
        <w:t>Vse izjave podpisujemo pod kazensko in materialno odgovornostjo.</w:t>
      </w:r>
    </w:p>
    <w:p w14:paraId="20961E59" w14:textId="77777777" w:rsidR="001F0EF5" w:rsidRPr="00E54DDA" w:rsidRDefault="001F0EF5" w:rsidP="001F0EF5">
      <w:pPr>
        <w:rPr>
          <w:rFonts w:cs="Arial"/>
          <w:sz w:val="22"/>
          <w:lang w:eastAsia="sl-SI"/>
        </w:rPr>
      </w:pPr>
    </w:p>
    <w:p w14:paraId="3A1709E2" w14:textId="0B194989" w:rsidR="001F0EF5" w:rsidRDefault="001F0EF5" w:rsidP="001F0EF5">
      <w:pPr>
        <w:rPr>
          <w:rFonts w:cs="Arial"/>
          <w:sz w:val="22"/>
          <w:lang w:eastAsia="sl-SI"/>
        </w:rPr>
      </w:pPr>
      <w:r w:rsidRPr="00E54DDA">
        <w:rPr>
          <w:rFonts w:cs="Arial"/>
          <w:sz w:val="22"/>
          <w:lang w:eastAsia="sl-SI"/>
        </w:rPr>
        <w:t xml:space="preserve">Pod kazensko in materialno odgovornostjo izjavljamo, da so vse navedbe v ponudbi za javno naročilo </w:t>
      </w:r>
      <w:r w:rsidR="00A5450C">
        <w:rPr>
          <w:rFonts w:cs="Arial"/>
          <w:sz w:val="22"/>
          <w:lang w:eastAsia="sl-SI"/>
        </w:rPr>
        <w:t>GOJ 2026</w:t>
      </w:r>
      <w:r w:rsidRPr="00E54DDA">
        <w:rPr>
          <w:rFonts w:cs="Arial"/>
          <w:sz w:val="22"/>
          <w:lang w:eastAsia="sl-SI"/>
        </w:rPr>
        <w:t xml:space="preserve"> resnične. </w:t>
      </w:r>
    </w:p>
    <w:p w14:paraId="213B1E53" w14:textId="77777777" w:rsidR="0004438B" w:rsidRDefault="0004438B" w:rsidP="001F0EF5">
      <w:pPr>
        <w:rPr>
          <w:rFonts w:cs="Arial"/>
          <w:sz w:val="22"/>
          <w:lang w:eastAsia="sl-SI"/>
        </w:rPr>
      </w:pPr>
    </w:p>
    <w:p w14:paraId="4EC9A2FC" w14:textId="77777777" w:rsidR="0004438B" w:rsidRDefault="0004438B" w:rsidP="001F0EF5">
      <w:pPr>
        <w:rPr>
          <w:rFonts w:cs="Arial"/>
          <w:sz w:val="22"/>
          <w:lang w:eastAsia="sl-SI"/>
        </w:rPr>
      </w:pPr>
    </w:p>
    <w:p w14:paraId="180FD31F" w14:textId="77777777" w:rsidR="0004438B" w:rsidRDefault="0004438B" w:rsidP="001F0EF5">
      <w:pPr>
        <w:rPr>
          <w:rFonts w:cs="Arial"/>
          <w:sz w:val="22"/>
          <w:lang w:eastAsia="sl-SI"/>
        </w:rPr>
      </w:pPr>
    </w:p>
    <w:p w14:paraId="044980DF" w14:textId="77777777" w:rsidR="0004438B" w:rsidRDefault="0004438B" w:rsidP="001F0EF5">
      <w:pPr>
        <w:rPr>
          <w:rFonts w:cs="Arial"/>
          <w:sz w:val="22"/>
          <w:lang w:eastAsia="sl-SI"/>
        </w:rPr>
      </w:pPr>
    </w:p>
    <w:p w14:paraId="72568C6D" w14:textId="77777777" w:rsidR="0004438B" w:rsidRDefault="0004438B" w:rsidP="001F0EF5">
      <w:pPr>
        <w:rPr>
          <w:rFonts w:cs="Arial"/>
          <w:sz w:val="22"/>
          <w:lang w:eastAsia="sl-SI"/>
        </w:rPr>
      </w:pPr>
    </w:p>
    <w:p w14:paraId="6F00945F" w14:textId="77777777" w:rsidR="0004438B" w:rsidRDefault="0004438B" w:rsidP="001F0EF5">
      <w:pPr>
        <w:rPr>
          <w:rFonts w:cs="Arial"/>
          <w:sz w:val="22"/>
          <w:lang w:eastAsia="sl-SI"/>
        </w:rPr>
      </w:pPr>
    </w:p>
    <w:p w14:paraId="7E938AE6" w14:textId="77777777" w:rsidR="0004438B" w:rsidRDefault="0004438B" w:rsidP="001F0EF5">
      <w:pPr>
        <w:rPr>
          <w:rFonts w:cs="Arial"/>
          <w:sz w:val="22"/>
          <w:lang w:eastAsia="sl-SI"/>
        </w:rPr>
      </w:pPr>
    </w:p>
    <w:p w14:paraId="4A0DED32" w14:textId="77777777" w:rsidR="0004438B" w:rsidRDefault="0004438B" w:rsidP="001F0EF5">
      <w:pPr>
        <w:rPr>
          <w:rFonts w:cs="Arial"/>
          <w:sz w:val="22"/>
          <w:lang w:eastAsia="sl-SI"/>
        </w:rPr>
      </w:pPr>
    </w:p>
    <w:p w14:paraId="34581CD5" w14:textId="77777777" w:rsidR="0004438B" w:rsidRDefault="0004438B" w:rsidP="001F0EF5">
      <w:pPr>
        <w:rPr>
          <w:rFonts w:cs="Arial"/>
          <w:sz w:val="22"/>
          <w:lang w:eastAsia="sl-SI"/>
        </w:rPr>
      </w:pPr>
    </w:p>
    <w:p w14:paraId="28069350" w14:textId="77777777" w:rsidR="0004438B" w:rsidRDefault="0004438B" w:rsidP="001F0EF5">
      <w:pPr>
        <w:rPr>
          <w:rFonts w:cs="Arial"/>
          <w:sz w:val="22"/>
          <w:lang w:eastAsia="sl-SI"/>
        </w:rPr>
      </w:pPr>
    </w:p>
    <w:p w14:paraId="14EC3826" w14:textId="77777777" w:rsidR="0004438B" w:rsidRDefault="0004438B" w:rsidP="001F0EF5">
      <w:pPr>
        <w:rPr>
          <w:rFonts w:cs="Arial"/>
          <w:sz w:val="22"/>
          <w:lang w:eastAsia="sl-SI"/>
        </w:rPr>
      </w:pPr>
    </w:p>
    <w:p w14:paraId="47B977A3" w14:textId="77777777" w:rsidR="0004438B" w:rsidRDefault="0004438B" w:rsidP="001F0EF5">
      <w:pPr>
        <w:rPr>
          <w:rFonts w:cs="Arial"/>
          <w:sz w:val="22"/>
          <w:lang w:eastAsia="sl-SI"/>
        </w:rPr>
      </w:pPr>
    </w:p>
    <w:p w14:paraId="06CB22B1" w14:textId="77777777" w:rsidR="0004438B" w:rsidRDefault="0004438B" w:rsidP="001F0EF5">
      <w:pPr>
        <w:rPr>
          <w:rFonts w:cs="Arial"/>
          <w:sz w:val="22"/>
          <w:lang w:eastAsia="sl-SI"/>
        </w:rPr>
      </w:pPr>
    </w:p>
    <w:p w14:paraId="7804B91D" w14:textId="77777777" w:rsidR="0004438B" w:rsidRDefault="0004438B" w:rsidP="001F0EF5">
      <w:pPr>
        <w:rPr>
          <w:rFonts w:cs="Arial"/>
          <w:sz w:val="22"/>
          <w:lang w:eastAsia="sl-SI"/>
        </w:rPr>
      </w:pPr>
    </w:p>
    <w:p w14:paraId="43C1D28B" w14:textId="77777777" w:rsidR="0004438B" w:rsidRDefault="0004438B" w:rsidP="001F0EF5">
      <w:pPr>
        <w:rPr>
          <w:rFonts w:cs="Arial"/>
          <w:sz w:val="22"/>
          <w:lang w:eastAsia="sl-SI"/>
        </w:rPr>
      </w:pPr>
    </w:p>
    <w:p w14:paraId="70396336" w14:textId="77777777" w:rsidR="0004438B" w:rsidRDefault="0004438B" w:rsidP="001F0EF5">
      <w:pPr>
        <w:rPr>
          <w:rFonts w:cs="Arial"/>
          <w:sz w:val="22"/>
          <w:lang w:eastAsia="sl-SI"/>
        </w:rPr>
      </w:pPr>
    </w:p>
    <w:p w14:paraId="063A37E5" w14:textId="77777777" w:rsidR="0087021D" w:rsidRDefault="0087021D" w:rsidP="001F0EF5">
      <w:pPr>
        <w:rPr>
          <w:rFonts w:cs="Arial"/>
          <w:sz w:val="22"/>
          <w:lang w:eastAsia="sl-SI"/>
        </w:rPr>
      </w:pPr>
    </w:p>
    <w:p w14:paraId="5F3F7C7A" w14:textId="77777777" w:rsidR="0087021D" w:rsidRDefault="0087021D" w:rsidP="001F0EF5">
      <w:pPr>
        <w:rPr>
          <w:rFonts w:cs="Arial"/>
          <w:sz w:val="22"/>
          <w:lang w:eastAsia="sl-SI"/>
        </w:rPr>
      </w:pPr>
    </w:p>
    <w:p w14:paraId="6B03A46E" w14:textId="77777777" w:rsidR="0004438B" w:rsidRDefault="0004438B" w:rsidP="001F0EF5">
      <w:pPr>
        <w:rPr>
          <w:rFonts w:cs="Arial"/>
          <w:sz w:val="22"/>
          <w:lang w:eastAsia="sl-SI"/>
        </w:rPr>
      </w:pPr>
    </w:p>
    <w:p w14:paraId="661B58B2" w14:textId="77777777" w:rsidR="0004438B" w:rsidRDefault="0004438B" w:rsidP="001F0EF5">
      <w:pPr>
        <w:rPr>
          <w:rFonts w:cs="Arial"/>
          <w:sz w:val="22"/>
          <w:lang w:eastAsia="sl-SI"/>
        </w:rPr>
      </w:pPr>
    </w:p>
    <w:p w14:paraId="5E33D9F8" w14:textId="77777777" w:rsidR="0004438B" w:rsidRDefault="0004438B" w:rsidP="001F0EF5">
      <w:pPr>
        <w:rPr>
          <w:rFonts w:cs="Arial"/>
          <w:sz w:val="22"/>
          <w:lang w:eastAsia="sl-SI"/>
        </w:rPr>
      </w:pPr>
    </w:p>
    <w:p w14:paraId="0DA3FB68" w14:textId="77777777" w:rsidR="0004438B" w:rsidRDefault="0004438B" w:rsidP="001F0EF5">
      <w:pPr>
        <w:rPr>
          <w:rFonts w:cs="Arial"/>
          <w:sz w:val="22"/>
          <w:lang w:eastAsia="sl-SI"/>
        </w:rPr>
      </w:pPr>
    </w:p>
    <w:p w14:paraId="30C3FEDA" w14:textId="77777777" w:rsidR="0004438B" w:rsidRDefault="0004438B" w:rsidP="001F0EF5">
      <w:pPr>
        <w:rPr>
          <w:rFonts w:cs="Arial"/>
          <w:sz w:val="22"/>
          <w:lang w:eastAsia="sl-SI"/>
        </w:rPr>
      </w:pPr>
    </w:p>
    <w:p w14:paraId="369379EC" w14:textId="77777777" w:rsidR="0004438B" w:rsidRDefault="0004438B" w:rsidP="001F0EF5">
      <w:pPr>
        <w:rPr>
          <w:rFonts w:cs="Arial"/>
          <w:sz w:val="22"/>
          <w:lang w:eastAsia="sl-SI"/>
        </w:rPr>
      </w:pPr>
    </w:p>
    <w:p w14:paraId="2406FF8D" w14:textId="77777777" w:rsidR="0004438B" w:rsidRDefault="0004438B" w:rsidP="001F0EF5">
      <w:pPr>
        <w:rPr>
          <w:rFonts w:cs="Arial"/>
          <w:sz w:val="22"/>
          <w:lang w:eastAsia="sl-SI"/>
        </w:rPr>
      </w:pPr>
    </w:p>
    <w:p w14:paraId="34A1920C" w14:textId="77777777" w:rsidR="0004438B" w:rsidRDefault="0004438B" w:rsidP="001F0EF5">
      <w:pPr>
        <w:rPr>
          <w:rFonts w:cs="Arial"/>
          <w:sz w:val="22"/>
          <w:lang w:eastAsia="sl-SI"/>
        </w:rPr>
      </w:pPr>
    </w:p>
    <w:p w14:paraId="261501AD" w14:textId="77777777" w:rsidR="0004438B" w:rsidRDefault="0004438B" w:rsidP="001F0EF5">
      <w:pPr>
        <w:rPr>
          <w:rFonts w:cs="Arial"/>
          <w:sz w:val="22"/>
          <w:lang w:eastAsia="sl-SI"/>
        </w:rPr>
      </w:pPr>
    </w:p>
    <w:p w14:paraId="5C6C7BB1" w14:textId="77777777" w:rsidR="0004438B" w:rsidRDefault="0004438B" w:rsidP="001F0EF5">
      <w:pPr>
        <w:rPr>
          <w:rFonts w:cs="Arial"/>
          <w:sz w:val="22"/>
          <w:lang w:eastAsia="sl-SI"/>
        </w:rPr>
      </w:pPr>
    </w:p>
    <w:p w14:paraId="4005ADF2" w14:textId="77777777" w:rsidR="0004438B" w:rsidRDefault="0004438B" w:rsidP="001F0EF5">
      <w:pPr>
        <w:rPr>
          <w:rFonts w:cs="Arial"/>
          <w:sz w:val="22"/>
          <w:lang w:eastAsia="sl-SI"/>
        </w:rPr>
      </w:pPr>
    </w:p>
    <w:p w14:paraId="4DDF02E6" w14:textId="77777777" w:rsidR="0004438B" w:rsidRDefault="0004438B" w:rsidP="3DF3F329">
      <w:pPr>
        <w:rPr>
          <w:rFonts w:cs="Arial"/>
          <w:sz w:val="22"/>
          <w:lang w:eastAsia="sl-SI"/>
        </w:rPr>
      </w:pPr>
    </w:p>
    <w:p w14:paraId="14C6B1C5" w14:textId="2411AD8C" w:rsidR="3DF3F329" w:rsidRDefault="3DF3F329" w:rsidP="3DF3F329">
      <w:pPr>
        <w:rPr>
          <w:rFonts w:cs="Arial"/>
          <w:sz w:val="22"/>
          <w:lang w:eastAsia="sl-SI"/>
        </w:rPr>
      </w:pPr>
    </w:p>
    <w:p w14:paraId="02B7C3EB" w14:textId="140337C0" w:rsidR="3DF3F329" w:rsidRDefault="3DF3F329" w:rsidP="3DF3F329">
      <w:pPr>
        <w:rPr>
          <w:rFonts w:cs="Arial"/>
          <w:sz w:val="22"/>
          <w:lang w:eastAsia="sl-SI"/>
        </w:rPr>
      </w:pPr>
    </w:p>
    <w:p w14:paraId="340F9066" w14:textId="03438D0D" w:rsidR="3DF3F329" w:rsidRDefault="3DF3F329" w:rsidP="3DF3F329">
      <w:pPr>
        <w:rPr>
          <w:rFonts w:cs="Arial"/>
          <w:sz w:val="22"/>
          <w:lang w:eastAsia="sl-SI"/>
        </w:rPr>
      </w:pPr>
    </w:p>
    <w:p w14:paraId="20E2FCDE" w14:textId="77777777" w:rsidR="001F0EF5" w:rsidRPr="00E54DDA" w:rsidRDefault="001F0EF5" w:rsidP="001F0EF5">
      <w:pPr>
        <w:autoSpaceDE w:val="0"/>
        <w:autoSpaceDN w:val="0"/>
        <w:adjustRightInd w:val="0"/>
        <w:rPr>
          <w:rFonts w:cs="Arial"/>
          <w:sz w:val="22"/>
          <w:lang w:eastAsia="sl-SI"/>
        </w:rPr>
      </w:pPr>
    </w:p>
    <w:p w14:paraId="274EC8C7" w14:textId="77777777" w:rsidR="001F0EF5" w:rsidRPr="00E54DDA" w:rsidRDefault="001F0EF5" w:rsidP="001F0EF5">
      <w:pPr>
        <w:autoSpaceDE w:val="0"/>
        <w:autoSpaceDN w:val="0"/>
        <w:adjustRightInd w:val="0"/>
        <w:rPr>
          <w:rFonts w:cs="Arial"/>
          <w:sz w:val="22"/>
          <w:lang w:eastAsia="sl-SI"/>
        </w:rPr>
      </w:pPr>
      <w:r w:rsidRPr="00E54DDA">
        <w:rPr>
          <w:rFonts w:cs="Arial"/>
          <w:sz w:val="22"/>
          <w:lang w:eastAsia="sl-SI"/>
        </w:rPr>
        <w:lastRenderedPageBreak/>
        <w:t xml:space="preserve">V primeru, da ponudnik ponudbo oddaja s partnerji v skupni ponudbi, ponudnik </w:t>
      </w:r>
      <w:r w:rsidRPr="00E54DDA">
        <w:rPr>
          <w:rFonts w:cs="Arial"/>
          <w:b/>
          <w:sz w:val="22"/>
          <w:u w:val="single"/>
          <w:lang w:eastAsia="sl-SI"/>
        </w:rPr>
        <w:t>za vsakega partnerja</w:t>
      </w:r>
      <w:r w:rsidRPr="00E54DDA">
        <w:rPr>
          <w:rFonts w:cs="Arial"/>
          <w:sz w:val="22"/>
          <w:lang w:eastAsia="sl-SI"/>
        </w:rPr>
        <w:t xml:space="preserve"> poleg ESPD obrazca za vsakega partnerja predloži to stran!</w:t>
      </w:r>
    </w:p>
    <w:p w14:paraId="147940E1" w14:textId="77777777" w:rsidR="001F0EF5" w:rsidRDefault="001F0EF5" w:rsidP="001F0EF5">
      <w:pPr>
        <w:autoSpaceDE w:val="0"/>
        <w:autoSpaceDN w:val="0"/>
        <w:adjustRightInd w:val="0"/>
        <w:rPr>
          <w:rFonts w:cs="Arial"/>
          <w:sz w:val="22"/>
          <w:lang w:eastAsia="sl-SI"/>
        </w:rPr>
      </w:pPr>
    </w:p>
    <w:p w14:paraId="2C811528" w14:textId="77777777" w:rsidR="0004438B" w:rsidRDefault="0004438B" w:rsidP="001F0EF5">
      <w:pPr>
        <w:autoSpaceDE w:val="0"/>
        <w:autoSpaceDN w:val="0"/>
        <w:adjustRightInd w:val="0"/>
        <w:rPr>
          <w:rFonts w:cs="Arial"/>
          <w:sz w:val="22"/>
          <w:lang w:eastAsia="sl-SI"/>
        </w:rPr>
      </w:pPr>
    </w:p>
    <w:p w14:paraId="0ABAAF44" w14:textId="77777777" w:rsidR="001F0EF5" w:rsidRPr="00E54DDA" w:rsidRDefault="001F0EF5" w:rsidP="001F0EF5">
      <w:pPr>
        <w:keepNext/>
        <w:keepLines/>
        <w:spacing w:before="200"/>
        <w:outlineLvl w:val="1"/>
        <w:rPr>
          <w:rFonts w:cs="Arial"/>
          <w:b/>
          <w:bCs/>
          <w:sz w:val="22"/>
          <w:lang w:eastAsia="sl-SI"/>
        </w:rPr>
      </w:pPr>
      <w:bookmarkStart w:id="214" w:name="_Toc204945841"/>
      <w:r w:rsidRPr="00E54DDA">
        <w:rPr>
          <w:rFonts w:cs="Arial"/>
          <w:b/>
          <w:bCs/>
          <w:sz w:val="22"/>
          <w:lang w:eastAsia="sl-SI"/>
        </w:rPr>
        <w:t>UDELEŽBA PARTNERJEV</w:t>
      </w:r>
      <w:bookmarkEnd w:id="214"/>
    </w:p>
    <w:p w14:paraId="36E267AB" w14:textId="77777777" w:rsidR="001F0EF5" w:rsidRPr="00E54DDA" w:rsidRDefault="001F0EF5" w:rsidP="001F0EF5">
      <w:pPr>
        <w:spacing w:line="360" w:lineRule="auto"/>
        <w:rPr>
          <w:rFonts w:cs="Arial"/>
          <w:sz w:val="22"/>
          <w:lang w:eastAsia="sl-SI"/>
        </w:rPr>
      </w:pPr>
    </w:p>
    <w:p w14:paraId="26AFEC28" w14:textId="605FA28E" w:rsidR="001F0EF5" w:rsidRPr="00E54DDA" w:rsidRDefault="001F0EF5" w:rsidP="00C61692">
      <w:pPr>
        <w:tabs>
          <w:tab w:val="right" w:pos="2556"/>
          <w:tab w:val="right" w:pos="9017"/>
        </w:tabs>
        <w:autoSpaceDN w:val="0"/>
        <w:spacing w:line="312" w:lineRule="auto"/>
        <w:ind w:right="6"/>
        <w:jc w:val="left"/>
        <w:textAlignment w:val="baseline"/>
        <w:rPr>
          <w:rFonts w:cs="Arial"/>
          <w:b/>
          <w:bCs/>
          <w:sz w:val="22"/>
          <w:lang w:eastAsia="sl-SI"/>
        </w:rPr>
      </w:pPr>
      <w:r w:rsidRPr="00E54DDA">
        <w:rPr>
          <w:rFonts w:cs="Arial"/>
          <w:b/>
          <w:bCs/>
          <w:sz w:val="22"/>
          <w:lang w:eastAsia="sl-SI"/>
        </w:rPr>
        <w:t>PONUDNIK/VODILNI</w:t>
      </w:r>
      <w:r w:rsidR="00D142DF">
        <w:rPr>
          <w:rFonts w:cs="Arial"/>
          <w:b/>
          <w:bCs/>
          <w:sz w:val="22"/>
          <w:lang w:eastAsia="sl-SI"/>
        </w:rPr>
        <w:t xml:space="preserve"> </w:t>
      </w:r>
      <w:r w:rsidRPr="00E54DDA">
        <w:rPr>
          <w:rFonts w:cs="Arial"/>
          <w:b/>
          <w:bCs/>
          <w:sz w:val="22"/>
          <w:lang w:eastAsia="sl-SI"/>
        </w:rPr>
        <w:t>PARTNER: ________________________________________________</w:t>
      </w:r>
    </w:p>
    <w:p w14:paraId="460376A0" w14:textId="77777777" w:rsidR="001F0EF5" w:rsidRPr="00E54DDA" w:rsidRDefault="001F0EF5" w:rsidP="001F0EF5">
      <w:pPr>
        <w:tabs>
          <w:tab w:val="right" w:pos="2556"/>
          <w:tab w:val="right" w:pos="5609"/>
          <w:tab w:val="left" w:pos="7938"/>
          <w:tab w:val="left" w:pos="8364"/>
        </w:tabs>
        <w:autoSpaceDN w:val="0"/>
        <w:spacing w:line="312" w:lineRule="auto"/>
        <w:ind w:right="-1"/>
        <w:textAlignment w:val="baseline"/>
        <w:rPr>
          <w:rFonts w:cs="Arial"/>
          <w:b/>
          <w:kern w:val="3"/>
          <w:sz w:val="22"/>
          <w:lang w:eastAsia="zh-CN"/>
        </w:rPr>
      </w:pPr>
    </w:p>
    <w:p w14:paraId="0DEAA588" w14:textId="77777777" w:rsidR="001F0EF5" w:rsidRPr="00E54DDA" w:rsidRDefault="001F0EF5" w:rsidP="001F0EF5">
      <w:pPr>
        <w:tabs>
          <w:tab w:val="right" w:pos="2556"/>
          <w:tab w:val="right" w:pos="9017"/>
        </w:tabs>
        <w:autoSpaceDN w:val="0"/>
        <w:spacing w:line="312" w:lineRule="auto"/>
        <w:ind w:right="6"/>
        <w:textAlignment w:val="baseline"/>
        <w:rPr>
          <w:rFonts w:cs="Arial"/>
          <w:b/>
          <w:bCs/>
          <w:sz w:val="22"/>
          <w:lang w:eastAsia="sl-SI"/>
        </w:rPr>
      </w:pPr>
      <w:r w:rsidRPr="00E54DDA">
        <w:rPr>
          <w:rFonts w:cs="Arial"/>
          <w:b/>
          <w:bCs/>
          <w:sz w:val="22"/>
          <w:lang w:eastAsia="sl-SI"/>
        </w:rPr>
        <w:t>PARTNER V SKUPNI PONUDBI:</w:t>
      </w:r>
    </w:p>
    <w:tbl>
      <w:tblPr>
        <w:tblW w:w="9546" w:type="dxa"/>
        <w:tblInd w:w="-80" w:type="dxa"/>
        <w:tblLayout w:type="fixed"/>
        <w:tblCellMar>
          <w:left w:w="10" w:type="dxa"/>
          <w:right w:w="10" w:type="dxa"/>
        </w:tblCellMar>
        <w:tblLook w:val="04A0" w:firstRow="1" w:lastRow="0" w:firstColumn="1" w:lastColumn="0" w:noHBand="0" w:noVBand="1"/>
      </w:tblPr>
      <w:tblGrid>
        <w:gridCol w:w="2833"/>
        <w:gridCol w:w="6713"/>
      </w:tblGrid>
      <w:tr w:rsidR="001F0EF5" w:rsidRPr="00E54DDA" w14:paraId="15E4ABD8" w14:textId="77777777" w:rsidTr="00954D58">
        <w:trPr>
          <w:trHeight w:val="323"/>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DCF7DE" w14:textId="77777777" w:rsidR="001F0EF5" w:rsidRPr="00E54DDA" w:rsidRDefault="001F0EF5" w:rsidP="00954D58">
            <w:pPr>
              <w:autoSpaceDN w:val="0"/>
              <w:snapToGrid w:val="0"/>
              <w:spacing w:line="312" w:lineRule="auto"/>
              <w:ind w:right="6"/>
              <w:textAlignment w:val="baseline"/>
              <w:rPr>
                <w:rFonts w:cs="Arial"/>
                <w:sz w:val="22"/>
                <w:lang w:eastAsia="sl-SI"/>
              </w:rPr>
            </w:pPr>
            <w:r w:rsidRPr="00E54DDA">
              <w:rPr>
                <w:rFonts w:cs="Arial"/>
                <w:sz w:val="22"/>
                <w:lang w:eastAsia="sl-SI"/>
              </w:rPr>
              <w:t>Naziv:</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DF8F6" w14:textId="77777777" w:rsidR="001F0EF5" w:rsidRPr="00E54DDA" w:rsidRDefault="001F0EF5" w:rsidP="00954D58">
            <w:pPr>
              <w:autoSpaceDN w:val="0"/>
              <w:snapToGrid w:val="0"/>
              <w:spacing w:line="312" w:lineRule="auto"/>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3581CFEF" w14:textId="77777777" w:rsidTr="00954D58">
        <w:trPr>
          <w:trHeight w:val="323"/>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A132F9" w14:textId="77777777" w:rsidR="001F0EF5" w:rsidRPr="00E54DDA" w:rsidRDefault="001F0EF5" w:rsidP="00954D58">
            <w:pPr>
              <w:autoSpaceDN w:val="0"/>
              <w:snapToGrid w:val="0"/>
              <w:spacing w:line="312" w:lineRule="auto"/>
              <w:ind w:right="6"/>
              <w:textAlignment w:val="baseline"/>
              <w:rPr>
                <w:rFonts w:cs="Arial"/>
                <w:sz w:val="22"/>
                <w:lang w:eastAsia="sl-SI"/>
              </w:rPr>
            </w:pPr>
            <w:r w:rsidRPr="00E54DDA">
              <w:rPr>
                <w:rFonts w:cs="Arial"/>
                <w:sz w:val="22"/>
                <w:lang w:eastAsia="sl-SI"/>
              </w:rPr>
              <w:t>Naslov:</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D2218" w14:textId="77777777" w:rsidR="001F0EF5" w:rsidRPr="00E54DDA" w:rsidRDefault="001F0EF5" w:rsidP="00954D58">
            <w:pPr>
              <w:autoSpaceDN w:val="0"/>
              <w:snapToGrid w:val="0"/>
              <w:spacing w:line="312" w:lineRule="auto"/>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6CDBA338" w14:textId="77777777" w:rsidTr="00954D58">
        <w:trPr>
          <w:trHeight w:val="1907"/>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12C144"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 xml:space="preserve">Zakoniti zastopniki (direktor, prokurist in podobno) </w:t>
            </w:r>
          </w:p>
          <w:p w14:paraId="7A8D2571"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Vpisati vse zastopnike!</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54CB"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1FCB374" w14:textId="77777777" w:rsidTr="00954D58">
        <w:trPr>
          <w:trHeight w:val="323"/>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119361" w14:textId="77777777" w:rsidR="001F0EF5" w:rsidRPr="00E54DDA" w:rsidRDefault="001F0EF5" w:rsidP="00954D58">
            <w:pPr>
              <w:spacing w:line="0" w:lineRule="atLeast"/>
              <w:rPr>
                <w:rFonts w:cs="Arial"/>
                <w:sz w:val="22"/>
                <w:lang w:eastAsia="sl-SI"/>
              </w:rPr>
            </w:pPr>
            <w:r w:rsidRPr="00E54DDA">
              <w:rPr>
                <w:rFonts w:cs="Arial"/>
                <w:sz w:val="22"/>
                <w:lang w:eastAsia="sl-SI"/>
              </w:rPr>
              <w:t>Telefon</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FC9C7"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7C2F78E" w14:textId="77777777" w:rsidTr="00954D58">
        <w:trPr>
          <w:trHeight w:val="323"/>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7D5304" w14:textId="77777777" w:rsidR="001F0EF5" w:rsidRPr="00E54DDA" w:rsidRDefault="001F0EF5" w:rsidP="00954D58">
            <w:pPr>
              <w:spacing w:line="0" w:lineRule="atLeast"/>
              <w:rPr>
                <w:rFonts w:cs="Arial"/>
                <w:sz w:val="22"/>
                <w:lang w:eastAsia="sl-SI"/>
              </w:rPr>
            </w:pPr>
            <w:r w:rsidRPr="00E54DDA">
              <w:rPr>
                <w:rFonts w:cs="Arial"/>
                <w:sz w:val="22"/>
                <w:lang w:eastAsia="sl-SI"/>
              </w:rPr>
              <w:t>Elektronski naslov</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68D2E"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399395A" w14:textId="77777777" w:rsidTr="00954D58">
        <w:trPr>
          <w:trHeight w:val="323"/>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9FADE5"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Kontaktna oseba</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F0395"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F43A4E3" w14:textId="77777777" w:rsidTr="00954D58">
        <w:trPr>
          <w:trHeight w:val="323"/>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3A23CF"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Matična številka:</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CAE9D"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3BCC3E4" w14:textId="77777777" w:rsidTr="00954D58">
        <w:trPr>
          <w:trHeight w:val="323"/>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1968DC"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ID za DDV:</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8BC4D"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CD46AC5" w14:textId="77777777" w:rsidTr="00954D58">
        <w:trPr>
          <w:trHeight w:val="323"/>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B3EDA7"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Št. vpisa v poslovni / sodni register iz katere je razvidna registracija za opravljanje dejavnosti, ki je predmet tega naročila</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0E1D5"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7E9773B" w14:textId="77777777" w:rsidTr="00954D58">
        <w:trPr>
          <w:trHeight w:val="323"/>
        </w:trPr>
        <w:tc>
          <w:tcPr>
            <w:tcW w:w="28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10B87F"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Šifra in naziv dejavnosti, za katero je partner registriran in je predmet tega naročila</w:t>
            </w:r>
          </w:p>
        </w:tc>
        <w:tc>
          <w:tcPr>
            <w:tcW w:w="6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2AB11"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bl>
    <w:p w14:paraId="228FD3EC" w14:textId="77777777" w:rsidR="001F0EF5" w:rsidRPr="00E54DDA" w:rsidRDefault="001F0EF5" w:rsidP="001F0EF5">
      <w:pPr>
        <w:tabs>
          <w:tab w:val="right" w:pos="2556"/>
          <w:tab w:val="right" w:pos="9017"/>
        </w:tabs>
        <w:autoSpaceDN w:val="0"/>
        <w:spacing w:line="0" w:lineRule="atLeast"/>
        <w:ind w:right="6"/>
        <w:textAlignment w:val="baseline"/>
        <w:rPr>
          <w:rFonts w:cs="Arial"/>
          <w:b/>
          <w:bCs/>
          <w:sz w:val="22"/>
          <w:lang w:eastAsia="sl-SI"/>
        </w:rPr>
      </w:pPr>
    </w:p>
    <w:p w14:paraId="02C1D523" w14:textId="77777777" w:rsidR="001F0EF5" w:rsidRPr="00B62957" w:rsidRDefault="001F0EF5" w:rsidP="001F0EF5">
      <w:pPr>
        <w:tabs>
          <w:tab w:val="right" w:pos="2556"/>
          <w:tab w:val="right" w:pos="9017"/>
        </w:tabs>
        <w:autoSpaceDN w:val="0"/>
        <w:spacing w:line="0" w:lineRule="atLeast"/>
        <w:ind w:right="6"/>
        <w:textAlignment w:val="baseline"/>
        <w:rPr>
          <w:rFonts w:cs="Arial"/>
          <w:sz w:val="22"/>
          <w:lang w:eastAsia="sl-SI"/>
        </w:rPr>
      </w:pPr>
      <w:r w:rsidRPr="00B62957">
        <w:rPr>
          <w:rFonts w:cs="Arial"/>
          <w:sz w:val="22"/>
          <w:lang w:eastAsia="sl-SI"/>
        </w:rPr>
        <w:t xml:space="preserve">Izjavljam, da v razmerju do naročnika skupaj z glavnim ponudnikom in vsemi partnerji, v zvezi z izvedbo tega javnega naročila (tudi posameznega javnega naročila v drugi fazi javnega naročila), jamčim neomejeno solidarno. </w:t>
      </w:r>
    </w:p>
    <w:p w14:paraId="611A4F5E" w14:textId="77777777" w:rsidR="001F0EF5" w:rsidRPr="00B62957" w:rsidRDefault="001F0EF5" w:rsidP="001F0EF5">
      <w:pPr>
        <w:autoSpaceDE w:val="0"/>
        <w:autoSpaceDN w:val="0"/>
        <w:adjustRightInd w:val="0"/>
        <w:spacing w:line="0" w:lineRule="atLeast"/>
        <w:rPr>
          <w:rFonts w:cs="Arial"/>
          <w:sz w:val="22"/>
          <w:lang w:eastAsia="sl-SI"/>
        </w:rPr>
      </w:pPr>
    </w:p>
    <w:p w14:paraId="4963B712" w14:textId="77777777" w:rsidR="001F0EF5" w:rsidRPr="00E54DDA" w:rsidRDefault="001F0EF5" w:rsidP="001F0EF5">
      <w:pPr>
        <w:autoSpaceDE w:val="0"/>
        <w:autoSpaceDN w:val="0"/>
        <w:adjustRightInd w:val="0"/>
        <w:spacing w:line="0" w:lineRule="atLeast"/>
        <w:rPr>
          <w:rFonts w:cs="Arial"/>
          <w:sz w:val="22"/>
          <w:lang w:eastAsia="sl-SI"/>
        </w:rPr>
      </w:pPr>
    </w:p>
    <w:p w14:paraId="117309EE" w14:textId="77777777" w:rsidR="001F0EF5" w:rsidRDefault="001F0EF5" w:rsidP="001F0EF5">
      <w:pPr>
        <w:autoSpaceDE w:val="0"/>
        <w:autoSpaceDN w:val="0"/>
        <w:adjustRightInd w:val="0"/>
        <w:spacing w:line="0" w:lineRule="atLeast"/>
        <w:rPr>
          <w:rFonts w:cs="Arial"/>
          <w:sz w:val="22"/>
          <w:lang w:eastAsia="sl-SI"/>
        </w:rPr>
      </w:pPr>
    </w:p>
    <w:p w14:paraId="0550A184" w14:textId="77777777" w:rsidR="001F0EF5" w:rsidRDefault="001F0EF5" w:rsidP="001F0EF5">
      <w:pPr>
        <w:autoSpaceDE w:val="0"/>
        <w:autoSpaceDN w:val="0"/>
        <w:adjustRightInd w:val="0"/>
        <w:spacing w:line="0" w:lineRule="atLeast"/>
        <w:rPr>
          <w:rFonts w:cs="Arial"/>
          <w:sz w:val="22"/>
          <w:lang w:eastAsia="sl-SI"/>
        </w:rPr>
      </w:pPr>
    </w:p>
    <w:p w14:paraId="01510552" w14:textId="77777777" w:rsidR="001F0EF5" w:rsidRDefault="001F0EF5" w:rsidP="001F0EF5">
      <w:pPr>
        <w:autoSpaceDE w:val="0"/>
        <w:autoSpaceDN w:val="0"/>
        <w:adjustRightInd w:val="0"/>
        <w:spacing w:line="0" w:lineRule="atLeast"/>
        <w:rPr>
          <w:rFonts w:cs="Arial"/>
          <w:sz w:val="22"/>
          <w:lang w:eastAsia="sl-SI"/>
        </w:rPr>
      </w:pPr>
    </w:p>
    <w:p w14:paraId="1C45CF64" w14:textId="77777777" w:rsidR="001F0EF5" w:rsidRDefault="001F0EF5" w:rsidP="001F0EF5">
      <w:pPr>
        <w:autoSpaceDE w:val="0"/>
        <w:autoSpaceDN w:val="0"/>
        <w:adjustRightInd w:val="0"/>
        <w:spacing w:line="0" w:lineRule="atLeast"/>
        <w:rPr>
          <w:rFonts w:cs="Arial"/>
          <w:sz w:val="22"/>
          <w:lang w:eastAsia="sl-SI"/>
        </w:rPr>
      </w:pPr>
    </w:p>
    <w:p w14:paraId="3D31F670" w14:textId="77777777" w:rsidR="001F0EF5" w:rsidRDefault="001F0EF5" w:rsidP="001F0EF5">
      <w:pPr>
        <w:autoSpaceDE w:val="0"/>
        <w:autoSpaceDN w:val="0"/>
        <w:adjustRightInd w:val="0"/>
        <w:spacing w:line="0" w:lineRule="atLeast"/>
        <w:rPr>
          <w:rFonts w:cs="Arial"/>
          <w:sz w:val="22"/>
          <w:lang w:eastAsia="sl-SI"/>
        </w:rPr>
      </w:pPr>
    </w:p>
    <w:p w14:paraId="40C7F420" w14:textId="77777777" w:rsidR="001F0EF5" w:rsidRDefault="001F0EF5" w:rsidP="001F0EF5">
      <w:pPr>
        <w:autoSpaceDE w:val="0"/>
        <w:autoSpaceDN w:val="0"/>
        <w:adjustRightInd w:val="0"/>
        <w:spacing w:line="0" w:lineRule="atLeast"/>
        <w:rPr>
          <w:rFonts w:cs="Arial"/>
          <w:sz w:val="22"/>
          <w:lang w:eastAsia="sl-SI"/>
        </w:rPr>
      </w:pPr>
    </w:p>
    <w:p w14:paraId="51ED5214" w14:textId="77777777" w:rsidR="001F0EF5" w:rsidRPr="00E54DDA" w:rsidRDefault="001F0EF5" w:rsidP="001F0EF5">
      <w:pPr>
        <w:autoSpaceDE w:val="0"/>
        <w:autoSpaceDN w:val="0"/>
        <w:adjustRightInd w:val="0"/>
        <w:spacing w:line="0" w:lineRule="atLeast"/>
        <w:rPr>
          <w:rFonts w:cs="Arial"/>
          <w:sz w:val="22"/>
          <w:lang w:eastAsia="sl-SI"/>
        </w:rPr>
      </w:pPr>
    </w:p>
    <w:p w14:paraId="1872BD08" w14:textId="77777777" w:rsidR="001F0EF5" w:rsidRPr="00E54DDA" w:rsidRDefault="001F0EF5" w:rsidP="001F0EF5">
      <w:pPr>
        <w:autoSpaceDE w:val="0"/>
        <w:autoSpaceDN w:val="0"/>
        <w:adjustRightInd w:val="0"/>
        <w:spacing w:line="0" w:lineRule="atLeast"/>
        <w:rPr>
          <w:rFonts w:cs="Arial"/>
          <w:sz w:val="22"/>
          <w:lang w:eastAsia="sl-SI"/>
        </w:rPr>
      </w:pPr>
    </w:p>
    <w:p w14:paraId="04CAA7BD" w14:textId="77777777" w:rsidR="001F0EF5" w:rsidRPr="00E54DDA" w:rsidRDefault="001F0EF5" w:rsidP="001F0EF5">
      <w:pPr>
        <w:autoSpaceDE w:val="0"/>
        <w:autoSpaceDN w:val="0"/>
        <w:adjustRightInd w:val="0"/>
        <w:spacing w:line="0" w:lineRule="atLeast"/>
        <w:rPr>
          <w:rFonts w:cs="Arial"/>
          <w:sz w:val="22"/>
          <w:lang w:eastAsia="sl-SI"/>
        </w:rPr>
      </w:pPr>
    </w:p>
    <w:p w14:paraId="6D91AA3D" w14:textId="77777777" w:rsidR="001F0EF5" w:rsidRPr="00E54DDA" w:rsidRDefault="001F0EF5" w:rsidP="3DF3F329">
      <w:pPr>
        <w:autoSpaceDE w:val="0"/>
        <w:autoSpaceDN w:val="0"/>
        <w:adjustRightInd w:val="0"/>
        <w:spacing w:line="0" w:lineRule="atLeast"/>
        <w:rPr>
          <w:rFonts w:cs="Arial"/>
          <w:sz w:val="22"/>
          <w:lang w:eastAsia="sl-SI"/>
        </w:rPr>
      </w:pPr>
    </w:p>
    <w:p w14:paraId="4042F02F" w14:textId="6A8AD517" w:rsidR="3DF3F329" w:rsidRDefault="3DF3F329" w:rsidP="3DF3F329">
      <w:pPr>
        <w:spacing w:line="0" w:lineRule="atLeast"/>
        <w:rPr>
          <w:rFonts w:cs="Arial"/>
          <w:sz w:val="22"/>
          <w:lang w:eastAsia="sl-SI"/>
        </w:rPr>
      </w:pPr>
    </w:p>
    <w:p w14:paraId="2D584046" w14:textId="2962F6DB" w:rsidR="3DF3F329" w:rsidRDefault="3DF3F329" w:rsidP="3DF3F329">
      <w:pPr>
        <w:spacing w:line="0" w:lineRule="atLeast"/>
        <w:rPr>
          <w:rFonts w:cs="Arial"/>
          <w:sz w:val="22"/>
          <w:lang w:eastAsia="sl-SI"/>
        </w:rPr>
      </w:pPr>
    </w:p>
    <w:p w14:paraId="083CE94A" w14:textId="77777777" w:rsidR="001F0EF5" w:rsidRPr="00E54DDA" w:rsidRDefault="001F0EF5" w:rsidP="001F0EF5">
      <w:pPr>
        <w:autoSpaceDE w:val="0"/>
        <w:autoSpaceDN w:val="0"/>
        <w:adjustRightInd w:val="0"/>
        <w:spacing w:line="0" w:lineRule="atLeast"/>
        <w:rPr>
          <w:rFonts w:cs="Arial"/>
          <w:sz w:val="22"/>
          <w:lang w:eastAsia="sl-SI"/>
        </w:rPr>
      </w:pPr>
    </w:p>
    <w:p w14:paraId="23CE6A91" w14:textId="77777777" w:rsidR="001F0EF5" w:rsidRPr="00E54DDA" w:rsidRDefault="001F0EF5" w:rsidP="001F0EF5">
      <w:pPr>
        <w:autoSpaceDE w:val="0"/>
        <w:autoSpaceDN w:val="0"/>
        <w:adjustRightInd w:val="0"/>
        <w:spacing w:line="0" w:lineRule="atLeast"/>
        <w:rPr>
          <w:rFonts w:cs="Arial"/>
          <w:sz w:val="22"/>
          <w:lang w:eastAsia="sl-SI"/>
        </w:rPr>
      </w:pPr>
    </w:p>
    <w:p w14:paraId="40DAF65F" w14:textId="77777777" w:rsidR="001F0EF5" w:rsidRDefault="001F0EF5" w:rsidP="001F0EF5">
      <w:pPr>
        <w:autoSpaceDE w:val="0"/>
        <w:autoSpaceDN w:val="0"/>
        <w:adjustRightInd w:val="0"/>
        <w:spacing w:line="0" w:lineRule="atLeast"/>
        <w:rPr>
          <w:rFonts w:cs="Arial"/>
          <w:sz w:val="22"/>
          <w:lang w:eastAsia="sl-SI"/>
        </w:rPr>
      </w:pPr>
    </w:p>
    <w:p w14:paraId="2B2A6F1B" w14:textId="77777777" w:rsidR="001F0EF5" w:rsidRPr="00E54DDA" w:rsidRDefault="001F0EF5" w:rsidP="001F0EF5">
      <w:pPr>
        <w:autoSpaceDE w:val="0"/>
        <w:autoSpaceDN w:val="0"/>
        <w:adjustRightInd w:val="0"/>
        <w:spacing w:line="0" w:lineRule="atLeast"/>
        <w:rPr>
          <w:rFonts w:cs="Arial"/>
          <w:sz w:val="22"/>
          <w:lang w:eastAsia="sl-SI"/>
        </w:rPr>
      </w:pPr>
      <w:r w:rsidRPr="00E54DDA">
        <w:rPr>
          <w:rFonts w:cs="Arial"/>
          <w:sz w:val="22"/>
          <w:lang w:eastAsia="sl-SI"/>
        </w:rPr>
        <w:t xml:space="preserve">V primeru, da ponudnik ponudbo oddaja s podizvajalci, ponudnik </w:t>
      </w:r>
      <w:r w:rsidRPr="00E54DDA">
        <w:rPr>
          <w:rFonts w:cs="Arial"/>
          <w:b/>
          <w:sz w:val="22"/>
          <w:u w:val="single"/>
          <w:lang w:eastAsia="sl-SI"/>
        </w:rPr>
        <w:t>za vsakega podizvajalca</w:t>
      </w:r>
      <w:r w:rsidRPr="00E54DDA">
        <w:rPr>
          <w:rFonts w:cs="Arial"/>
          <w:sz w:val="22"/>
          <w:lang w:eastAsia="sl-SI"/>
        </w:rPr>
        <w:t xml:space="preserve"> poleg ESPD obrazca za vsakega podizvajalca predloži to stran!</w:t>
      </w:r>
    </w:p>
    <w:p w14:paraId="15F53B6C" w14:textId="77777777" w:rsidR="001F0EF5" w:rsidRPr="00E54DDA" w:rsidRDefault="001F0EF5" w:rsidP="00AE2265">
      <w:pPr>
        <w:rPr>
          <w:lang w:eastAsia="sl-SI"/>
        </w:rPr>
      </w:pPr>
    </w:p>
    <w:p w14:paraId="7BF56530" w14:textId="77777777" w:rsidR="001F0EF5" w:rsidRPr="00E54DDA" w:rsidRDefault="001F0EF5" w:rsidP="001F0EF5">
      <w:pPr>
        <w:keepNext/>
        <w:keepLines/>
        <w:spacing w:before="200" w:line="0" w:lineRule="atLeast"/>
        <w:outlineLvl w:val="1"/>
        <w:rPr>
          <w:rFonts w:cs="Arial"/>
          <w:b/>
          <w:bCs/>
          <w:sz w:val="22"/>
          <w:lang w:eastAsia="sl-SI"/>
        </w:rPr>
      </w:pPr>
      <w:bookmarkStart w:id="215" w:name="_Toc204945842"/>
      <w:r w:rsidRPr="00E54DDA">
        <w:rPr>
          <w:rFonts w:cs="Arial"/>
          <w:b/>
          <w:bCs/>
          <w:sz w:val="22"/>
          <w:lang w:eastAsia="sl-SI"/>
        </w:rPr>
        <w:t>UDELEŽBA PODIZVAJALCA</w:t>
      </w:r>
      <w:bookmarkEnd w:id="215"/>
    </w:p>
    <w:p w14:paraId="1037E32B" w14:textId="77777777" w:rsidR="001F0EF5" w:rsidRPr="00E54DDA" w:rsidRDefault="001F0EF5" w:rsidP="001F0EF5">
      <w:pPr>
        <w:spacing w:line="0" w:lineRule="atLeast"/>
        <w:rPr>
          <w:rFonts w:cs="Arial"/>
          <w:sz w:val="22"/>
          <w:lang w:eastAsia="sl-SI"/>
        </w:rPr>
      </w:pPr>
    </w:p>
    <w:p w14:paraId="4B129E7F" w14:textId="77777777" w:rsidR="001F0EF5" w:rsidRPr="00E54DDA" w:rsidRDefault="001F0EF5" w:rsidP="001F0EF5">
      <w:pPr>
        <w:tabs>
          <w:tab w:val="right" w:pos="2556"/>
          <w:tab w:val="right" w:pos="9017"/>
        </w:tabs>
        <w:autoSpaceDN w:val="0"/>
        <w:spacing w:line="0" w:lineRule="atLeast"/>
        <w:ind w:right="6"/>
        <w:textAlignment w:val="baseline"/>
        <w:rPr>
          <w:rFonts w:cs="Arial"/>
          <w:b/>
          <w:bCs/>
          <w:sz w:val="22"/>
          <w:lang w:eastAsia="sl-SI"/>
        </w:rPr>
      </w:pPr>
      <w:r w:rsidRPr="00E54DDA">
        <w:rPr>
          <w:rFonts w:cs="Arial"/>
          <w:b/>
          <w:bCs/>
          <w:sz w:val="22"/>
          <w:lang w:eastAsia="sl-SI"/>
        </w:rPr>
        <w:t>PONUDNIK: _________________________________________________</w:t>
      </w:r>
    </w:p>
    <w:p w14:paraId="2457389E" w14:textId="77777777" w:rsidR="001F0EF5" w:rsidRPr="00E54DDA" w:rsidRDefault="001F0EF5" w:rsidP="001F0EF5">
      <w:pPr>
        <w:tabs>
          <w:tab w:val="right" w:pos="2556"/>
          <w:tab w:val="right" w:pos="9017"/>
        </w:tabs>
        <w:autoSpaceDN w:val="0"/>
        <w:spacing w:line="0" w:lineRule="atLeast"/>
        <w:ind w:right="6"/>
        <w:textAlignment w:val="baseline"/>
        <w:rPr>
          <w:rFonts w:cs="Arial"/>
          <w:b/>
          <w:bCs/>
          <w:sz w:val="22"/>
          <w:lang w:eastAsia="sl-SI"/>
        </w:rPr>
      </w:pPr>
    </w:p>
    <w:p w14:paraId="4123CE01" w14:textId="77777777" w:rsidR="001F0EF5" w:rsidRPr="00E54DDA" w:rsidRDefault="001F0EF5" w:rsidP="001F0EF5">
      <w:pPr>
        <w:tabs>
          <w:tab w:val="left" w:pos="3780"/>
        </w:tabs>
        <w:autoSpaceDN w:val="0"/>
        <w:spacing w:line="0" w:lineRule="atLeast"/>
        <w:ind w:right="6"/>
        <w:textAlignment w:val="baseline"/>
        <w:rPr>
          <w:rFonts w:cs="Arial"/>
          <w:b/>
          <w:bCs/>
          <w:sz w:val="22"/>
          <w:lang w:eastAsia="sl-SI"/>
        </w:rPr>
      </w:pPr>
      <w:r w:rsidRPr="00E54DDA">
        <w:rPr>
          <w:rFonts w:cs="Arial"/>
          <w:b/>
          <w:bCs/>
          <w:sz w:val="22"/>
          <w:lang w:eastAsia="sl-SI"/>
        </w:rPr>
        <w:t>PODIZVAJALEC:</w:t>
      </w:r>
      <w:r w:rsidRPr="00E54DDA">
        <w:rPr>
          <w:rFonts w:cs="Arial"/>
          <w:b/>
          <w:bCs/>
          <w:sz w:val="22"/>
          <w:lang w:eastAsia="sl-SI"/>
        </w:rPr>
        <w:tab/>
      </w:r>
    </w:p>
    <w:tbl>
      <w:tblPr>
        <w:tblW w:w="9111" w:type="dxa"/>
        <w:tblInd w:w="-80" w:type="dxa"/>
        <w:tblLayout w:type="fixed"/>
        <w:tblCellMar>
          <w:left w:w="10" w:type="dxa"/>
          <w:right w:w="10" w:type="dxa"/>
        </w:tblCellMar>
        <w:tblLook w:val="04A0" w:firstRow="1" w:lastRow="0" w:firstColumn="1" w:lastColumn="0" w:noHBand="0" w:noVBand="1"/>
      </w:tblPr>
      <w:tblGrid>
        <w:gridCol w:w="2704"/>
        <w:gridCol w:w="6407"/>
      </w:tblGrid>
      <w:tr w:rsidR="001F0EF5" w:rsidRPr="00E54DDA" w14:paraId="06FF3129" w14:textId="77777777" w:rsidTr="00954D58">
        <w:trPr>
          <w:trHeight w:val="360"/>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A2D694"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Naziv:</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EB9EB"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2FC1C1AE" w14:textId="77777777" w:rsidTr="00954D58">
        <w:trPr>
          <w:trHeight w:val="360"/>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0D9BA2"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Naslov:</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84FFF"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1056CA72" w14:textId="77777777" w:rsidTr="00954D58">
        <w:trPr>
          <w:trHeight w:val="2127"/>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2FF419"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 xml:space="preserve">zakoniti zastopniki (direktor, prokurist in podobno) </w:t>
            </w:r>
          </w:p>
          <w:p w14:paraId="45B42C49"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vpisati vse zastopnike!</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3D81E"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DAFA655" w14:textId="77777777" w:rsidTr="00954D58">
        <w:trPr>
          <w:trHeight w:val="360"/>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A13F31" w14:textId="77777777" w:rsidR="001F0EF5" w:rsidRPr="00E54DDA" w:rsidRDefault="001F0EF5" w:rsidP="00954D58">
            <w:pPr>
              <w:spacing w:line="0" w:lineRule="atLeast"/>
              <w:rPr>
                <w:rFonts w:cs="Arial"/>
                <w:sz w:val="22"/>
                <w:lang w:eastAsia="sl-SI"/>
              </w:rPr>
            </w:pPr>
            <w:r w:rsidRPr="00E54DDA">
              <w:rPr>
                <w:rFonts w:cs="Arial"/>
                <w:sz w:val="22"/>
                <w:lang w:eastAsia="sl-SI"/>
              </w:rPr>
              <w:t>Telefon</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23B75"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E4D0A24" w14:textId="77777777" w:rsidTr="00954D58">
        <w:trPr>
          <w:trHeight w:val="360"/>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8CF8DF" w14:textId="77777777" w:rsidR="001F0EF5" w:rsidRPr="00E54DDA" w:rsidRDefault="001F0EF5" w:rsidP="00954D58">
            <w:pPr>
              <w:spacing w:line="0" w:lineRule="atLeast"/>
              <w:rPr>
                <w:rFonts w:cs="Arial"/>
                <w:sz w:val="22"/>
                <w:lang w:eastAsia="sl-SI"/>
              </w:rPr>
            </w:pPr>
            <w:r w:rsidRPr="00E54DDA">
              <w:rPr>
                <w:rFonts w:cs="Arial"/>
                <w:sz w:val="22"/>
                <w:lang w:eastAsia="sl-SI"/>
              </w:rPr>
              <w:t>Elektronski naslov</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48131"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7C6D9873" w14:textId="77777777" w:rsidTr="00954D58">
        <w:trPr>
          <w:trHeight w:val="360"/>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8B0302"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Kontaktna oseba</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F4E5A"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20296BAE" w14:textId="77777777" w:rsidTr="00954D58">
        <w:trPr>
          <w:trHeight w:val="360"/>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7E781B"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Matična številka:</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24EE4"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4DFA8AE6" w14:textId="77777777" w:rsidTr="00954D58">
        <w:trPr>
          <w:trHeight w:val="360"/>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14A695"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ID za DDV:</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7A10E"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032A5C3B" w14:textId="77777777" w:rsidTr="00954D58">
        <w:trPr>
          <w:trHeight w:val="360"/>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AF7A37" w14:textId="77777777" w:rsidR="001F0EF5" w:rsidRPr="00E54DDA" w:rsidRDefault="001F0EF5" w:rsidP="00954D58">
            <w:pPr>
              <w:autoSpaceDN w:val="0"/>
              <w:snapToGrid w:val="0"/>
              <w:spacing w:line="0" w:lineRule="atLeast"/>
              <w:ind w:right="6"/>
              <w:textAlignment w:val="baseline"/>
              <w:rPr>
                <w:rFonts w:cs="Arial"/>
                <w:sz w:val="22"/>
                <w:lang w:eastAsia="sl-SI"/>
              </w:rPr>
            </w:pPr>
            <w:r w:rsidRPr="00E54DDA">
              <w:rPr>
                <w:rFonts w:cs="Arial"/>
                <w:sz w:val="22"/>
                <w:lang w:eastAsia="sl-SI"/>
              </w:rPr>
              <w:t>Št. vpisa v poslovni / sodni register iz katere je razvidna registracija za opravljanje dejavnosti, ki je predmet tega naročila</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04F99" w14:textId="77777777" w:rsidR="001F0EF5" w:rsidRPr="00E54DDA" w:rsidRDefault="001F0EF5" w:rsidP="00954D58">
            <w:pPr>
              <w:autoSpaceDN w:val="0"/>
              <w:snapToGrid w:val="0"/>
              <w:spacing w:line="0" w:lineRule="atLeast"/>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r w:rsidR="001F0EF5" w:rsidRPr="00E54DDA" w14:paraId="5B87D4FD" w14:textId="77777777" w:rsidTr="00954D58">
        <w:trPr>
          <w:trHeight w:val="360"/>
        </w:trPr>
        <w:tc>
          <w:tcPr>
            <w:tcW w:w="27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20E707" w14:textId="77777777" w:rsidR="001F0EF5" w:rsidRPr="00E54DDA" w:rsidRDefault="001F0EF5" w:rsidP="00954D58">
            <w:pPr>
              <w:autoSpaceDN w:val="0"/>
              <w:snapToGrid w:val="0"/>
              <w:spacing w:line="312" w:lineRule="auto"/>
              <w:ind w:right="6"/>
              <w:textAlignment w:val="baseline"/>
              <w:rPr>
                <w:rFonts w:cs="Arial"/>
                <w:sz w:val="22"/>
                <w:lang w:eastAsia="sl-SI"/>
              </w:rPr>
            </w:pPr>
            <w:r w:rsidRPr="00E54DDA">
              <w:rPr>
                <w:rFonts w:cs="Arial"/>
                <w:sz w:val="22"/>
                <w:lang w:eastAsia="sl-SI"/>
              </w:rPr>
              <w:t>Šifra in naziv dejavnosti, za katero je podizvajalec registriran in je predmet tega naročila</w:t>
            </w:r>
          </w:p>
        </w:tc>
        <w:tc>
          <w:tcPr>
            <w:tcW w:w="6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BB5BD" w14:textId="77777777" w:rsidR="001F0EF5" w:rsidRPr="00E54DDA" w:rsidRDefault="001F0EF5" w:rsidP="00954D58">
            <w:pPr>
              <w:autoSpaceDN w:val="0"/>
              <w:snapToGrid w:val="0"/>
              <w:spacing w:line="312" w:lineRule="auto"/>
              <w:ind w:right="6"/>
              <w:jc w:val="center"/>
              <w:textAlignment w:val="baseline"/>
              <w:rPr>
                <w:rFonts w:cs="Arial"/>
                <w:kern w:val="3"/>
                <w:sz w:val="22"/>
                <w:lang w:eastAsia="zh-CN"/>
              </w:rPr>
            </w:pPr>
            <w:r w:rsidRPr="00E54DDA">
              <w:rPr>
                <w:rFonts w:cs="Arial"/>
                <w:sz w:val="22"/>
              </w:rPr>
              <w:fldChar w:fldCharType="begin">
                <w:ffData>
                  <w:name w:val="Besedilo383"/>
                  <w:enabled/>
                  <w:calcOnExit w:val="0"/>
                  <w:textInput/>
                </w:ffData>
              </w:fldChar>
            </w:r>
            <w:r w:rsidRPr="00E54DDA">
              <w:rPr>
                <w:rFonts w:cs="Arial"/>
                <w:sz w:val="22"/>
              </w:rPr>
              <w:instrText xml:space="preserve"> FORMTEXT </w:instrText>
            </w:r>
            <w:r w:rsidRPr="00E54DDA">
              <w:rPr>
                <w:rFonts w:cs="Arial"/>
                <w:sz w:val="22"/>
              </w:rPr>
            </w:r>
            <w:r w:rsidRPr="00E54DDA">
              <w:rPr>
                <w:rFonts w:cs="Arial"/>
                <w:sz w:val="22"/>
              </w:rPr>
              <w:fldChar w:fldCharType="separate"/>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noProof/>
                <w:sz w:val="22"/>
              </w:rPr>
              <w:t> </w:t>
            </w:r>
            <w:r w:rsidRPr="00E54DDA">
              <w:rPr>
                <w:rFonts w:cs="Arial"/>
                <w:sz w:val="22"/>
              </w:rPr>
              <w:fldChar w:fldCharType="end"/>
            </w:r>
          </w:p>
        </w:tc>
      </w:tr>
    </w:tbl>
    <w:p w14:paraId="0502C77B" w14:textId="77777777" w:rsidR="001F0EF5" w:rsidRPr="00E54DDA" w:rsidRDefault="001F0EF5" w:rsidP="001F0EF5">
      <w:pPr>
        <w:rPr>
          <w:rFonts w:cs="Arial"/>
          <w:sz w:val="22"/>
        </w:rPr>
      </w:pPr>
    </w:p>
    <w:tbl>
      <w:tblPr>
        <w:tblW w:w="9382" w:type="dxa"/>
        <w:tblInd w:w="108" w:type="dxa"/>
        <w:tblLayout w:type="fixed"/>
        <w:tblLook w:val="0000" w:firstRow="0" w:lastRow="0" w:firstColumn="0" w:lastColumn="0" w:noHBand="0" w:noVBand="0"/>
      </w:tblPr>
      <w:tblGrid>
        <w:gridCol w:w="3240"/>
        <w:gridCol w:w="1818"/>
        <w:gridCol w:w="4324"/>
      </w:tblGrid>
      <w:tr w:rsidR="001F0EF5" w:rsidRPr="00E54DDA" w14:paraId="065A1FC4" w14:textId="77777777" w:rsidTr="00954D58">
        <w:trPr>
          <w:trHeight w:val="241"/>
        </w:trPr>
        <w:tc>
          <w:tcPr>
            <w:tcW w:w="3240" w:type="dxa"/>
          </w:tcPr>
          <w:p w14:paraId="56AB76E6" w14:textId="77777777" w:rsidR="001F0EF5" w:rsidRPr="00E54DDA" w:rsidRDefault="001F0EF5" w:rsidP="00954D58">
            <w:pPr>
              <w:rPr>
                <w:rFonts w:cs="Arial"/>
                <w:sz w:val="22"/>
              </w:rPr>
            </w:pPr>
          </w:p>
        </w:tc>
        <w:tc>
          <w:tcPr>
            <w:tcW w:w="1818" w:type="dxa"/>
          </w:tcPr>
          <w:p w14:paraId="0AFD3EC2" w14:textId="77777777" w:rsidR="001F0EF5" w:rsidRPr="00E54DDA" w:rsidRDefault="001F0EF5" w:rsidP="00954D58">
            <w:pPr>
              <w:rPr>
                <w:rFonts w:cs="Arial"/>
                <w:sz w:val="22"/>
              </w:rPr>
            </w:pPr>
          </w:p>
        </w:tc>
        <w:tc>
          <w:tcPr>
            <w:tcW w:w="4324" w:type="dxa"/>
          </w:tcPr>
          <w:p w14:paraId="305D4CDA" w14:textId="77777777" w:rsidR="001F0EF5" w:rsidRPr="00E54DDA" w:rsidRDefault="001F0EF5" w:rsidP="00954D58">
            <w:pPr>
              <w:rPr>
                <w:rFonts w:cs="Arial"/>
                <w:sz w:val="22"/>
              </w:rPr>
            </w:pPr>
          </w:p>
        </w:tc>
      </w:tr>
      <w:tr w:rsidR="001F0EF5" w:rsidRPr="00E54DDA" w14:paraId="202598C6" w14:textId="77777777" w:rsidTr="00954D58">
        <w:trPr>
          <w:trHeight w:val="241"/>
        </w:trPr>
        <w:tc>
          <w:tcPr>
            <w:tcW w:w="3240" w:type="dxa"/>
          </w:tcPr>
          <w:p w14:paraId="4A814A24" w14:textId="77777777" w:rsidR="001F0EF5" w:rsidRPr="00E54DDA" w:rsidRDefault="001F0EF5" w:rsidP="00954D58">
            <w:pPr>
              <w:rPr>
                <w:rFonts w:cs="Arial"/>
                <w:sz w:val="22"/>
              </w:rPr>
            </w:pPr>
          </w:p>
        </w:tc>
        <w:tc>
          <w:tcPr>
            <w:tcW w:w="1818" w:type="dxa"/>
          </w:tcPr>
          <w:p w14:paraId="5D0619CC" w14:textId="77777777" w:rsidR="001F0EF5" w:rsidRPr="00E54DDA" w:rsidRDefault="001F0EF5" w:rsidP="00954D58">
            <w:pPr>
              <w:rPr>
                <w:rFonts w:cs="Arial"/>
                <w:sz w:val="22"/>
              </w:rPr>
            </w:pPr>
          </w:p>
        </w:tc>
        <w:tc>
          <w:tcPr>
            <w:tcW w:w="4324" w:type="dxa"/>
          </w:tcPr>
          <w:p w14:paraId="4E189554" w14:textId="77777777" w:rsidR="001F0EF5" w:rsidRPr="00E54DDA" w:rsidRDefault="001F0EF5" w:rsidP="00954D58">
            <w:pPr>
              <w:rPr>
                <w:rFonts w:cs="Arial"/>
                <w:sz w:val="22"/>
              </w:rPr>
            </w:pPr>
          </w:p>
        </w:tc>
      </w:tr>
      <w:tr w:rsidR="001F0EF5" w:rsidRPr="00E54DDA" w14:paraId="6D8EE085" w14:textId="77777777" w:rsidTr="00954D58">
        <w:trPr>
          <w:trHeight w:val="483"/>
        </w:trPr>
        <w:tc>
          <w:tcPr>
            <w:tcW w:w="3240" w:type="dxa"/>
          </w:tcPr>
          <w:p w14:paraId="5D62B4ED" w14:textId="77777777" w:rsidR="001F0EF5" w:rsidRPr="00E54DDA" w:rsidRDefault="001F0EF5" w:rsidP="00954D58">
            <w:pPr>
              <w:rPr>
                <w:rFonts w:cs="Arial"/>
                <w:sz w:val="22"/>
              </w:rPr>
            </w:pPr>
          </w:p>
        </w:tc>
        <w:tc>
          <w:tcPr>
            <w:tcW w:w="1818" w:type="dxa"/>
          </w:tcPr>
          <w:p w14:paraId="2EC3CF80" w14:textId="77777777" w:rsidR="001F0EF5" w:rsidRPr="00E54DDA" w:rsidRDefault="001F0EF5" w:rsidP="00954D58">
            <w:pPr>
              <w:rPr>
                <w:rFonts w:cs="Arial"/>
                <w:sz w:val="22"/>
              </w:rPr>
            </w:pPr>
          </w:p>
        </w:tc>
        <w:tc>
          <w:tcPr>
            <w:tcW w:w="4324" w:type="dxa"/>
          </w:tcPr>
          <w:p w14:paraId="28FC2E74" w14:textId="77777777" w:rsidR="001F0EF5" w:rsidRPr="00E54DDA" w:rsidRDefault="001F0EF5" w:rsidP="00954D58">
            <w:pPr>
              <w:rPr>
                <w:rFonts w:cs="Arial"/>
                <w:sz w:val="22"/>
              </w:rPr>
            </w:pPr>
          </w:p>
        </w:tc>
      </w:tr>
    </w:tbl>
    <w:p w14:paraId="4A714418" w14:textId="77777777" w:rsidR="004F6D27" w:rsidRDefault="004F6D27" w:rsidP="004F6D27"/>
    <w:p w14:paraId="764E23DB" w14:textId="77777777" w:rsidR="004F6D27" w:rsidRDefault="004F6D27" w:rsidP="004F6D27"/>
    <w:p w14:paraId="2EC29247" w14:textId="77777777" w:rsidR="004F6D27" w:rsidRDefault="004F6D27" w:rsidP="004F6D27"/>
    <w:p w14:paraId="7972823C" w14:textId="77777777" w:rsidR="004F6D27" w:rsidRDefault="004F6D27" w:rsidP="004F6D27">
      <w:r>
        <w:t xml:space="preserve">Kraj in datum:                                    </w:t>
      </w:r>
      <w:r>
        <w:tab/>
      </w:r>
      <w:r>
        <w:tab/>
      </w:r>
      <w:r>
        <w:tab/>
      </w:r>
      <w:r>
        <w:tab/>
        <w:t xml:space="preserve">         Žig in podpis ponudnika:</w:t>
      </w:r>
    </w:p>
    <w:p w14:paraId="38FB2CD6" w14:textId="77777777" w:rsidR="004F6D27" w:rsidRDefault="004F6D27" w:rsidP="004F6D27"/>
    <w:p w14:paraId="39C1A39C" w14:textId="77777777" w:rsidR="006426F0" w:rsidRPr="002067F6" w:rsidRDefault="006426F0" w:rsidP="006426F0">
      <w:pPr>
        <w:rPr>
          <w:rFonts w:cs="Arial"/>
          <w:sz w:val="22"/>
        </w:rPr>
      </w:pPr>
    </w:p>
    <w:p w14:paraId="43CC9A2F" w14:textId="77777777" w:rsidR="006426F0" w:rsidRPr="002067F6" w:rsidRDefault="006426F0" w:rsidP="3DF3F329">
      <w:pPr>
        <w:rPr>
          <w:rFonts w:cs="Arial"/>
          <w:sz w:val="22"/>
        </w:rPr>
      </w:pPr>
    </w:p>
    <w:p w14:paraId="37B14143" w14:textId="734C7AE6" w:rsidR="3DF3F329" w:rsidRDefault="3DF3F329" w:rsidP="3DF3F329">
      <w:pPr>
        <w:rPr>
          <w:rFonts w:cs="Arial"/>
          <w:sz w:val="22"/>
        </w:rPr>
      </w:pPr>
    </w:p>
    <w:p w14:paraId="20A9FE56" w14:textId="641124E5" w:rsidR="3DF3F329" w:rsidRDefault="3DF3F329" w:rsidP="3DF3F329">
      <w:pPr>
        <w:rPr>
          <w:rFonts w:cs="Arial"/>
          <w:sz w:val="22"/>
        </w:rPr>
      </w:pPr>
    </w:p>
    <w:p w14:paraId="18EF3FD1" w14:textId="0F74D993" w:rsidR="3DF3F329" w:rsidRDefault="3DF3F329" w:rsidP="3DF3F329">
      <w:pPr>
        <w:rPr>
          <w:rFonts w:cs="Arial"/>
          <w:sz w:val="22"/>
        </w:rPr>
      </w:pPr>
    </w:p>
    <w:p w14:paraId="65D68A12" w14:textId="0EFCE46D" w:rsidR="004F6D27" w:rsidRPr="00A640BA" w:rsidRDefault="004F6D27" w:rsidP="004F6D27">
      <w:pPr>
        <w:pStyle w:val="Naslov3"/>
        <w:numPr>
          <w:ilvl w:val="0"/>
          <w:numId w:val="0"/>
        </w:numPr>
        <w:jc w:val="center"/>
        <w:rPr>
          <w:rFonts w:eastAsia="Calibri" w:cs="Arial"/>
          <w:bCs w:val="0"/>
          <w:i w:val="0"/>
          <w:sz w:val="22"/>
          <w:szCs w:val="22"/>
        </w:rPr>
      </w:pPr>
      <w:bookmarkStart w:id="216" w:name="_Toc204945843"/>
      <w:r w:rsidRPr="00A640BA">
        <w:rPr>
          <w:rFonts w:eastAsia="Calibri" w:cs="Arial"/>
          <w:bCs w:val="0"/>
          <w:i w:val="0"/>
          <w:sz w:val="22"/>
          <w:szCs w:val="22"/>
        </w:rPr>
        <w:t xml:space="preserve">IZJAVA </w:t>
      </w:r>
      <w:r>
        <w:rPr>
          <w:rFonts w:eastAsia="Calibri" w:cs="Arial"/>
          <w:bCs w:val="0"/>
          <w:i w:val="0"/>
          <w:sz w:val="22"/>
          <w:szCs w:val="22"/>
        </w:rPr>
        <w:t>O</w:t>
      </w:r>
      <w:r w:rsidRPr="00A640BA">
        <w:rPr>
          <w:rFonts w:eastAsia="Calibri" w:cs="Arial"/>
          <w:bCs w:val="0"/>
          <w:i w:val="0"/>
          <w:sz w:val="22"/>
          <w:szCs w:val="22"/>
        </w:rPr>
        <w:t xml:space="preserve"> KADROVSK</w:t>
      </w:r>
      <w:r>
        <w:rPr>
          <w:rFonts w:eastAsia="Calibri" w:cs="Arial"/>
          <w:bCs w:val="0"/>
          <w:i w:val="0"/>
          <w:sz w:val="22"/>
          <w:szCs w:val="22"/>
        </w:rPr>
        <w:t>I</w:t>
      </w:r>
      <w:r w:rsidRPr="00A640BA">
        <w:rPr>
          <w:rFonts w:eastAsia="Calibri" w:cs="Arial"/>
          <w:bCs w:val="0"/>
          <w:i w:val="0"/>
          <w:sz w:val="22"/>
          <w:szCs w:val="22"/>
        </w:rPr>
        <w:t xml:space="preserve"> USPOSOBLJENOST</w:t>
      </w:r>
      <w:r>
        <w:rPr>
          <w:rFonts w:eastAsia="Calibri" w:cs="Arial"/>
          <w:bCs w:val="0"/>
          <w:i w:val="0"/>
          <w:sz w:val="22"/>
          <w:szCs w:val="22"/>
        </w:rPr>
        <w:t>I</w:t>
      </w:r>
      <w:bookmarkEnd w:id="216"/>
      <w:r w:rsidRPr="00A640BA">
        <w:rPr>
          <w:rFonts w:eastAsia="Calibri" w:cs="Arial"/>
          <w:bCs w:val="0"/>
          <w:i w:val="0"/>
          <w:sz w:val="22"/>
          <w:szCs w:val="22"/>
        </w:rPr>
        <w:t xml:space="preserve"> </w:t>
      </w:r>
    </w:p>
    <w:p w14:paraId="727BCAB3" w14:textId="77777777" w:rsidR="004F6D27" w:rsidRPr="00252192" w:rsidRDefault="004F6D27" w:rsidP="004F6D27">
      <w:pPr>
        <w:jc w:val="center"/>
        <w:rPr>
          <w:rFonts w:cs="Arial"/>
          <w:b/>
          <w:sz w:val="22"/>
        </w:rPr>
      </w:pPr>
    </w:p>
    <w:p w14:paraId="121C2007" w14:textId="3E64DA27" w:rsidR="004F6D27" w:rsidRPr="00352E26" w:rsidRDefault="004F6D27" w:rsidP="004F6D27">
      <w:pPr>
        <w:tabs>
          <w:tab w:val="left" w:pos="1935"/>
          <w:tab w:val="left" w:pos="8190"/>
        </w:tabs>
        <w:spacing w:line="0" w:lineRule="atLeast"/>
        <w:rPr>
          <w:rFonts w:cs="Arial"/>
          <w:b/>
          <w:sz w:val="22"/>
        </w:rPr>
      </w:pPr>
      <w:r w:rsidRPr="00252192">
        <w:rPr>
          <w:rFonts w:cs="Arial"/>
          <w:b/>
          <w:sz w:val="22"/>
        </w:rPr>
        <w:t>Javno naročilo z</w:t>
      </w:r>
      <w:r w:rsidRPr="008A1162">
        <w:rPr>
          <w:rFonts w:cs="Arial"/>
          <w:bCs/>
          <w:sz w:val="22"/>
        </w:rPr>
        <w:t xml:space="preserve"> </w:t>
      </w:r>
      <w:r w:rsidRPr="00352E26">
        <w:rPr>
          <w:rFonts w:cs="Arial"/>
          <w:b/>
          <w:sz w:val="22"/>
        </w:rPr>
        <w:t xml:space="preserve">oznako </w:t>
      </w:r>
      <w:r w:rsidR="00A5450C">
        <w:rPr>
          <w:rFonts w:cs="Arial"/>
          <w:b/>
          <w:sz w:val="22"/>
        </w:rPr>
        <w:t>GOJ 2026</w:t>
      </w:r>
      <w:r w:rsidRPr="00352E26">
        <w:rPr>
          <w:rFonts w:cs="Arial"/>
          <w:b/>
          <w:sz w:val="22"/>
        </w:rPr>
        <w:t xml:space="preserve">: </w:t>
      </w:r>
      <w:r w:rsidR="00A5450C">
        <w:rPr>
          <w:rFonts w:cs="Arial"/>
          <w:b/>
          <w:sz w:val="22"/>
        </w:rPr>
        <w:t>Storitve gojitvenih, varstvenih in drugih del, ki so potrebna za zagotavljanje ekoloških funkcij v gozdovih</w:t>
      </w:r>
    </w:p>
    <w:p w14:paraId="5C056EB4" w14:textId="77777777" w:rsidR="004F6D27" w:rsidRPr="008A1162" w:rsidRDefault="004F6D27" w:rsidP="004F6D27">
      <w:pPr>
        <w:rPr>
          <w:rFonts w:cs="Arial"/>
          <w:sz w:val="22"/>
        </w:rPr>
      </w:pPr>
    </w:p>
    <w:p w14:paraId="5774D824" w14:textId="6F273181" w:rsidR="004F6D27" w:rsidRPr="008A1162" w:rsidRDefault="004F6D27" w:rsidP="00F422CF">
      <w:pPr>
        <w:numPr>
          <w:ilvl w:val="0"/>
          <w:numId w:val="21"/>
        </w:numPr>
        <w:spacing w:line="240" w:lineRule="auto"/>
        <w:rPr>
          <w:rFonts w:cs="Arial"/>
          <w:b/>
          <w:sz w:val="22"/>
        </w:rPr>
      </w:pPr>
      <w:r w:rsidRPr="008A1162">
        <w:rPr>
          <w:rFonts w:cs="Arial"/>
          <w:b/>
          <w:sz w:val="22"/>
        </w:rPr>
        <w:t xml:space="preserve">Usposobljeni </w:t>
      </w:r>
      <w:r w:rsidR="0004438B">
        <w:rPr>
          <w:rFonts w:cs="Arial"/>
          <w:b/>
          <w:sz w:val="22"/>
        </w:rPr>
        <w:t>kader za dela nege mladovja</w:t>
      </w:r>
    </w:p>
    <w:p w14:paraId="3894B45F" w14:textId="77777777" w:rsidR="004F6D27" w:rsidRPr="008A1162" w:rsidRDefault="004F6D27" w:rsidP="004F6D27">
      <w:pPr>
        <w:rPr>
          <w:rFonts w:cs="Arial"/>
          <w:sz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28"/>
        <w:gridCol w:w="3118"/>
      </w:tblGrid>
      <w:tr w:rsidR="004F6D27" w:rsidRPr="008A1162" w14:paraId="5ED29008" w14:textId="77777777">
        <w:tc>
          <w:tcPr>
            <w:tcW w:w="2693" w:type="dxa"/>
          </w:tcPr>
          <w:p w14:paraId="3BD86B71" w14:textId="77777777" w:rsidR="004F6D27" w:rsidRPr="000B47DA" w:rsidRDefault="004F6D27">
            <w:pPr>
              <w:rPr>
                <w:rFonts w:cs="Arial"/>
                <w:bCs/>
                <w:sz w:val="22"/>
              </w:rPr>
            </w:pPr>
            <w:r w:rsidRPr="000B47DA">
              <w:rPr>
                <w:rFonts w:cs="Arial"/>
                <w:bCs/>
                <w:sz w:val="22"/>
              </w:rPr>
              <w:t>Ime in priimek kadra*</w:t>
            </w:r>
          </w:p>
        </w:tc>
        <w:tc>
          <w:tcPr>
            <w:tcW w:w="3828" w:type="dxa"/>
          </w:tcPr>
          <w:p w14:paraId="789E9A1A" w14:textId="2C5B8CA6" w:rsidR="004F6D27" w:rsidRPr="000B47DA" w:rsidRDefault="004F6D27">
            <w:pPr>
              <w:rPr>
                <w:rFonts w:cs="Arial"/>
                <w:bCs/>
                <w:sz w:val="22"/>
              </w:rPr>
            </w:pPr>
            <w:r w:rsidRPr="000B47DA">
              <w:rPr>
                <w:rFonts w:cs="Arial"/>
                <w:bCs/>
                <w:sz w:val="22"/>
              </w:rPr>
              <w:t xml:space="preserve">Dokazilo o usposobljenosti za </w:t>
            </w:r>
            <w:r w:rsidR="0004438B" w:rsidRPr="0004438B">
              <w:rPr>
                <w:rFonts w:cs="Arial"/>
                <w:bCs/>
                <w:sz w:val="22"/>
              </w:rPr>
              <w:t>dela nege mladovja</w:t>
            </w:r>
            <w:r w:rsidRPr="000B47DA">
              <w:rPr>
                <w:rFonts w:cs="Arial"/>
                <w:bCs/>
                <w:sz w:val="22"/>
              </w:rPr>
              <w:t xml:space="preserve">: sekač (4. raven izobrazbe s področja gozdarstva ali pridobljen ustrezen certifikat o nacionalni poklicni kvalifikaciji) </w:t>
            </w:r>
          </w:p>
          <w:p w14:paraId="5688BD8F" w14:textId="77777777" w:rsidR="004F6D27" w:rsidRPr="000B47DA" w:rsidRDefault="004F6D27">
            <w:pPr>
              <w:rPr>
                <w:rFonts w:cs="Arial"/>
                <w:bCs/>
                <w:sz w:val="22"/>
              </w:rPr>
            </w:pPr>
          </w:p>
          <w:p w14:paraId="56DD0398" w14:textId="77777777" w:rsidR="004F6D27" w:rsidRPr="008A1162" w:rsidRDefault="004F6D27">
            <w:pPr>
              <w:rPr>
                <w:rFonts w:cs="Arial"/>
                <w:b/>
                <w:sz w:val="22"/>
              </w:rPr>
            </w:pPr>
            <w:r w:rsidRPr="000B47DA">
              <w:rPr>
                <w:rFonts w:cs="Arial"/>
                <w:bCs/>
                <w:sz w:val="22"/>
              </w:rPr>
              <w:t>– številka in datum izdaje potrdila</w:t>
            </w:r>
          </w:p>
        </w:tc>
        <w:tc>
          <w:tcPr>
            <w:tcW w:w="3118" w:type="dxa"/>
          </w:tcPr>
          <w:p w14:paraId="77DFC697" w14:textId="77777777" w:rsidR="004F6D27" w:rsidRPr="000B47DA" w:rsidRDefault="004F6D27">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4F6D27" w:rsidRPr="008A1162" w14:paraId="695512BD" w14:textId="77777777">
        <w:tc>
          <w:tcPr>
            <w:tcW w:w="2693" w:type="dxa"/>
          </w:tcPr>
          <w:p w14:paraId="4EEC6270" w14:textId="77777777" w:rsidR="004F6D27" w:rsidRPr="008A1162" w:rsidRDefault="004F6D27">
            <w:pPr>
              <w:spacing w:line="360" w:lineRule="auto"/>
              <w:rPr>
                <w:rFonts w:cs="Arial"/>
                <w:sz w:val="22"/>
                <w:highlight w:val="yellow"/>
              </w:rPr>
            </w:pPr>
          </w:p>
        </w:tc>
        <w:tc>
          <w:tcPr>
            <w:tcW w:w="3828" w:type="dxa"/>
          </w:tcPr>
          <w:p w14:paraId="5D89533A" w14:textId="77777777" w:rsidR="004F6D27" w:rsidRPr="008A1162" w:rsidRDefault="004F6D27">
            <w:pPr>
              <w:spacing w:line="360" w:lineRule="auto"/>
              <w:rPr>
                <w:rFonts w:cs="Arial"/>
                <w:sz w:val="22"/>
                <w:highlight w:val="yellow"/>
              </w:rPr>
            </w:pPr>
          </w:p>
        </w:tc>
        <w:tc>
          <w:tcPr>
            <w:tcW w:w="3118" w:type="dxa"/>
          </w:tcPr>
          <w:p w14:paraId="784AD187" w14:textId="77777777" w:rsidR="004F6D27" w:rsidRPr="008A1162" w:rsidRDefault="004F6D27">
            <w:pPr>
              <w:spacing w:line="360" w:lineRule="auto"/>
              <w:rPr>
                <w:rFonts w:cs="Arial"/>
                <w:sz w:val="22"/>
                <w:highlight w:val="yellow"/>
              </w:rPr>
            </w:pPr>
          </w:p>
        </w:tc>
      </w:tr>
      <w:tr w:rsidR="004F6D27" w:rsidRPr="008A1162" w14:paraId="031FCFFA" w14:textId="77777777">
        <w:tc>
          <w:tcPr>
            <w:tcW w:w="2693" w:type="dxa"/>
          </w:tcPr>
          <w:p w14:paraId="7FBCCFAC" w14:textId="77777777" w:rsidR="004F6D27" w:rsidRPr="008A1162" w:rsidRDefault="004F6D27">
            <w:pPr>
              <w:spacing w:line="360" w:lineRule="auto"/>
              <w:rPr>
                <w:rFonts w:cs="Arial"/>
                <w:sz w:val="22"/>
                <w:highlight w:val="yellow"/>
              </w:rPr>
            </w:pPr>
          </w:p>
        </w:tc>
        <w:tc>
          <w:tcPr>
            <w:tcW w:w="3828" w:type="dxa"/>
          </w:tcPr>
          <w:p w14:paraId="0977F2B9" w14:textId="77777777" w:rsidR="004F6D27" w:rsidRPr="008A1162" w:rsidRDefault="004F6D27">
            <w:pPr>
              <w:spacing w:line="360" w:lineRule="auto"/>
              <w:rPr>
                <w:rFonts w:cs="Arial"/>
                <w:sz w:val="22"/>
                <w:highlight w:val="yellow"/>
              </w:rPr>
            </w:pPr>
          </w:p>
        </w:tc>
        <w:tc>
          <w:tcPr>
            <w:tcW w:w="3118" w:type="dxa"/>
          </w:tcPr>
          <w:p w14:paraId="59A752C9" w14:textId="77777777" w:rsidR="004F6D27" w:rsidRPr="008A1162" w:rsidRDefault="004F6D27">
            <w:pPr>
              <w:spacing w:line="360" w:lineRule="auto"/>
              <w:rPr>
                <w:rFonts w:cs="Arial"/>
                <w:sz w:val="22"/>
                <w:highlight w:val="yellow"/>
              </w:rPr>
            </w:pPr>
          </w:p>
        </w:tc>
      </w:tr>
      <w:tr w:rsidR="004F6D27" w:rsidRPr="008A1162" w14:paraId="69917A0C" w14:textId="77777777">
        <w:tc>
          <w:tcPr>
            <w:tcW w:w="2693" w:type="dxa"/>
            <w:tcBorders>
              <w:top w:val="single" w:sz="4" w:space="0" w:color="auto"/>
              <w:left w:val="single" w:sz="4" w:space="0" w:color="auto"/>
              <w:bottom w:val="single" w:sz="4" w:space="0" w:color="auto"/>
              <w:right w:val="single" w:sz="4" w:space="0" w:color="auto"/>
            </w:tcBorders>
          </w:tcPr>
          <w:p w14:paraId="767A4CF5"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CE75A7A"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6286D475" w14:textId="77777777" w:rsidR="004F6D27" w:rsidRPr="008A1162" w:rsidRDefault="004F6D27">
            <w:pPr>
              <w:spacing w:line="360" w:lineRule="auto"/>
              <w:rPr>
                <w:rFonts w:cs="Arial"/>
                <w:sz w:val="22"/>
                <w:highlight w:val="yellow"/>
              </w:rPr>
            </w:pPr>
          </w:p>
        </w:tc>
      </w:tr>
      <w:tr w:rsidR="004F6D27" w:rsidRPr="008A1162" w14:paraId="567386A9" w14:textId="77777777">
        <w:tc>
          <w:tcPr>
            <w:tcW w:w="2693" w:type="dxa"/>
            <w:tcBorders>
              <w:top w:val="single" w:sz="4" w:space="0" w:color="auto"/>
              <w:left w:val="single" w:sz="4" w:space="0" w:color="auto"/>
              <w:bottom w:val="single" w:sz="4" w:space="0" w:color="auto"/>
              <w:right w:val="single" w:sz="4" w:space="0" w:color="auto"/>
            </w:tcBorders>
          </w:tcPr>
          <w:p w14:paraId="0D040DA2"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6F8BA936"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5BE760A5" w14:textId="77777777" w:rsidR="004F6D27" w:rsidRPr="008A1162" w:rsidRDefault="004F6D27">
            <w:pPr>
              <w:spacing w:line="360" w:lineRule="auto"/>
              <w:rPr>
                <w:rFonts w:cs="Arial"/>
                <w:sz w:val="22"/>
                <w:highlight w:val="yellow"/>
              </w:rPr>
            </w:pPr>
          </w:p>
        </w:tc>
      </w:tr>
      <w:tr w:rsidR="004F6D27" w:rsidRPr="008A1162" w14:paraId="4B7F4DF7" w14:textId="77777777">
        <w:tc>
          <w:tcPr>
            <w:tcW w:w="2693" w:type="dxa"/>
            <w:tcBorders>
              <w:top w:val="single" w:sz="4" w:space="0" w:color="auto"/>
              <w:left w:val="single" w:sz="4" w:space="0" w:color="auto"/>
              <w:bottom w:val="single" w:sz="4" w:space="0" w:color="auto"/>
              <w:right w:val="single" w:sz="4" w:space="0" w:color="auto"/>
            </w:tcBorders>
          </w:tcPr>
          <w:p w14:paraId="2901F0BD"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A7D595A"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45D9B19A" w14:textId="77777777" w:rsidR="004F6D27" w:rsidRPr="008A1162" w:rsidRDefault="004F6D27">
            <w:pPr>
              <w:spacing w:line="360" w:lineRule="auto"/>
              <w:rPr>
                <w:rFonts w:cs="Arial"/>
                <w:sz w:val="22"/>
                <w:highlight w:val="yellow"/>
              </w:rPr>
            </w:pPr>
          </w:p>
        </w:tc>
      </w:tr>
      <w:tr w:rsidR="004F6D27" w:rsidRPr="008A1162" w14:paraId="2A546A21" w14:textId="77777777">
        <w:tc>
          <w:tcPr>
            <w:tcW w:w="2693" w:type="dxa"/>
            <w:tcBorders>
              <w:top w:val="single" w:sz="4" w:space="0" w:color="auto"/>
              <w:left w:val="single" w:sz="4" w:space="0" w:color="auto"/>
              <w:bottom w:val="single" w:sz="4" w:space="0" w:color="auto"/>
              <w:right w:val="single" w:sz="4" w:space="0" w:color="auto"/>
            </w:tcBorders>
          </w:tcPr>
          <w:p w14:paraId="6DDEE195" w14:textId="77777777" w:rsidR="004F6D27" w:rsidRPr="008A1162" w:rsidRDefault="004F6D27">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1A80FDB4" w14:textId="77777777" w:rsidR="004F6D27" w:rsidRPr="008A1162" w:rsidRDefault="004F6D27">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61919D82" w14:textId="77777777" w:rsidR="004F6D27" w:rsidRPr="008A1162" w:rsidRDefault="004F6D27">
            <w:pPr>
              <w:spacing w:line="360" w:lineRule="auto"/>
              <w:rPr>
                <w:rFonts w:cs="Arial"/>
                <w:sz w:val="22"/>
                <w:highlight w:val="yellow"/>
              </w:rPr>
            </w:pPr>
          </w:p>
        </w:tc>
      </w:tr>
    </w:tbl>
    <w:p w14:paraId="397C8D9E" w14:textId="77777777" w:rsidR="004F6D27" w:rsidRDefault="004F6D27" w:rsidP="004F6D27">
      <w:pPr>
        <w:rPr>
          <w:rFonts w:cs="Arial"/>
          <w:b/>
          <w:sz w:val="22"/>
        </w:rPr>
      </w:pPr>
    </w:p>
    <w:p w14:paraId="01E98B58" w14:textId="77777777" w:rsidR="0004438B" w:rsidRDefault="0004438B" w:rsidP="004F6D27">
      <w:pPr>
        <w:rPr>
          <w:rFonts w:cs="Arial"/>
          <w:b/>
          <w:sz w:val="22"/>
        </w:rPr>
      </w:pPr>
    </w:p>
    <w:p w14:paraId="1BF0DB4C" w14:textId="447F296D" w:rsidR="004F6D27" w:rsidRPr="008A1162" w:rsidRDefault="004F6D27" w:rsidP="3DF3F329">
      <w:pPr>
        <w:rPr>
          <w:rFonts w:cs="Arial"/>
          <w:sz w:val="22"/>
        </w:rPr>
      </w:pPr>
      <w:r w:rsidRPr="3DF3F329">
        <w:rPr>
          <w:rFonts w:cs="Arial"/>
          <w:sz w:val="22"/>
        </w:rPr>
        <w:t xml:space="preserve">Ponudnik mora poleg tega potrdila v ponudbi OBVEZNO priložiti dokazila, ki izkazujejo razmerje s ponudnikom (na primer Obrazec M-1- prijava v zavarovanje, kopijo </w:t>
      </w:r>
      <w:proofErr w:type="spellStart"/>
      <w:r w:rsidRPr="3DF3F329">
        <w:rPr>
          <w:rFonts w:cs="Arial"/>
          <w:sz w:val="22"/>
        </w:rPr>
        <w:t>podjemne</w:t>
      </w:r>
      <w:proofErr w:type="spellEnd"/>
      <w:r w:rsidRPr="3DF3F329">
        <w:rPr>
          <w:rFonts w:cs="Arial"/>
          <w:sz w:val="22"/>
        </w:rPr>
        <w:t xml:space="preserve"> pogodbe oz. drugo ustrezno dokazilo …), v skladu s točko </w:t>
      </w:r>
      <w:r w:rsidR="00886B5D">
        <w:rPr>
          <w:rFonts w:cs="Arial"/>
          <w:sz w:val="22"/>
        </w:rPr>
        <w:t xml:space="preserve">9.1.4 </w:t>
      </w:r>
      <w:r w:rsidRPr="3DF3F329">
        <w:rPr>
          <w:rFonts w:cs="Arial"/>
          <w:sz w:val="22"/>
        </w:rPr>
        <w:t xml:space="preserve">Navodil ponudnikom </w:t>
      </w:r>
      <w:r w:rsidR="00A5450C" w:rsidRPr="3DF3F329">
        <w:rPr>
          <w:rFonts w:cs="Arial"/>
          <w:sz w:val="22"/>
        </w:rPr>
        <w:t>GOJ 2026</w:t>
      </w:r>
      <w:r w:rsidRPr="3DF3F329">
        <w:rPr>
          <w:rFonts w:cs="Arial"/>
          <w:sz w:val="22"/>
        </w:rPr>
        <w:t xml:space="preserve">. </w:t>
      </w:r>
    </w:p>
    <w:p w14:paraId="0219AFD4" w14:textId="77777777" w:rsidR="004F6D27" w:rsidRPr="008A1162" w:rsidRDefault="004F6D27" w:rsidP="004F6D27">
      <w:pPr>
        <w:rPr>
          <w:rFonts w:cs="Arial"/>
          <w:bCs/>
          <w:sz w:val="22"/>
        </w:rPr>
      </w:pPr>
    </w:p>
    <w:p w14:paraId="2E7B1ADA" w14:textId="77777777" w:rsidR="004F6D27" w:rsidRPr="008A1162" w:rsidRDefault="004F6D27" w:rsidP="004F6D27">
      <w:pPr>
        <w:rPr>
          <w:rFonts w:cs="Arial"/>
          <w:bCs/>
          <w:sz w:val="22"/>
        </w:rPr>
      </w:pPr>
      <w:r w:rsidRPr="008A1162">
        <w:rPr>
          <w:rFonts w:cs="Arial"/>
          <w:bCs/>
          <w:sz w:val="22"/>
        </w:rPr>
        <w:t>V kolikor bo naročnik zahteval dodatna dokazila za kadrovsko usposobljenost, se zavezujemo, da bomo ta dokazila posredovali naročniku.</w:t>
      </w:r>
    </w:p>
    <w:p w14:paraId="43C1F7F0" w14:textId="77777777" w:rsidR="004F6D27" w:rsidRPr="008A1162" w:rsidRDefault="004F6D27" w:rsidP="004F6D27">
      <w:pPr>
        <w:rPr>
          <w:rFonts w:cs="Arial"/>
          <w:sz w:val="22"/>
        </w:rPr>
      </w:pPr>
    </w:p>
    <w:p w14:paraId="03517B65" w14:textId="77777777" w:rsidR="004F6D27" w:rsidRPr="008A1162" w:rsidRDefault="004F6D27" w:rsidP="00F422CF">
      <w:pPr>
        <w:numPr>
          <w:ilvl w:val="0"/>
          <w:numId w:val="21"/>
        </w:numPr>
        <w:spacing w:line="240" w:lineRule="auto"/>
        <w:rPr>
          <w:rFonts w:cs="Arial"/>
          <w:b/>
          <w:sz w:val="22"/>
        </w:rPr>
      </w:pPr>
      <w:r w:rsidRPr="008A1162">
        <w:rPr>
          <w:rFonts w:cs="Arial"/>
          <w:b/>
          <w:sz w:val="22"/>
        </w:rPr>
        <w:t>Poklicno zavarovanje zaposlenega kadra:</w:t>
      </w:r>
    </w:p>
    <w:p w14:paraId="67F796EC" w14:textId="77777777" w:rsidR="004F6D27" w:rsidRPr="008A1162" w:rsidRDefault="004F6D27" w:rsidP="004F6D27">
      <w:pPr>
        <w:ind w:left="720"/>
        <w:rPr>
          <w:rFonts w:cs="Arial"/>
          <w:sz w:val="22"/>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439"/>
        <w:gridCol w:w="3827"/>
      </w:tblGrid>
      <w:tr w:rsidR="000417EE" w:rsidRPr="008A1162" w14:paraId="4CB7F0E3" w14:textId="77777777" w:rsidTr="00A42E93">
        <w:trPr>
          <w:trHeight w:val="921"/>
        </w:trPr>
        <w:tc>
          <w:tcPr>
            <w:tcW w:w="3195" w:type="dxa"/>
          </w:tcPr>
          <w:p w14:paraId="2065D5A6" w14:textId="77777777" w:rsidR="004F6D27" w:rsidRPr="000B47DA" w:rsidRDefault="004F6D27">
            <w:pPr>
              <w:rPr>
                <w:rFonts w:cs="Arial"/>
                <w:bCs/>
                <w:sz w:val="22"/>
              </w:rPr>
            </w:pPr>
            <w:r w:rsidRPr="000B47DA">
              <w:rPr>
                <w:rFonts w:cs="Arial"/>
                <w:bCs/>
                <w:sz w:val="22"/>
              </w:rPr>
              <w:t>Ime in priimek kadra</w:t>
            </w:r>
          </w:p>
        </w:tc>
        <w:tc>
          <w:tcPr>
            <w:tcW w:w="3439" w:type="dxa"/>
          </w:tcPr>
          <w:p w14:paraId="7DC1F9B9" w14:textId="77777777" w:rsidR="004F6D27" w:rsidRPr="000B47DA" w:rsidRDefault="004F6D27">
            <w:pPr>
              <w:rPr>
                <w:rFonts w:cs="Arial"/>
                <w:bCs/>
                <w:sz w:val="22"/>
              </w:rPr>
            </w:pPr>
            <w:r w:rsidRPr="000B47DA">
              <w:rPr>
                <w:rFonts w:cs="Arial"/>
                <w:bCs/>
                <w:sz w:val="22"/>
              </w:rPr>
              <w:t>Dokazilo o vključenosti zaposlenega v poklicno zavarovanje za vsakega prijavljenega delavca</w:t>
            </w:r>
          </w:p>
          <w:p w14:paraId="159625CC" w14:textId="77777777" w:rsidR="004F6D27" w:rsidRPr="000B47DA" w:rsidRDefault="004F6D27">
            <w:pPr>
              <w:rPr>
                <w:rFonts w:cs="Arial"/>
                <w:bCs/>
                <w:sz w:val="22"/>
              </w:rPr>
            </w:pPr>
          </w:p>
        </w:tc>
        <w:tc>
          <w:tcPr>
            <w:tcW w:w="3827" w:type="dxa"/>
          </w:tcPr>
          <w:p w14:paraId="3C34B2B0" w14:textId="77777777" w:rsidR="004F6D27" w:rsidRPr="000B47DA" w:rsidRDefault="004F6D27">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0417EE" w:rsidRPr="008A1162" w14:paraId="4B6D8EBD" w14:textId="77777777" w:rsidTr="00A42E93">
        <w:trPr>
          <w:trHeight w:val="921"/>
        </w:trPr>
        <w:tc>
          <w:tcPr>
            <w:tcW w:w="3195" w:type="dxa"/>
          </w:tcPr>
          <w:p w14:paraId="47A12455" w14:textId="77777777" w:rsidR="004F6D27" w:rsidRPr="008A1162" w:rsidRDefault="004F6D27">
            <w:pPr>
              <w:rPr>
                <w:rFonts w:cs="Arial"/>
                <w:sz w:val="22"/>
              </w:rPr>
            </w:pPr>
          </w:p>
        </w:tc>
        <w:tc>
          <w:tcPr>
            <w:tcW w:w="3439" w:type="dxa"/>
          </w:tcPr>
          <w:p w14:paraId="0BFBB1FD" w14:textId="77777777" w:rsidR="004F6D27" w:rsidRPr="008A1162" w:rsidRDefault="004F6D27">
            <w:pPr>
              <w:rPr>
                <w:rFonts w:cs="Arial"/>
                <w:sz w:val="22"/>
              </w:rPr>
            </w:pPr>
          </w:p>
        </w:tc>
        <w:tc>
          <w:tcPr>
            <w:tcW w:w="3827" w:type="dxa"/>
          </w:tcPr>
          <w:p w14:paraId="51E7F9F8" w14:textId="77777777" w:rsidR="004F6D27" w:rsidRPr="008A1162" w:rsidRDefault="004F6D27">
            <w:pPr>
              <w:rPr>
                <w:rFonts w:cs="Arial"/>
                <w:sz w:val="22"/>
              </w:rPr>
            </w:pPr>
          </w:p>
        </w:tc>
      </w:tr>
      <w:tr w:rsidR="000417EE" w:rsidRPr="008A1162" w14:paraId="46910332" w14:textId="77777777" w:rsidTr="00A42E93">
        <w:trPr>
          <w:trHeight w:val="921"/>
        </w:trPr>
        <w:tc>
          <w:tcPr>
            <w:tcW w:w="3195" w:type="dxa"/>
          </w:tcPr>
          <w:p w14:paraId="4509B4DD" w14:textId="77777777" w:rsidR="004F6D27" w:rsidRPr="008A1162" w:rsidRDefault="004F6D27">
            <w:pPr>
              <w:rPr>
                <w:rFonts w:cs="Arial"/>
                <w:sz w:val="22"/>
              </w:rPr>
            </w:pPr>
          </w:p>
        </w:tc>
        <w:tc>
          <w:tcPr>
            <w:tcW w:w="3439" w:type="dxa"/>
          </w:tcPr>
          <w:p w14:paraId="206C51B6" w14:textId="77777777" w:rsidR="004F6D27" w:rsidRPr="008A1162" w:rsidRDefault="004F6D27">
            <w:pPr>
              <w:rPr>
                <w:rFonts w:cs="Arial"/>
                <w:sz w:val="22"/>
              </w:rPr>
            </w:pPr>
          </w:p>
        </w:tc>
        <w:tc>
          <w:tcPr>
            <w:tcW w:w="3827" w:type="dxa"/>
          </w:tcPr>
          <w:p w14:paraId="76877B45" w14:textId="77777777" w:rsidR="004F6D27" w:rsidRPr="008A1162" w:rsidRDefault="004F6D27">
            <w:pPr>
              <w:rPr>
                <w:rFonts w:cs="Arial"/>
                <w:sz w:val="22"/>
              </w:rPr>
            </w:pPr>
          </w:p>
        </w:tc>
      </w:tr>
      <w:tr w:rsidR="000417EE" w:rsidRPr="00CD12FF" w14:paraId="7036524E" w14:textId="77777777" w:rsidTr="00A42E93">
        <w:trPr>
          <w:trHeight w:val="921"/>
        </w:trPr>
        <w:tc>
          <w:tcPr>
            <w:tcW w:w="3195" w:type="dxa"/>
          </w:tcPr>
          <w:p w14:paraId="44347C31" w14:textId="77777777" w:rsidR="004F6D27" w:rsidRPr="00CD12FF" w:rsidRDefault="004F6D27">
            <w:pPr>
              <w:rPr>
                <w:rFonts w:cs="Arial"/>
                <w:sz w:val="22"/>
              </w:rPr>
            </w:pPr>
          </w:p>
        </w:tc>
        <w:tc>
          <w:tcPr>
            <w:tcW w:w="3439" w:type="dxa"/>
          </w:tcPr>
          <w:p w14:paraId="2C8D3446" w14:textId="77777777" w:rsidR="004F6D27" w:rsidRPr="00CD12FF" w:rsidRDefault="004F6D27">
            <w:pPr>
              <w:rPr>
                <w:rFonts w:cs="Arial"/>
                <w:sz w:val="22"/>
              </w:rPr>
            </w:pPr>
          </w:p>
        </w:tc>
        <w:tc>
          <w:tcPr>
            <w:tcW w:w="3827" w:type="dxa"/>
          </w:tcPr>
          <w:p w14:paraId="401B3E6B" w14:textId="77777777" w:rsidR="004F6D27" w:rsidRPr="00CD12FF" w:rsidRDefault="004F6D27">
            <w:pPr>
              <w:rPr>
                <w:rFonts w:cs="Arial"/>
                <w:sz w:val="22"/>
              </w:rPr>
            </w:pPr>
          </w:p>
        </w:tc>
      </w:tr>
    </w:tbl>
    <w:p w14:paraId="6F006674" w14:textId="77777777" w:rsidR="004F6D27" w:rsidRPr="00CD12FF" w:rsidRDefault="004F6D27" w:rsidP="004F6D27">
      <w:pPr>
        <w:rPr>
          <w:rFonts w:cs="Arial"/>
          <w:sz w:val="22"/>
        </w:rPr>
      </w:pPr>
    </w:p>
    <w:p w14:paraId="7D677489" w14:textId="77777777" w:rsidR="004F6D27" w:rsidRPr="00CD12FF" w:rsidRDefault="004F6D27" w:rsidP="004F6D27">
      <w:pPr>
        <w:rPr>
          <w:rFonts w:cs="Arial"/>
          <w:b/>
          <w:sz w:val="22"/>
        </w:rPr>
      </w:pPr>
    </w:p>
    <w:p w14:paraId="04EEAA7A" w14:textId="77777777" w:rsidR="004F6D27" w:rsidRPr="00CD12FF" w:rsidRDefault="004F6D27" w:rsidP="004F6D27">
      <w:pPr>
        <w:rPr>
          <w:rFonts w:cs="Arial"/>
          <w:bCs/>
          <w:sz w:val="22"/>
        </w:rPr>
      </w:pPr>
      <w:r w:rsidRPr="00CD12FF">
        <w:rPr>
          <w:rFonts w:cs="Arial"/>
          <w:bCs/>
          <w:sz w:val="22"/>
        </w:rPr>
        <w:t>Ponudnik mora za vsakega prijavljenega delavca, ki ga je v skladu z določbami ZIPZ-2 dolžan poklicno zavarovati,</w:t>
      </w:r>
      <w:r w:rsidRPr="00CD12FF">
        <w:rPr>
          <w:rFonts w:cs="Arial"/>
          <w:b/>
          <w:sz w:val="22"/>
        </w:rPr>
        <w:t xml:space="preserve"> </w:t>
      </w:r>
      <w:r w:rsidRPr="00CD12FF">
        <w:rPr>
          <w:rFonts w:cs="Arial"/>
          <w:bCs/>
          <w:sz w:val="22"/>
        </w:rPr>
        <w:t>predložiti potrdilo o vključenosti zaposlenega v poklicno zavarovanje in o plačevanju prispevkov za poklicno zavarovanje oziroma pojasniti, zakaj vključitev zaposlenega v poklicno zavarovanje ni potrebno. Ponudnik je dolžan dokazila iz prejšnjega stavka predložiti tudi v primeru, če kadrovsko sposobnost dokazuje s podizvajalci.</w:t>
      </w:r>
    </w:p>
    <w:p w14:paraId="530EC3CA" w14:textId="77777777" w:rsidR="004F6D27" w:rsidRPr="00CD12FF" w:rsidRDefault="004F6D27" w:rsidP="004F6D27">
      <w:pPr>
        <w:rPr>
          <w:rFonts w:cs="Arial"/>
          <w:sz w:val="22"/>
          <w:u w:val="single"/>
        </w:rPr>
      </w:pPr>
    </w:p>
    <w:p w14:paraId="787A026F" w14:textId="77777777" w:rsidR="004F6D27" w:rsidRPr="00CD12FF" w:rsidRDefault="004F6D27" w:rsidP="004F6D27">
      <w:pPr>
        <w:rPr>
          <w:rFonts w:cs="Arial"/>
          <w:sz w:val="22"/>
        </w:rPr>
      </w:pPr>
      <w:r>
        <w:rPr>
          <w:rFonts w:cs="Arial"/>
          <w:sz w:val="22"/>
        </w:rPr>
        <w:t>Kandidat bo tekom veljavnosti krovne pogodbe lahko</w:t>
      </w:r>
      <w:r w:rsidRPr="00CD12FF">
        <w:rPr>
          <w:rFonts w:cs="Arial"/>
          <w:sz w:val="22"/>
        </w:rPr>
        <w:t xml:space="preserve"> prijavil nov kader ter novo sredstvo za spravilo lesa, ki ustreza pogojem tega javnega naročila.</w:t>
      </w:r>
    </w:p>
    <w:p w14:paraId="7BBC454C" w14:textId="77777777" w:rsidR="004F6D27" w:rsidRPr="00CD12FF" w:rsidRDefault="004F6D27" w:rsidP="004F6D27">
      <w:pPr>
        <w:rPr>
          <w:rFonts w:cs="Arial"/>
          <w:bCs/>
          <w:sz w:val="22"/>
        </w:rPr>
      </w:pPr>
    </w:p>
    <w:p w14:paraId="00BB60E3" w14:textId="77777777" w:rsidR="004F6D27" w:rsidRPr="00CD12FF" w:rsidRDefault="004F6D27" w:rsidP="004F6D27">
      <w:pPr>
        <w:rPr>
          <w:rFonts w:cs="Arial"/>
          <w:sz w:val="22"/>
        </w:rPr>
      </w:pPr>
    </w:p>
    <w:p w14:paraId="2F8083B6" w14:textId="77777777" w:rsidR="004F6D27" w:rsidRPr="006426F0" w:rsidRDefault="004F6D27" w:rsidP="004F6D27">
      <w:pPr>
        <w:rPr>
          <w:rFonts w:cs="Arial"/>
          <w:b/>
          <w:bCs/>
          <w:sz w:val="22"/>
        </w:rPr>
      </w:pPr>
      <w:r w:rsidRPr="006426F0">
        <w:rPr>
          <w:rFonts w:cs="Arial"/>
          <w:b/>
          <w:bCs/>
          <w:sz w:val="22"/>
        </w:rPr>
        <w:t>Obvezne priloge:</w:t>
      </w:r>
    </w:p>
    <w:p w14:paraId="7049AD24" w14:textId="0F5DC6FC" w:rsidR="004F6D27" w:rsidRDefault="004F6D27" w:rsidP="00F422CF">
      <w:pPr>
        <w:pStyle w:val="Odstavekseznama"/>
        <w:numPr>
          <w:ilvl w:val="0"/>
          <w:numId w:val="17"/>
        </w:numPr>
        <w:rPr>
          <w:rFonts w:cs="Arial"/>
          <w:sz w:val="22"/>
        </w:rPr>
      </w:pPr>
      <w:r>
        <w:rPr>
          <w:rFonts w:cs="Arial"/>
          <w:sz w:val="22"/>
        </w:rPr>
        <w:t>Kopija dokazila o izobrazbi gozdarske smeri</w:t>
      </w:r>
      <w:r w:rsidR="001D1D1F">
        <w:rPr>
          <w:rFonts w:cs="Arial"/>
          <w:sz w:val="22"/>
        </w:rPr>
        <w:t xml:space="preserve"> oz. NPK</w:t>
      </w:r>
      <w:r>
        <w:rPr>
          <w:rFonts w:cs="Arial"/>
          <w:sz w:val="22"/>
        </w:rPr>
        <w:t>,</w:t>
      </w:r>
    </w:p>
    <w:p w14:paraId="5584231E" w14:textId="77777777" w:rsidR="004F6D27" w:rsidRDefault="004F6D27" w:rsidP="00F422CF">
      <w:pPr>
        <w:pStyle w:val="Odstavekseznama"/>
        <w:numPr>
          <w:ilvl w:val="0"/>
          <w:numId w:val="17"/>
        </w:numPr>
        <w:rPr>
          <w:rFonts w:cs="Arial"/>
          <w:sz w:val="22"/>
        </w:rPr>
      </w:pPr>
      <w:r>
        <w:rPr>
          <w:rFonts w:cs="Arial"/>
          <w:sz w:val="22"/>
        </w:rPr>
        <w:t>Kopija obrazca M1 ali pogodbe o zaposlitvi za vsak nominiran kader, razen za fizične osebe, ki nastopajo kot ponudnik ali podizvajalec in</w:t>
      </w:r>
    </w:p>
    <w:p w14:paraId="494420D2" w14:textId="623328E0" w:rsidR="004F6D27" w:rsidRDefault="004F6D27" w:rsidP="00F422CF">
      <w:pPr>
        <w:pStyle w:val="Odstavekseznama"/>
        <w:numPr>
          <w:ilvl w:val="0"/>
          <w:numId w:val="17"/>
        </w:numPr>
        <w:rPr>
          <w:rFonts w:cs="Arial"/>
          <w:sz w:val="22"/>
        </w:rPr>
      </w:pPr>
      <w:r w:rsidRPr="006426F0">
        <w:rPr>
          <w:rFonts w:cs="Arial"/>
          <w:sz w:val="22"/>
        </w:rPr>
        <w:t>V kolikor ponudnik ni naveden v seznamu izvajalcev del v gozdovih, ki so ob inšpekcijskem pregledu ustrezali predpisanim pogojem v evidenci RS, MKGP Inšpektorata RS za kmetijstvo, gozdarstvo, lovstvo in ribištvo http://www.ikglr.gov.si/si/delovna_podrocja/izvajanje_del_v_gozdovih,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za izvajanje</w:t>
      </w:r>
      <w:r w:rsidR="001D1D1F" w:rsidRPr="001D1D1F">
        <w:rPr>
          <w:rFonts w:cs="Arial"/>
          <w:sz w:val="22"/>
        </w:rPr>
        <w:t xml:space="preserve"> gojitvenih in varstvenih del</w:t>
      </w:r>
      <w:r w:rsidRPr="006426F0">
        <w:rPr>
          <w:rFonts w:cs="Arial"/>
          <w:sz w:val="22"/>
        </w:rPr>
        <w:t>. Navedeno v primeru oddaje ponudbe s partnerji, drugimi pogodbenimi partnerji in/ali podizvajalci, velja tudi zanje.</w:t>
      </w:r>
    </w:p>
    <w:p w14:paraId="55ABF9D8" w14:textId="77777777" w:rsidR="004F6D27" w:rsidRPr="006426F0" w:rsidRDefault="004F6D27" w:rsidP="004F6D27">
      <w:pPr>
        <w:pStyle w:val="Odstavekseznama"/>
        <w:rPr>
          <w:rFonts w:cs="Arial"/>
          <w:sz w:val="22"/>
        </w:rPr>
      </w:pPr>
    </w:p>
    <w:tbl>
      <w:tblPr>
        <w:tblW w:w="0" w:type="auto"/>
        <w:tblLayout w:type="fixed"/>
        <w:tblLook w:val="04A0" w:firstRow="1" w:lastRow="0" w:firstColumn="1" w:lastColumn="0" w:noHBand="0" w:noVBand="1"/>
      </w:tblPr>
      <w:tblGrid>
        <w:gridCol w:w="3348"/>
        <w:gridCol w:w="1818"/>
        <w:gridCol w:w="4581"/>
      </w:tblGrid>
      <w:tr w:rsidR="004F6D27" w:rsidRPr="00CD12FF" w14:paraId="5AD6CD60" w14:textId="77777777">
        <w:trPr>
          <w:trHeight w:val="241"/>
        </w:trPr>
        <w:tc>
          <w:tcPr>
            <w:tcW w:w="3348" w:type="dxa"/>
          </w:tcPr>
          <w:p w14:paraId="419CC057" w14:textId="77777777" w:rsidR="004F6D27" w:rsidRPr="00CD12FF" w:rsidRDefault="004F6D27">
            <w:pPr>
              <w:rPr>
                <w:rFonts w:cs="Arial"/>
                <w:sz w:val="22"/>
              </w:rPr>
            </w:pPr>
          </w:p>
          <w:p w14:paraId="358BA086" w14:textId="77777777" w:rsidR="004F6D27" w:rsidRPr="00CD12FF" w:rsidRDefault="004F6D27">
            <w:pPr>
              <w:rPr>
                <w:rFonts w:cs="Arial"/>
                <w:sz w:val="22"/>
              </w:rPr>
            </w:pPr>
          </w:p>
          <w:p w14:paraId="489A0321" w14:textId="77777777" w:rsidR="004F6D27" w:rsidRPr="00CD12FF" w:rsidRDefault="004F6D27">
            <w:pPr>
              <w:rPr>
                <w:rFonts w:cs="Arial"/>
                <w:sz w:val="22"/>
              </w:rPr>
            </w:pPr>
            <w:r w:rsidRPr="00CD12FF">
              <w:rPr>
                <w:rFonts w:cs="Arial"/>
                <w:sz w:val="22"/>
              </w:rPr>
              <w:t xml:space="preserve">Kraj: </w:t>
            </w:r>
            <w:r w:rsidRPr="00CD12FF">
              <w:rPr>
                <w:rFonts w:cs="Arial"/>
                <w:sz w:val="22"/>
              </w:rPr>
              <w:fldChar w:fldCharType="begin">
                <w:ffData>
                  <w:name w:val="Besedilo43"/>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c>
          <w:tcPr>
            <w:tcW w:w="1818" w:type="dxa"/>
          </w:tcPr>
          <w:p w14:paraId="5776E9A5" w14:textId="77777777" w:rsidR="004F6D27" w:rsidRPr="00CD12FF" w:rsidRDefault="004F6D27">
            <w:pPr>
              <w:tabs>
                <w:tab w:val="center" w:pos="7020"/>
              </w:tabs>
              <w:rPr>
                <w:rFonts w:cs="Arial"/>
                <w:sz w:val="22"/>
              </w:rPr>
            </w:pPr>
          </w:p>
        </w:tc>
        <w:tc>
          <w:tcPr>
            <w:tcW w:w="4581" w:type="dxa"/>
            <w:hideMark/>
          </w:tcPr>
          <w:p w14:paraId="07EE44EC" w14:textId="77777777" w:rsidR="004F6D27" w:rsidRPr="00CD12FF" w:rsidRDefault="004F6D27">
            <w:pPr>
              <w:tabs>
                <w:tab w:val="center" w:pos="7020"/>
              </w:tabs>
              <w:rPr>
                <w:rFonts w:cs="Arial"/>
                <w:sz w:val="22"/>
              </w:rPr>
            </w:pPr>
            <w:r w:rsidRPr="00CD12FF">
              <w:rPr>
                <w:rFonts w:cs="Arial"/>
                <w:sz w:val="22"/>
              </w:rPr>
              <w:t xml:space="preserve">      Podpisnik: </w:t>
            </w:r>
            <w:r w:rsidRPr="00CD12FF">
              <w:rPr>
                <w:rFonts w:cs="Arial"/>
                <w:sz w:val="22"/>
              </w:rPr>
              <w:fldChar w:fldCharType="begin">
                <w:ffData>
                  <w:name w:val="Besedilo4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r>
      <w:tr w:rsidR="004F6D27" w:rsidRPr="00CD12FF" w14:paraId="1FCF8095" w14:textId="77777777">
        <w:trPr>
          <w:trHeight w:val="483"/>
        </w:trPr>
        <w:tc>
          <w:tcPr>
            <w:tcW w:w="3348" w:type="dxa"/>
            <w:hideMark/>
          </w:tcPr>
          <w:p w14:paraId="7D91CC30" w14:textId="77777777" w:rsidR="004F6D27" w:rsidRPr="00CD12FF" w:rsidRDefault="004F6D27">
            <w:pPr>
              <w:rPr>
                <w:rFonts w:cs="Arial"/>
                <w:sz w:val="22"/>
              </w:rPr>
            </w:pPr>
            <w:r w:rsidRPr="00CD12FF">
              <w:rPr>
                <w:rFonts w:cs="Arial"/>
                <w:sz w:val="22"/>
              </w:rPr>
              <w:t>Datum</w:t>
            </w:r>
            <w:r w:rsidRPr="00CD12FF">
              <w:rPr>
                <w:rFonts w:cs="Arial"/>
                <w:sz w:val="22"/>
              </w:rPr>
              <w:fldChar w:fldCharType="begin">
                <w:ffData>
                  <w:name w:val="Besedilo2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sz w:val="22"/>
              </w:rPr>
              <w:fldChar w:fldCharType="end"/>
            </w:r>
            <w:r w:rsidRPr="00CD12FF">
              <w:rPr>
                <w:rFonts w:cs="Arial"/>
                <w:sz w:val="22"/>
              </w:rPr>
              <w:t xml:space="preserve">: </w:t>
            </w:r>
            <w:r w:rsidRPr="00CD12FF">
              <w:rPr>
                <w:rFonts w:cs="Arial"/>
                <w:sz w:val="22"/>
              </w:rPr>
              <w:fldChar w:fldCharType="begin">
                <w:ffData>
                  <w:name w:val="Besedilo39"/>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r w:rsidRPr="00CD12FF">
              <w:rPr>
                <w:rFonts w:cs="Arial"/>
                <w:sz w:val="22"/>
              </w:rPr>
              <w:t xml:space="preserve"> </w:t>
            </w:r>
          </w:p>
        </w:tc>
        <w:tc>
          <w:tcPr>
            <w:tcW w:w="1818" w:type="dxa"/>
            <w:hideMark/>
          </w:tcPr>
          <w:p w14:paraId="5D53585A" w14:textId="77777777" w:rsidR="004F6D27" w:rsidRPr="00CD12FF" w:rsidRDefault="004F6D27">
            <w:pPr>
              <w:rPr>
                <w:rFonts w:cs="Arial"/>
                <w:sz w:val="22"/>
              </w:rPr>
            </w:pPr>
            <w:r w:rsidRPr="00CD12FF">
              <w:rPr>
                <w:rFonts w:cs="Arial"/>
                <w:sz w:val="22"/>
              </w:rPr>
              <w:t>Žig</w:t>
            </w:r>
          </w:p>
        </w:tc>
        <w:tc>
          <w:tcPr>
            <w:tcW w:w="4581" w:type="dxa"/>
            <w:hideMark/>
          </w:tcPr>
          <w:p w14:paraId="61716BE8" w14:textId="77777777" w:rsidR="004F6D27" w:rsidRPr="00CD12FF" w:rsidRDefault="004F6D27">
            <w:pPr>
              <w:rPr>
                <w:rFonts w:cs="Arial"/>
                <w:sz w:val="22"/>
              </w:rPr>
            </w:pPr>
            <w:r w:rsidRPr="00CD12FF">
              <w:rPr>
                <w:rFonts w:cs="Arial"/>
                <w:sz w:val="22"/>
              </w:rPr>
              <w:t>________________________</w:t>
            </w:r>
          </w:p>
          <w:p w14:paraId="57457CBF" w14:textId="77777777" w:rsidR="004F6D27" w:rsidRPr="00CD12FF" w:rsidRDefault="004F6D27">
            <w:pPr>
              <w:rPr>
                <w:rFonts w:cs="Arial"/>
                <w:sz w:val="22"/>
              </w:rPr>
            </w:pPr>
            <w:r w:rsidRPr="00CD12FF">
              <w:rPr>
                <w:rFonts w:cs="Arial"/>
                <w:sz w:val="22"/>
              </w:rPr>
              <w:t>podpis</w:t>
            </w:r>
          </w:p>
        </w:tc>
      </w:tr>
    </w:tbl>
    <w:p w14:paraId="76849BC2" w14:textId="77777777" w:rsidR="004F6D27" w:rsidRPr="00CD12FF" w:rsidRDefault="004F6D27" w:rsidP="004F6D27">
      <w:pPr>
        <w:rPr>
          <w:rFonts w:cs="Arial"/>
          <w:sz w:val="22"/>
        </w:rPr>
      </w:pPr>
    </w:p>
    <w:p w14:paraId="58585431" w14:textId="77777777" w:rsidR="004F6D27" w:rsidRPr="00CD12FF" w:rsidRDefault="004F6D27" w:rsidP="004F6D27">
      <w:pPr>
        <w:rPr>
          <w:rFonts w:cs="Arial"/>
          <w:sz w:val="22"/>
        </w:rPr>
      </w:pPr>
    </w:p>
    <w:p w14:paraId="4FA2B93C" w14:textId="77777777" w:rsidR="004F6D27" w:rsidRPr="00CD12FF" w:rsidRDefault="004F6D27" w:rsidP="004F6D27">
      <w:pPr>
        <w:rPr>
          <w:rFonts w:cs="Arial"/>
          <w:sz w:val="22"/>
        </w:rPr>
      </w:pPr>
    </w:p>
    <w:p w14:paraId="30A9200B" w14:textId="77777777" w:rsidR="004F6D27" w:rsidRPr="00CD12FF" w:rsidRDefault="004F6D27" w:rsidP="004F6D27">
      <w:pPr>
        <w:rPr>
          <w:rFonts w:cs="Arial"/>
          <w:sz w:val="22"/>
        </w:rPr>
      </w:pPr>
    </w:p>
    <w:p w14:paraId="633F1964" w14:textId="77777777" w:rsidR="004F6D27" w:rsidRDefault="004F6D27" w:rsidP="004F6D27"/>
    <w:p w14:paraId="06BDF18A" w14:textId="77777777" w:rsidR="004F6D27" w:rsidRDefault="004F6D27" w:rsidP="004F6D27"/>
    <w:p w14:paraId="3FE7F74D" w14:textId="77777777" w:rsidR="004F6D27" w:rsidRDefault="004F6D27" w:rsidP="004F6D27"/>
    <w:p w14:paraId="3015F743" w14:textId="77777777" w:rsidR="006426F0" w:rsidRDefault="006426F0" w:rsidP="006426F0"/>
    <w:p w14:paraId="37C9EB1D" w14:textId="77777777" w:rsidR="004F6D27" w:rsidRDefault="004F6D27" w:rsidP="006426F0"/>
    <w:p w14:paraId="126252CC" w14:textId="77777777" w:rsidR="003C00B3" w:rsidRDefault="003C00B3" w:rsidP="006426F0"/>
    <w:p w14:paraId="75142578" w14:textId="77777777" w:rsidR="006426F0" w:rsidRDefault="006426F0" w:rsidP="006426F0"/>
    <w:p w14:paraId="5F437D7E" w14:textId="77777777" w:rsidR="006426F0" w:rsidRDefault="006426F0" w:rsidP="006426F0"/>
    <w:p w14:paraId="44440FD6" w14:textId="77777777" w:rsidR="006426F0" w:rsidRDefault="006426F0" w:rsidP="006426F0"/>
    <w:p w14:paraId="459C0FC4" w14:textId="77777777" w:rsidR="006426F0" w:rsidRDefault="006426F0" w:rsidP="006426F0"/>
    <w:p w14:paraId="01256F44" w14:textId="77777777" w:rsidR="006426F0" w:rsidRDefault="006426F0" w:rsidP="006426F0"/>
    <w:p w14:paraId="20DD8D60" w14:textId="344B4BE2" w:rsidR="3DF3F329" w:rsidRDefault="3DF3F329"/>
    <w:p w14:paraId="183E2212" w14:textId="7B7305A6" w:rsidR="3DF3F329" w:rsidRDefault="3DF3F329"/>
    <w:p w14:paraId="3005FAC9" w14:textId="02A90F9F" w:rsidR="3DF3F329" w:rsidRDefault="3DF3F329"/>
    <w:p w14:paraId="2923BB30" w14:textId="556F605C" w:rsidR="3DF3F329" w:rsidRDefault="3DF3F329"/>
    <w:p w14:paraId="363EE297" w14:textId="77777777" w:rsidR="006426F0" w:rsidRDefault="006426F0" w:rsidP="006426F0"/>
    <w:p w14:paraId="17B36243" w14:textId="34D13A99" w:rsidR="6A702C4A" w:rsidRDefault="6A702C4A"/>
    <w:p w14:paraId="02C59A45" w14:textId="4030C489" w:rsidR="00F90F84" w:rsidRPr="002459B7" w:rsidRDefault="002459B7" w:rsidP="002459B7">
      <w:pPr>
        <w:pStyle w:val="Naslov3"/>
        <w:numPr>
          <w:ilvl w:val="0"/>
          <w:numId w:val="0"/>
        </w:numPr>
        <w:jc w:val="center"/>
        <w:rPr>
          <w:rFonts w:eastAsia="Calibri" w:cs="Arial"/>
          <w:bCs w:val="0"/>
          <w:i w:val="0"/>
          <w:sz w:val="22"/>
          <w:szCs w:val="22"/>
        </w:rPr>
      </w:pPr>
      <w:bookmarkStart w:id="217" w:name="_Toc204945844"/>
      <w:r w:rsidRPr="002459B7">
        <w:rPr>
          <w:rFonts w:eastAsia="Calibri" w:cs="Arial"/>
          <w:bCs w:val="0"/>
          <w:i w:val="0"/>
          <w:sz w:val="22"/>
          <w:szCs w:val="22"/>
        </w:rPr>
        <w:lastRenderedPageBreak/>
        <w:t xml:space="preserve">SOGLASJE ZA SKRAJŠANJE ROKOV ZA  </w:t>
      </w:r>
      <w:r w:rsidR="290A30C6" w:rsidRPr="23B835C0">
        <w:rPr>
          <w:rFonts w:eastAsia="Calibri" w:cs="Arial"/>
          <w:i w:val="0"/>
          <w:sz w:val="22"/>
          <w:szCs w:val="22"/>
        </w:rPr>
        <w:t>ODDAJO</w:t>
      </w:r>
      <w:r w:rsidRPr="23B835C0">
        <w:rPr>
          <w:rFonts w:eastAsia="Calibri" w:cs="Arial"/>
          <w:i w:val="0"/>
          <w:sz w:val="22"/>
          <w:szCs w:val="22"/>
        </w:rPr>
        <w:t xml:space="preserve"> </w:t>
      </w:r>
      <w:r w:rsidRPr="002459B7">
        <w:rPr>
          <w:rFonts w:eastAsia="Calibri" w:cs="Arial"/>
          <w:bCs w:val="0"/>
          <w:i w:val="0"/>
          <w:sz w:val="22"/>
          <w:szCs w:val="22"/>
        </w:rPr>
        <w:t>PONUDB</w:t>
      </w:r>
      <w:bookmarkEnd w:id="217"/>
    </w:p>
    <w:p w14:paraId="230E1762" w14:textId="77777777" w:rsidR="00AA0BF8" w:rsidRDefault="00AA0BF8" w:rsidP="00AA0BF8"/>
    <w:p w14:paraId="1DF92A85" w14:textId="77777777" w:rsidR="00AA0BF8" w:rsidRDefault="00AA0BF8" w:rsidP="00AA0BF8"/>
    <w:p w14:paraId="208B86EA" w14:textId="77777777" w:rsidR="002067F6" w:rsidRDefault="002067F6" w:rsidP="00AA0BF8"/>
    <w:p w14:paraId="16A921EF" w14:textId="77777777" w:rsidR="002067F6" w:rsidRDefault="002067F6" w:rsidP="00AA0BF8"/>
    <w:p w14:paraId="6D7D9785" w14:textId="77777777" w:rsidR="002067F6" w:rsidRDefault="002067F6" w:rsidP="00AA0BF8"/>
    <w:p w14:paraId="6039BD37" w14:textId="77777777" w:rsidR="002067F6" w:rsidRDefault="002067F6" w:rsidP="00AA0BF8"/>
    <w:p w14:paraId="052B0AE3" w14:textId="77777777" w:rsidR="002067F6" w:rsidRDefault="002067F6" w:rsidP="00AA0BF8"/>
    <w:p w14:paraId="27FE1BA9" w14:textId="77777777" w:rsidR="002067F6" w:rsidRDefault="002067F6" w:rsidP="00AA0BF8"/>
    <w:p w14:paraId="538ECF2E" w14:textId="77777777" w:rsidR="00AA0BF8" w:rsidRDefault="00AA0BF8" w:rsidP="00AA0BF8">
      <w:r>
        <w:t>Kandidat_________________________________________________________________________,</w:t>
      </w:r>
    </w:p>
    <w:p w14:paraId="73785E4A" w14:textId="0C3069C9" w:rsidR="00AA0BF8" w:rsidRPr="00153795" w:rsidRDefault="00AA0BF8" w:rsidP="00AA0BF8">
      <w:pPr>
        <w:rPr>
          <w:i/>
          <w:iCs/>
        </w:rPr>
      </w:pPr>
      <w:r w:rsidRPr="00153795">
        <w:rPr>
          <w:i/>
          <w:iCs/>
        </w:rPr>
        <w:t>(naziv in naslov)</w:t>
      </w:r>
    </w:p>
    <w:p w14:paraId="77D0306C" w14:textId="77777777" w:rsidR="00AA0BF8" w:rsidRDefault="00AA0BF8" w:rsidP="00AA0BF8"/>
    <w:p w14:paraId="427BABF7" w14:textId="1219475C" w:rsidR="00AA0BF8" w:rsidRDefault="00AA0BF8" w:rsidP="00AA0BF8">
      <w:r>
        <w:t xml:space="preserve">ki v postopku oddaje javnega naročila </w:t>
      </w:r>
      <w:r w:rsidR="00A5450C" w:rsidRPr="3DF3F329">
        <w:rPr>
          <w:i/>
          <w:iCs/>
        </w:rPr>
        <w:t>Storitve gojitvenih, varstvenih in drugih del, ki so potrebna za zagotavljanje ekoloških funkcij v gozdovih</w:t>
      </w:r>
      <w:r w:rsidR="7E78E6A5" w:rsidRPr="3DF3F329">
        <w:rPr>
          <w:i/>
          <w:iCs/>
        </w:rPr>
        <w:t xml:space="preserve"> </w:t>
      </w:r>
      <w:r>
        <w:t xml:space="preserve">oddajam prijavo soglašam, da rok za oddajo ponudbe </w:t>
      </w:r>
      <w:r w:rsidR="00A24CCB">
        <w:t xml:space="preserve">v primeru, da se </w:t>
      </w:r>
      <w:r w:rsidR="00310D03">
        <w:t xml:space="preserve">povpraševanje nanaša na izvedbo </w:t>
      </w:r>
      <w:r w:rsidR="009C03CB">
        <w:t>(</w:t>
      </w:r>
      <w:r>
        <w:t>C</w:t>
      </w:r>
      <w:r w:rsidR="009C03CB">
        <w:t>) ali</w:t>
      </w:r>
      <w:r>
        <w:t xml:space="preserve"> </w:t>
      </w:r>
      <w:r w:rsidR="691EFC9F">
        <w:t xml:space="preserve">(B) </w:t>
      </w:r>
      <w:r w:rsidR="00310D03">
        <w:t xml:space="preserve">odločbe </w:t>
      </w:r>
      <w:r w:rsidR="00310D03" w:rsidRPr="00977B96">
        <w:t>(</w:t>
      </w:r>
      <w:r w:rsidR="00AB648E" w:rsidRPr="00977B96">
        <w:t>varstven</w:t>
      </w:r>
      <w:r w:rsidR="004251AC">
        <w:t xml:space="preserve">a </w:t>
      </w:r>
      <w:r w:rsidR="00AB648E" w:rsidRPr="00977B96">
        <w:t>del</w:t>
      </w:r>
      <w:r w:rsidR="004251AC">
        <w:t>a)</w:t>
      </w:r>
      <w:r w:rsidR="00310D03" w:rsidRPr="00977B96">
        <w:t xml:space="preserve"> </w:t>
      </w:r>
      <w:r w:rsidRPr="00977B96">
        <w:t>znaša</w:t>
      </w:r>
      <w:r>
        <w:t xml:space="preserve"> manj kot 10 dni</w:t>
      </w:r>
      <w:r w:rsidR="002459B7">
        <w:t>.</w:t>
      </w:r>
    </w:p>
    <w:p w14:paraId="775F9AB0" w14:textId="77777777" w:rsidR="00153795" w:rsidRDefault="00153795" w:rsidP="00AA0BF8"/>
    <w:p w14:paraId="7890FE9F" w14:textId="77777777" w:rsidR="00153795" w:rsidRDefault="00153795" w:rsidP="00AA0BF8"/>
    <w:p w14:paraId="279DBAC1" w14:textId="10255559" w:rsidR="00153795" w:rsidRPr="00B66DF1" w:rsidRDefault="00310D03" w:rsidP="00AA0BF8">
      <w:pPr>
        <w:rPr>
          <w:b/>
          <w:bCs/>
        </w:rPr>
      </w:pPr>
      <w:r w:rsidRPr="3DF3F329">
        <w:rPr>
          <w:b/>
          <w:bCs/>
        </w:rPr>
        <w:t>Pojasnilo naročnika:</w:t>
      </w:r>
    </w:p>
    <w:p w14:paraId="784C24F0" w14:textId="2368DAF9" w:rsidR="00310D03" w:rsidRDefault="7AD1B566" w:rsidP="3DF3F329">
      <w:pPr>
        <w:rPr>
          <w:rFonts w:eastAsia="Arial" w:cs="Arial"/>
        </w:rPr>
      </w:pPr>
      <w:r w:rsidRPr="5628E854">
        <w:rPr>
          <w:rFonts w:eastAsia="Arial" w:cs="Arial"/>
        </w:rPr>
        <w:t xml:space="preserve">Zaradi narave </w:t>
      </w:r>
      <w:r w:rsidR="6B7CE7AF" w:rsidRPr="5628E854">
        <w:rPr>
          <w:rFonts w:eastAsia="Arial" w:cs="Arial"/>
        </w:rPr>
        <w:t xml:space="preserve">gojitvenih in </w:t>
      </w:r>
      <w:r w:rsidRPr="5628E854">
        <w:rPr>
          <w:rFonts w:eastAsia="Arial" w:cs="Arial"/>
        </w:rPr>
        <w:t xml:space="preserve">varstvenih del, ki </w:t>
      </w:r>
      <w:r w:rsidR="006F6617" w:rsidRPr="5628E854">
        <w:rPr>
          <w:rFonts w:eastAsia="Arial" w:cs="Arial"/>
        </w:rPr>
        <w:t xml:space="preserve">se </w:t>
      </w:r>
      <w:r w:rsidRPr="5628E854">
        <w:rPr>
          <w:rFonts w:eastAsia="Arial" w:cs="Arial"/>
        </w:rPr>
        <w:t>izvaja</w:t>
      </w:r>
      <w:r w:rsidR="4B19E573" w:rsidRPr="5628E854">
        <w:rPr>
          <w:rFonts w:eastAsia="Arial" w:cs="Arial"/>
        </w:rPr>
        <w:t>jo</w:t>
      </w:r>
      <w:r w:rsidRPr="5628E854">
        <w:rPr>
          <w:rFonts w:eastAsia="Arial" w:cs="Arial"/>
        </w:rPr>
        <w:t xml:space="preserve"> na podlagi izdanih odločb je </w:t>
      </w:r>
      <w:r w:rsidR="009F6543" w:rsidRPr="007247AD">
        <w:rPr>
          <w:rFonts w:eastAsia="Arial" w:cs="Arial"/>
        </w:rPr>
        <w:t xml:space="preserve">v določenih primerih </w:t>
      </w:r>
      <w:r w:rsidR="00710C1F" w:rsidRPr="007247AD">
        <w:rPr>
          <w:rFonts w:eastAsia="Arial" w:cs="Arial"/>
        </w:rPr>
        <w:t xml:space="preserve">potrebno </w:t>
      </w:r>
      <w:r w:rsidRPr="5628E854">
        <w:rPr>
          <w:rFonts w:eastAsia="Arial" w:cs="Arial"/>
        </w:rPr>
        <w:t>nujno zagotoviti hitro in učinkovito ukrepanje</w:t>
      </w:r>
      <w:r w:rsidR="00310D03" w:rsidRPr="007247AD">
        <w:rPr>
          <w:rFonts w:eastAsia="Arial" w:cs="Arial"/>
        </w:rPr>
        <w:t xml:space="preserve">. To velja zlasti v primerih, ko se naročilo oddaja na podlagi odločbe </w:t>
      </w:r>
      <w:r w:rsidR="007465A0">
        <w:rPr>
          <w:rFonts w:eastAsia="Arial" w:cs="Arial"/>
        </w:rPr>
        <w:t xml:space="preserve">za </w:t>
      </w:r>
      <w:r w:rsidR="00923C10" w:rsidRPr="007247AD">
        <w:rPr>
          <w:rFonts w:eastAsia="Arial" w:cs="Arial"/>
        </w:rPr>
        <w:t>varstvena dela</w:t>
      </w:r>
      <w:r w:rsidR="00310D03" w:rsidRPr="007247AD">
        <w:rPr>
          <w:rFonts w:eastAsia="Arial" w:cs="Arial"/>
        </w:rPr>
        <w:t>, ki jo izdajo pristojni organi zaradi pojava naravnih ujm, napadov podlubnikov ali drugih izrednih okoliščin, ki ogrožajo zdravstveno stanje gozdov.</w:t>
      </w:r>
      <w:r w:rsidR="00D8394D">
        <w:rPr>
          <w:rFonts w:eastAsia="Arial" w:cs="Arial"/>
        </w:rPr>
        <w:t xml:space="preserve"> </w:t>
      </w:r>
      <w:r w:rsidR="00A22587" w:rsidRPr="007247AD">
        <w:rPr>
          <w:rFonts w:eastAsia="Arial" w:cs="Arial"/>
        </w:rPr>
        <w:t xml:space="preserve">Varstvena dela so </w:t>
      </w:r>
      <w:r w:rsidR="00310D03" w:rsidRPr="007247AD">
        <w:rPr>
          <w:rFonts w:eastAsia="Arial" w:cs="Arial"/>
        </w:rPr>
        <w:t>ukrep</w:t>
      </w:r>
      <w:r w:rsidR="00A22587" w:rsidRPr="007247AD">
        <w:rPr>
          <w:rFonts w:eastAsia="Arial" w:cs="Arial"/>
        </w:rPr>
        <w:t>i</w:t>
      </w:r>
      <w:r w:rsidR="00310D03" w:rsidRPr="007247AD">
        <w:rPr>
          <w:rFonts w:eastAsia="Arial" w:cs="Arial"/>
        </w:rPr>
        <w:t>, ki</w:t>
      </w:r>
      <w:r w:rsidR="00247E89" w:rsidRPr="007247AD">
        <w:rPr>
          <w:rFonts w:eastAsia="Arial" w:cs="Arial"/>
        </w:rPr>
        <w:t xml:space="preserve"> jih je potrebno </w:t>
      </w:r>
      <w:r w:rsidR="00A22587" w:rsidRPr="007247AD" w:rsidDel="00310D03">
        <w:rPr>
          <w:rFonts w:eastAsia="Arial" w:cs="Arial"/>
        </w:rPr>
        <w:t xml:space="preserve"> </w:t>
      </w:r>
      <w:r w:rsidR="00310D03" w:rsidRPr="007247AD">
        <w:rPr>
          <w:rFonts w:eastAsia="Arial" w:cs="Arial"/>
        </w:rPr>
        <w:t xml:space="preserve">izvesti v najkrajšem možnem času, saj lahko vsaka zamuda povzroči širjenje škodljivcev, trajno degradacijo gozdnega ekosistema in gospodarsko škodo. </w:t>
      </w:r>
      <w:r w:rsidR="00356479" w:rsidRPr="007247AD">
        <w:rPr>
          <w:rFonts w:eastAsia="Arial" w:cs="Arial"/>
        </w:rPr>
        <w:t xml:space="preserve">Pravočasna izvedba del </w:t>
      </w:r>
      <w:r w:rsidR="00D8394D">
        <w:rPr>
          <w:rFonts w:eastAsia="Arial" w:cs="Arial"/>
        </w:rPr>
        <w:t xml:space="preserve">pa </w:t>
      </w:r>
      <w:r w:rsidR="00342401" w:rsidRPr="007247AD">
        <w:rPr>
          <w:rFonts w:eastAsia="Arial" w:cs="Arial"/>
        </w:rPr>
        <w:t xml:space="preserve">je ključna </w:t>
      </w:r>
      <w:r w:rsidR="00450F9C" w:rsidRPr="007247AD">
        <w:rPr>
          <w:rFonts w:eastAsia="Arial" w:cs="Arial"/>
        </w:rPr>
        <w:t xml:space="preserve">tudi pri </w:t>
      </w:r>
      <w:r w:rsidR="00CC4FD0" w:rsidRPr="007247AD">
        <w:rPr>
          <w:rFonts w:eastAsia="Arial" w:cs="Arial"/>
        </w:rPr>
        <w:t>izvedbi sadnje</w:t>
      </w:r>
      <w:r w:rsidR="00014F06">
        <w:rPr>
          <w:rFonts w:eastAsia="Arial" w:cs="Arial"/>
        </w:rPr>
        <w:t xml:space="preserve"> (dopolnilne sadnje</w:t>
      </w:r>
      <w:r w:rsidR="00823F77">
        <w:rPr>
          <w:rFonts w:eastAsia="Arial" w:cs="Arial"/>
        </w:rPr>
        <w:t xml:space="preserve">), </w:t>
      </w:r>
      <w:proofErr w:type="spellStart"/>
      <w:r w:rsidR="008E7EB8" w:rsidRPr="007247AD">
        <w:rPr>
          <w:rFonts w:eastAsia="Arial" w:cs="Arial"/>
        </w:rPr>
        <w:t>obžetvah</w:t>
      </w:r>
      <w:proofErr w:type="spellEnd"/>
      <w:r w:rsidR="00E765B8">
        <w:rPr>
          <w:rFonts w:eastAsia="Arial" w:cs="Arial"/>
        </w:rPr>
        <w:t xml:space="preserve"> in </w:t>
      </w:r>
      <w:r w:rsidR="005E0FA0" w:rsidRPr="007247AD">
        <w:rPr>
          <w:rFonts w:eastAsia="Arial" w:cs="Arial"/>
        </w:rPr>
        <w:t>pri fito</w:t>
      </w:r>
      <w:r w:rsidR="00262B30" w:rsidRPr="007247AD">
        <w:rPr>
          <w:rFonts w:eastAsia="Arial" w:cs="Arial"/>
        </w:rPr>
        <w:t xml:space="preserve">farmacevtskih </w:t>
      </w:r>
      <w:proofErr w:type="spellStart"/>
      <w:r w:rsidR="00262B30" w:rsidRPr="007247AD">
        <w:rPr>
          <w:rFonts w:eastAsia="Arial" w:cs="Arial"/>
        </w:rPr>
        <w:t>tretiranjih</w:t>
      </w:r>
      <w:proofErr w:type="spellEnd"/>
      <w:r w:rsidR="008E7EB8" w:rsidRPr="007247AD">
        <w:rPr>
          <w:rFonts w:eastAsia="Arial" w:cs="Arial"/>
        </w:rPr>
        <w:t xml:space="preserve">. </w:t>
      </w:r>
      <w:r w:rsidR="00310D03" w:rsidRPr="007247AD">
        <w:rPr>
          <w:rFonts w:eastAsia="Arial" w:cs="Arial"/>
        </w:rPr>
        <w:t>V teh primerih je torej nujno, da se rok za oddajo ponudb v okviru dinamičnega nabavnega sistema skrajša na manj kot 10 dni, saj drugače ni mogoče zagotoviti učinkovitega in pravočasnega odziva.</w:t>
      </w:r>
    </w:p>
    <w:p w14:paraId="4B46289D" w14:textId="77777777" w:rsidR="00DC479C" w:rsidRPr="007247AD" w:rsidRDefault="00DC479C" w:rsidP="3DF3F329">
      <w:pPr>
        <w:rPr>
          <w:rFonts w:eastAsia="Arial" w:cs="Arial"/>
        </w:rPr>
      </w:pPr>
    </w:p>
    <w:p w14:paraId="7FB97DD4" w14:textId="1C321223" w:rsidR="00153795" w:rsidRPr="007247AD" w:rsidRDefault="00310D03" w:rsidP="3DF3F329">
      <w:pPr>
        <w:rPr>
          <w:rFonts w:eastAsia="Arial" w:cs="Arial"/>
        </w:rPr>
      </w:pPr>
      <w:r w:rsidRPr="007247AD">
        <w:rPr>
          <w:rFonts w:eastAsia="Arial" w:cs="Arial"/>
        </w:rPr>
        <w:t xml:space="preserve">Dodatno utemeljitev predstavlja tudi javni interes, saj so gozdovi v lasti Republike Slovenije del naravnega bogastva in ekosistema, ki imajo poleg gospodarske tudi izjemno </w:t>
      </w:r>
      <w:proofErr w:type="spellStart"/>
      <w:r w:rsidRPr="007247AD">
        <w:rPr>
          <w:rFonts w:eastAsia="Arial" w:cs="Arial"/>
        </w:rPr>
        <w:t>okoljsko</w:t>
      </w:r>
      <w:proofErr w:type="spellEnd"/>
      <w:r w:rsidRPr="007247AD">
        <w:rPr>
          <w:rFonts w:eastAsia="Arial" w:cs="Arial"/>
        </w:rPr>
        <w:t xml:space="preserve"> in družbeno funkcijo (varstvo tal in voda, zadrževanje ogljika, biotska raznovrstnost, rekreacija ipd.). Učinkovito upravljanje z državnimi gozdovi, še posebej v kriznih situacijah, je v javnem interesu in prispeva k preprečevanju večje škode za okolje, gospodarstvo in varnost ljudi.</w:t>
      </w:r>
    </w:p>
    <w:p w14:paraId="192A52A2" w14:textId="77777777" w:rsidR="00153795" w:rsidRDefault="00153795" w:rsidP="00AA0BF8"/>
    <w:p w14:paraId="2473F02A" w14:textId="77777777" w:rsidR="00153795" w:rsidRDefault="00153795" w:rsidP="00AA0BF8"/>
    <w:p w14:paraId="6A3C0079" w14:textId="77777777" w:rsidR="005038BE" w:rsidRDefault="005038BE" w:rsidP="00AA0BF8"/>
    <w:p w14:paraId="09F7D41A" w14:textId="77777777" w:rsidR="00153795" w:rsidRDefault="00153795" w:rsidP="00AA0BF8"/>
    <w:p w14:paraId="5E6DB511" w14:textId="77777777" w:rsidR="00153795" w:rsidRDefault="00153795" w:rsidP="00AA0BF8"/>
    <w:p w14:paraId="390F2F58" w14:textId="77777777" w:rsidR="00153795" w:rsidRDefault="00153795" w:rsidP="00AA0BF8"/>
    <w:p w14:paraId="61EFA164" w14:textId="77777777" w:rsidR="00153795" w:rsidRDefault="00153795" w:rsidP="00AA0BF8"/>
    <w:p w14:paraId="27737CBA" w14:textId="77777777" w:rsidR="00153795" w:rsidRDefault="00153795" w:rsidP="00153795"/>
    <w:p w14:paraId="1484A27F" w14:textId="77777777" w:rsidR="00153795" w:rsidRDefault="00153795" w:rsidP="00153795"/>
    <w:p w14:paraId="3F5A9B15" w14:textId="4264F52C" w:rsidR="00153795" w:rsidRDefault="00153795" w:rsidP="00153795">
      <w:r>
        <w:t xml:space="preserve">Kraj in datum:                                    </w:t>
      </w:r>
      <w:r>
        <w:tab/>
      </w:r>
      <w:r>
        <w:tab/>
      </w:r>
      <w:r>
        <w:tab/>
      </w:r>
      <w:r>
        <w:tab/>
        <w:t xml:space="preserve">         Žig in podpis ponudnika:</w:t>
      </w:r>
    </w:p>
    <w:p w14:paraId="334DC7B3" w14:textId="77777777" w:rsidR="002459B7" w:rsidRDefault="002459B7" w:rsidP="00153795"/>
    <w:p w14:paraId="16763021" w14:textId="77777777" w:rsidR="002459B7" w:rsidRDefault="002459B7" w:rsidP="00153795"/>
    <w:p w14:paraId="438C048A" w14:textId="77777777" w:rsidR="002459B7" w:rsidRDefault="002459B7" w:rsidP="00153795"/>
    <w:p w14:paraId="556CC432" w14:textId="77777777" w:rsidR="002459B7" w:rsidRDefault="002459B7" w:rsidP="00153795"/>
    <w:p w14:paraId="130AC37C" w14:textId="77777777" w:rsidR="002459B7" w:rsidRDefault="002459B7" w:rsidP="00153795"/>
    <w:p w14:paraId="7DF6D992" w14:textId="77777777" w:rsidR="002459B7" w:rsidRDefault="002459B7" w:rsidP="00153795"/>
    <w:p w14:paraId="2F80C208" w14:textId="77777777" w:rsidR="002459B7" w:rsidRDefault="002459B7" w:rsidP="00153795"/>
    <w:p w14:paraId="59C65EE4" w14:textId="7943AEB6" w:rsidR="002459B7" w:rsidRDefault="002459B7" w:rsidP="002067F6">
      <w:pPr>
        <w:pStyle w:val="Naslov3"/>
        <w:numPr>
          <w:ilvl w:val="0"/>
          <w:numId w:val="0"/>
        </w:numPr>
        <w:jc w:val="center"/>
        <w:rPr>
          <w:sz w:val="22"/>
          <w:szCs w:val="22"/>
        </w:rPr>
      </w:pPr>
      <w:bookmarkStart w:id="218" w:name="_Toc204945845"/>
      <w:r w:rsidRPr="002459B7">
        <w:rPr>
          <w:rFonts w:eastAsia="Calibri" w:cs="Arial"/>
          <w:bCs w:val="0"/>
          <w:i w:val="0"/>
          <w:sz w:val="22"/>
          <w:szCs w:val="22"/>
        </w:rPr>
        <w:lastRenderedPageBreak/>
        <w:t>IZJAVA O ŠTEVILU TOČK KMG V OMD</w:t>
      </w:r>
      <w:r>
        <w:rPr>
          <w:rStyle w:val="Sprotnaopomba-sklic"/>
          <w:szCs w:val="22"/>
        </w:rPr>
        <w:footnoteReference w:id="3"/>
      </w:r>
      <w:bookmarkEnd w:id="218"/>
    </w:p>
    <w:p w14:paraId="5DAD883A" w14:textId="77777777" w:rsidR="00F053AA" w:rsidRDefault="00F053AA" w:rsidP="00F053AA"/>
    <w:p w14:paraId="2C553BBD" w14:textId="77777777" w:rsidR="002067F6" w:rsidRDefault="002067F6" w:rsidP="00F053AA"/>
    <w:p w14:paraId="75386B32" w14:textId="77777777" w:rsidR="002067F6" w:rsidRDefault="002067F6" w:rsidP="00F053AA"/>
    <w:p w14:paraId="4C71A4BF" w14:textId="77777777" w:rsidR="002067F6" w:rsidRDefault="002067F6" w:rsidP="00F053AA"/>
    <w:p w14:paraId="1214E047" w14:textId="77777777" w:rsidR="002067F6" w:rsidRDefault="002067F6" w:rsidP="00F053AA"/>
    <w:p w14:paraId="669A7A67" w14:textId="77777777" w:rsidR="002067F6" w:rsidRDefault="002067F6" w:rsidP="00F053AA"/>
    <w:p w14:paraId="51ACD17C" w14:textId="77777777" w:rsidR="002067F6" w:rsidRDefault="002067F6" w:rsidP="00F053AA"/>
    <w:p w14:paraId="13A366D2" w14:textId="77777777" w:rsidR="00F053AA" w:rsidRDefault="00F053AA" w:rsidP="00F053AA"/>
    <w:p w14:paraId="1153DF70" w14:textId="77777777" w:rsidR="00F053AA" w:rsidRPr="00F053AA" w:rsidRDefault="00F053AA" w:rsidP="00F053AA">
      <w:r w:rsidRPr="00F053AA">
        <w:t>Kandidat_________________________________________________________________________,</w:t>
      </w:r>
    </w:p>
    <w:p w14:paraId="59AF79EB" w14:textId="77777777" w:rsidR="00F053AA" w:rsidRPr="00F053AA" w:rsidRDefault="00F053AA" w:rsidP="00F053AA">
      <w:pPr>
        <w:rPr>
          <w:i/>
          <w:iCs/>
        </w:rPr>
      </w:pPr>
      <w:r w:rsidRPr="00F053AA">
        <w:rPr>
          <w:i/>
          <w:iCs/>
        </w:rPr>
        <w:t>(naziv in naslov)</w:t>
      </w:r>
    </w:p>
    <w:p w14:paraId="3BE508FC" w14:textId="77777777" w:rsidR="00F053AA" w:rsidRPr="00F053AA" w:rsidRDefault="00F053AA" w:rsidP="00F053AA"/>
    <w:p w14:paraId="155088A1" w14:textId="6852269B" w:rsidR="00F053AA" w:rsidRPr="002459B7" w:rsidRDefault="00F053AA" w:rsidP="00F053AA">
      <w:r w:rsidRPr="00F053AA">
        <w:t xml:space="preserve">ki v postopku oddaje javnega naročila </w:t>
      </w:r>
      <w:r w:rsidR="00A5450C">
        <w:rPr>
          <w:i/>
          <w:iCs/>
        </w:rPr>
        <w:t>Storitve gojitvenih, varstvenih in drugih del, ki so potrebna za zagotavljanje ekoloških funkcij v gozdovih</w:t>
      </w:r>
      <w:r w:rsidR="0004438B">
        <w:rPr>
          <w:i/>
          <w:iCs/>
        </w:rPr>
        <w:t xml:space="preserve"> </w:t>
      </w:r>
      <w:r w:rsidRPr="00F053AA">
        <w:t xml:space="preserve">oddajam prijavo </w:t>
      </w:r>
      <w:r>
        <w:t>v kategoriji ________ izjavljam, da ima</w:t>
      </w:r>
      <w:r w:rsidR="002459B7" w:rsidRPr="002459B7">
        <w:t xml:space="preserve"> kmetijsk</w:t>
      </w:r>
      <w:r w:rsidR="002459B7">
        <w:t>o</w:t>
      </w:r>
      <w:r w:rsidR="002459B7" w:rsidRPr="002459B7">
        <w:t xml:space="preserve"> gospodarstv</w:t>
      </w:r>
      <w:r w:rsidR="002459B7">
        <w:t xml:space="preserve">o </w:t>
      </w:r>
      <w:r>
        <w:t xml:space="preserve">na podlagi Pravilnika o razvrstitvi kmetijskih gospodarstev v območja z omejenimi možnostmi za kmetijsko dejavnost (Ur. l. RS, št. </w:t>
      </w:r>
      <w:r w:rsidR="002459B7">
        <w:t>34/2023) pripisano naslednje število točk:__________</w:t>
      </w:r>
      <w:r w:rsidR="002459B7" w:rsidRPr="002459B7">
        <w:rPr>
          <w:i/>
          <w:iCs/>
        </w:rPr>
        <w:t>(kandidat navede št. točk)</w:t>
      </w:r>
      <w:r w:rsidR="002459B7">
        <w:rPr>
          <w:i/>
          <w:iCs/>
        </w:rPr>
        <w:t xml:space="preserve">. </w:t>
      </w:r>
      <w:r w:rsidR="002459B7">
        <w:t xml:space="preserve">Naročnika bom seznanil o </w:t>
      </w:r>
      <w:r w:rsidR="002459B7" w:rsidRPr="002459B7">
        <w:t xml:space="preserve">vsaki spremembi GERK na KMG </w:t>
      </w:r>
      <w:r w:rsidR="002459B7">
        <w:t xml:space="preserve">na podlagi katere </w:t>
      </w:r>
      <w:r w:rsidR="002459B7" w:rsidRPr="002459B7">
        <w:t xml:space="preserve">se </w:t>
      </w:r>
      <w:r w:rsidR="002459B7">
        <w:t xml:space="preserve">bo ob </w:t>
      </w:r>
      <w:r w:rsidR="002459B7" w:rsidRPr="002459B7">
        <w:t>ponovn</w:t>
      </w:r>
      <w:r w:rsidR="002459B7">
        <w:t>i</w:t>
      </w:r>
      <w:r w:rsidR="002459B7" w:rsidRPr="002459B7">
        <w:t xml:space="preserve"> razvrsti</w:t>
      </w:r>
      <w:r w:rsidR="002459B7">
        <w:t>tvi</w:t>
      </w:r>
      <w:r w:rsidR="002459B7" w:rsidRPr="002459B7">
        <w:t xml:space="preserve"> KMG v OMD </w:t>
      </w:r>
      <w:r w:rsidR="002459B7">
        <w:t xml:space="preserve">spremenilo število </w:t>
      </w:r>
      <w:r w:rsidR="002459B7" w:rsidRPr="002459B7">
        <w:t>točk na KMG</w:t>
      </w:r>
      <w:r w:rsidR="002459B7">
        <w:t>.</w:t>
      </w:r>
    </w:p>
    <w:p w14:paraId="16EBB569" w14:textId="77777777" w:rsidR="00F053AA" w:rsidRDefault="00F053AA" w:rsidP="00F053AA"/>
    <w:p w14:paraId="16132835" w14:textId="77777777" w:rsidR="002459B7" w:rsidRDefault="002459B7" w:rsidP="002459B7"/>
    <w:p w14:paraId="77FA3305" w14:textId="77777777" w:rsidR="002459B7" w:rsidRDefault="002459B7" w:rsidP="002459B7"/>
    <w:p w14:paraId="548448BE" w14:textId="77777777" w:rsidR="002459B7" w:rsidRDefault="002459B7" w:rsidP="002459B7"/>
    <w:p w14:paraId="71E779A9" w14:textId="77777777" w:rsidR="002459B7" w:rsidRDefault="002459B7" w:rsidP="002459B7"/>
    <w:p w14:paraId="54292BA7" w14:textId="77777777" w:rsidR="002459B7" w:rsidRDefault="002459B7" w:rsidP="002459B7"/>
    <w:p w14:paraId="4A7C84D4" w14:textId="77777777" w:rsidR="002459B7" w:rsidRDefault="002459B7" w:rsidP="002459B7">
      <w:r>
        <w:t xml:space="preserve">Kraj in datum:                                    </w:t>
      </w:r>
      <w:r>
        <w:tab/>
      </w:r>
      <w:r>
        <w:tab/>
      </w:r>
      <w:r>
        <w:tab/>
      </w:r>
      <w:r>
        <w:tab/>
        <w:t xml:space="preserve">         Žig in podpis ponudnika:</w:t>
      </w:r>
    </w:p>
    <w:p w14:paraId="3AC10060" w14:textId="77777777" w:rsidR="00F053AA" w:rsidRDefault="00F053AA" w:rsidP="00F053AA"/>
    <w:p w14:paraId="2C19B038" w14:textId="77777777" w:rsidR="002459B7" w:rsidRDefault="002459B7" w:rsidP="00F053AA"/>
    <w:p w14:paraId="7396ED27" w14:textId="77777777" w:rsidR="002459B7" w:rsidRDefault="002459B7" w:rsidP="00F053AA"/>
    <w:p w14:paraId="3AB9A682" w14:textId="77777777" w:rsidR="002459B7" w:rsidRDefault="002459B7" w:rsidP="00F053AA"/>
    <w:p w14:paraId="4798442A" w14:textId="77777777" w:rsidR="002459B7" w:rsidRDefault="002459B7" w:rsidP="00F053AA"/>
    <w:p w14:paraId="27D3C845" w14:textId="77777777" w:rsidR="002459B7" w:rsidRDefault="002459B7" w:rsidP="00F053AA"/>
    <w:p w14:paraId="38C66F52" w14:textId="77777777" w:rsidR="002459B7" w:rsidRDefault="002459B7" w:rsidP="00F053AA"/>
    <w:p w14:paraId="1183FAD3" w14:textId="77777777" w:rsidR="002459B7" w:rsidRDefault="002459B7" w:rsidP="00F053AA"/>
    <w:p w14:paraId="44FEB25C" w14:textId="77777777" w:rsidR="002459B7" w:rsidRDefault="002459B7" w:rsidP="00F053AA"/>
    <w:p w14:paraId="68F5908E" w14:textId="77777777" w:rsidR="002459B7" w:rsidRDefault="002459B7" w:rsidP="00F053AA"/>
    <w:p w14:paraId="30893A97" w14:textId="77777777" w:rsidR="002459B7" w:rsidRDefault="002459B7" w:rsidP="00F053AA"/>
    <w:p w14:paraId="6D2A5529" w14:textId="77777777" w:rsidR="002459B7" w:rsidRDefault="002459B7" w:rsidP="00F053AA"/>
    <w:p w14:paraId="28BA9344" w14:textId="77777777" w:rsidR="002459B7" w:rsidRDefault="002459B7" w:rsidP="00F053AA"/>
    <w:p w14:paraId="3F12CBF1" w14:textId="77777777" w:rsidR="002459B7" w:rsidRDefault="002459B7" w:rsidP="00F053AA"/>
    <w:p w14:paraId="1C07824E" w14:textId="77777777" w:rsidR="002459B7" w:rsidRDefault="002459B7" w:rsidP="00F053AA"/>
    <w:p w14:paraId="13979FB8" w14:textId="77777777" w:rsidR="003D4057" w:rsidRDefault="003D4057" w:rsidP="00F053AA"/>
    <w:p w14:paraId="178450FD" w14:textId="77777777" w:rsidR="003D4057" w:rsidRDefault="003D4057" w:rsidP="00F053AA"/>
    <w:p w14:paraId="54D0EB5F" w14:textId="77777777" w:rsidR="003D4057" w:rsidRDefault="003D4057" w:rsidP="00F053AA"/>
    <w:p w14:paraId="232FF5B5" w14:textId="77777777" w:rsidR="003D4057" w:rsidRDefault="003D4057" w:rsidP="00F053AA"/>
    <w:p w14:paraId="36DD5C4B" w14:textId="77777777" w:rsidR="003D4057" w:rsidRDefault="003D4057" w:rsidP="00F053AA"/>
    <w:p w14:paraId="2B164A1E" w14:textId="77777777" w:rsidR="003D4057" w:rsidRDefault="003D4057" w:rsidP="00F053AA"/>
    <w:p w14:paraId="157141A8" w14:textId="77777777" w:rsidR="00ED0498" w:rsidRDefault="00ED0498" w:rsidP="00F053AA"/>
    <w:p w14:paraId="7F91B9E5" w14:textId="77777777" w:rsidR="003D4057" w:rsidRDefault="003D4057" w:rsidP="00F053AA"/>
    <w:p w14:paraId="1C346AC3" w14:textId="77777777" w:rsidR="002459B7" w:rsidRDefault="002459B7" w:rsidP="00F053AA"/>
    <w:p w14:paraId="7F88E582" w14:textId="1B159B24" w:rsidR="004F6D27" w:rsidRPr="004F6D27" w:rsidRDefault="004F6D27" w:rsidP="3DF3F329">
      <w:pPr>
        <w:pStyle w:val="Naslov3"/>
        <w:numPr>
          <w:ilvl w:val="0"/>
          <w:numId w:val="0"/>
        </w:numPr>
        <w:jc w:val="center"/>
        <w:rPr>
          <w:rFonts w:eastAsia="Calibri" w:cs="Arial"/>
          <w:i w:val="0"/>
          <w:sz w:val="22"/>
          <w:szCs w:val="22"/>
        </w:rPr>
      </w:pPr>
      <w:bookmarkStart w:id="219" w:name="_Toc204945846"/>
      <w:r w:rsidRPr="3DF3F329">
        <w:rPr>
          <w:rFonts w:eastAsia="Calibri" w:cs="Arial"/>
          <w:i w:val="0"/>
          <w:sz w:val="22"/>
          <w:szCs w:val="22"/>
        </w:rPr>
        <w:lastRenderedPageBreak/>
        <w:t>IZVRŠNICA</w:t>
      </w:r>
      <w:r w:rsidR="0565D25C" w:rsidRPr="3DF3F329">
        <w:rPr>
          <w:rFonts w:eastAsia="Calibri" w:cs="Arial"/>
          <w:i w:val="0"/>
          <w:sz w:val="22"/>
          <w:szCs w:val="22"/>
        </w:rPr>
        <w:t xml:space="preserve"> 1</w:t>
      </w:r>
      <w:r w:rsidRPr="3DF3F329">
        <w:rPr>
          <w:rFonts w:eastAsia="Calibri" w:cs="Arial"/>
          <w:i w:val="0"/>
          <w:sz w:val="22"/>
          <w:szCs w:val="22"/>
        </w:rPr>
        <w:t xml:space="preserve"> - ZAVAROVANJE ZA RESNOST PONUDBE</w:t>
      </w:r>
      <w:bookmarkEnd w:id="219"/>
    </w:p>
    <w:p w14:paraId="72D3680C" w14:textId="77777777" w:rsidR="004F6D27" w:rsidRDefault="004F6D27" w:rsidP="00F053AA"/>
    <w:p w14:paraId="183F5145" w14:textId="77777777" w:rsidR="004F6D27" w:rsidRDefault="004F6D27" w:rsidP="00F053AA"/>
    <w:p w14:paraId="63544334" w14:textId="77777777" w:rsidR="004F6D27" w:rsidRDefault="004F6D27" w:rsidP="004F6D27">
      <w:pPr>
        <w:rPr>
          <w:rFonts w:cs="Arial"/>
          <w:b/>
          <w:bCs/>
          <w:sz w:val="22"/>
          <w:lang w:eastAsia="sl-SI"/>
        </w:rPr>
      </w:pPr>
      <w:r>
        <w:rPr>
          <w:rFonts w:cs="Arial"/>
          <w:b/>
          <w:bCs/>
          <w:sz w:val="22"/>
        </w:rPr>
        <w:t>DOLŽNIK:</w:t>
      </w:r>
    </w:p>
    <w:p w14:paraId="32A30B04" w14:textId="77777777" w:rsidR="004F6D27" w:rsidRDefault="004F6D27" w:rsidP="004F6D27">
      <w:pPr>
        <w:rPr>
          <w:rFonts w:cs="Arial"/>
          <w:sz w:val="22"/>
        </w:rPr>
      </w:pPr>
    </w:p>
    <w:p w14:paraId="33EA6C39" w14:textId="77777777" w:rsidR="004F6D27" w:rsidRDefault="004F6D27" w:rsidP="004F6D27">
      <w:pPr>
        <w:rPr>
          <w:rFonts w:cs="Arial"/>
          <w:sz w:val="22"/>
        </w:rPr>
      </w:pPr>
      <w:r>
        <w:rPr>
          <w:rFonts w:cs="Arial"/>
          <w:sz w:val="22"/>
        </w:rPr>
        <w:t xml:space="preserve">Ime ali firma: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4346A365" w14:textId="77777777" w:rsidR="004F6D27" w:rsidRDefault="004F6D27" w:rsidP="004F6D27">
      <w:pPr>
        <w:rPr>
          <w:rFonts w:cs="Arial"/>
          <w:sz w:val="22"/>
        </w:rPr>
      </w:pPr>
      <w:r>
        <w:rPr>
          <w:rFonts w:cs="Arial"/>
          <w:sz w:val="22"/>
        </w:rPr>
        <w:t xml:space="preserve">Sedež ali poslovni naslov: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07F7279F" w14:textId="77777777" w:rsidR="004F6D27" w:rsidRDefault="004F6D27" w:rsidP="004F6D27">
      <w:pPr>
        <w:rPr>
          <w:rFonts w:cs="Arial"/>
          <w:sz w:val="22"/>
        </w:rPr>
      </w:pPr>
      <w:r>
        <w:rPr>
          <w:rFonts w:cs="Arial"/>
          <w:sz w:val="22"/>
        </w:rPr>
        <w:t xml:space="preserve">Davčna številka: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2FB7AEA4" w14:textId="77777777" w:rsidR="004F6D27" w:rsidRDefault="004F6D27" w:rsidP="004F6D27">
      <w:pPr>
        <w:rPr>
          <w:rFonts w:cs="Arial"/>
          <w:sz w:val="22"/>
        </w:rPr>
      </w:pPr>
    </w:p>
    <w:p w14:paraId="34B3A60A" w14:textId="77777777" w:rsidR="004F6D27" w:rsidRDefault="004F6D27" w:rsidP="004F6D27">
      <w:pPr>
        <w:rPr>
          <w:rFonts w:cs="Arial"/>
          <w:sz w:val="22"/>
        </w:rPr>
      </w:pPr>
    </w:p>
    <w:p w14:paraId="6AF5AD04" w14:textId="77777777" w:rsidR="004F6D27" w:rsidRDefault="004F6D27" w:rsidP="004F6D27">
      <w:pPr>
        <w:rPr>
          <w:rFonts w:cs="Arial"/>
          <w:sz w:val="22"/>
        </w:rPr>
      </w:pPr>
      <w:r>
        <w:rPr>
          <w:rFonts w:cs="Arial"/>
          <w:sz w:val="22"/>
        </w:rPr>
        <w:t>se zavezujem plačati</w:t>
      </w:r>
    </w:p>
    <w:p w14:paraId="6DFB550E" w14:textId="77777777" w:rsidR="004F6D27" w:rsidRDefault="004F6D27" w:rsidP="004F6D27">
      <w:pPr>
        <w:rPr>
          <w:rFonts w:cs="Arial"/>
          <w:sz w:val="22"/>
        </w:rPr>
      </w:pPr>
    </w:p>
    <w:p w14:paraId="5DFAFBC9" w14:textId="77777777" w:rsidR="004F6D27" w:rsidRDefault="004F6D27" w:rsidP="004F6D27">
      <w:pPr>
        <w:rPr>
          <w:rFonts w:cs="Arial"/>
          <w:b/>
          <w:bCs/>
          <w:sz w:val="22"/>
        </w:rPr>
      </w:pPr>
      <w:r>
        <w:rPr>
          <w:rFonts w:cs="Arial"/>
          <w:b/>
          <w:bCs/>
          <w:sz w:val="22"/>
        </w:rPr>
        <w:t>UPNIKU:</w:t>
      </w:r>
    </w:p>
    <w:p w14:paraId="009A380C" w14:textId="77777777" w:rsidR="004F6D27" w:rsidRDefault="004F6D27" w:rsidP="004F6D27">
      <w:pPr>
        <w:rPr>
          <w:rFonts w:cs="Arial"/>
          <w:sz w:val="22"/>
        </w:rPr>
      </w:pPr>
    </w:p>
    <w:p w14:paraId="3764D8A9" w14:textId="77777777" w:rsidR="004F6D27" w:rsidRDefault="004F6D27" w:rsidP="004F6D27">
      <w:pPr>
        <w:rPr>
          <w:rFonts w:cs="Arial"/>
          <w:sz w:val="22"/>
        </w:rPr>
      </w:pPr>
      <w:r>
        <w:rPr>
          <w:rFonts w:cs="Arial"/>
          <w:b/>
          <w:sz w:val="22"/>
        </w:rPr>
        <w:t xml:space="preserve">Slovenski državni gozdovi, </w:t>
      </w:r>
      <w:proofErr w:type="spellStart"/>
      <w:r>
        <w:rPr>
          <w:rFonts w:cs="Arial"/>
          <w:b/>
          <w:sz w:val="22"/>
        </w:rPr>
        <w:t>d.o.o</w:t>
      </w:r>
      <w:proofErr w:type="spellEnd"/>
      <w:r>
        <w:rPr>
          <w:rFonts w:cs="Arial"/>
          <w:b/>
          <w:sz w:val="22"/>
        </w:rPr>
        <w:t>.</w:t>
      </w:r>
      <w:r>
        <w:rPr>
          <w:rFonts w:cs="Arial"/>
          <w:sz w:val="22"/>
        </w:rPr>
        <w:t>,</w:t>
      </w:r>
    </w:p>
    <w:p w14:paraId="32D89CFE" w14:textId="77777777" w:rsidR="004F6D27" w:rsidRDefault="004F6D27" w:rsidP="004F6D27">
      <w:pPr>
        <w:rPr>
          <w:rFonts w:cs="Arial"/>
          <w:b/>
          <w:bCs/>
          <w:sz w:val="22"/>
        </w:rPr>
      </w:pPr>
      <w:r>
        <w:rPr>
          <w:rFonts w:cs="Arial"/>
          <w:b/>
          <w:bCs/>
          <w:sz w:val="22"/>
        </w:rPr>
        <w:t>Rožna ulica 39, 1330 Kočevje</w:t>
      </w:r>
    </w:p>
    <w:p w14:paraId="3B0B9A29" w14:textId="77777777" w:rsidR="004F6D27" w:rsidRDefault="004F6D27" w:rsidP="004F6D27">
      <w:pPr>
        <w:rPr>
          <w:rFonts w:cs="Arial"/>
          <w:b/>
          <w:bCs/>
          <w:sz w:val="22"/>
        </w:rPr>
      </w:pPr>
      <w:r>
        <w:rPr>
          <w:rFonts w:cs="Arial"/>
          <w:b/>
          <w:bCs/>
          <w:sz w:val="22"/>
        </w:rPr>
        <w:t>ID za DDV: SI 75204878</w:t>
      </w:r>
    </w:p>
    <w:p w14:paraId="4725E139" w14:textId="77777777" w:rsidR="004F6D27" w:rsidRDefault="004F6D27" w:rsidP="004F6D27">
      <w:pPr>
        <w:rPr>
          <w:rFonts w:cs="Arial"/>
          <w:sz w:val="22"/>
        </w:rPr>
      </w:pPr>
    </w:p>
    <w:p w14:paraId="133E28BE" w14:textId="77777777" w:rsidR="004F6D27" w:rsidRDefault="004F6D27" w:rsidP="004F6D27">
      <w:pPr>
        <w:rPr>
          <w:rFonts w:cs="Arial"/>
          <w:sz w:val="22"/>
        </w:rPr>
      </w:pPr>
    </w:p>
    <w:p w14:paraId="52ADBD1D" w14:textId="06B7F66E" w:rsidR="004F6D27" w:rsidRDefault="004F6D27" w:rsidP="3DF3F329">
      <w:pPr>
        <w:rPr>
          <w:rFonts w:cs="Arial"/>
          <w:sz w:val="22"/>
        </w:rPr>
      </w:pPr>
      <w:r w:rsidRPr="3DF3F329">
        <w:rPr>
          <w:rFonts w:cs="Arial"/>
          <w:b/>
          <w:bCs/>
          <w:sz w:val="22"/>
        </w:rPr>
        <w:t xml:space="preserve">NEPOGOJNO DENARNO OBVEZNOST </w:t>
      </w:r>
      <w:r w:rsidRPr="3DF3F329">
        <w:rPr>
          <w:rFonts w:cs="Arial"/>
          <w:sz w:val="22"/>
        </w:rPr>
        <w:t>(v denarnem znesku v EUR):</w:t>
      </w:r>
      <w:r w:rsidR="008A398F">
        <w:rPr>
          <w:rStyle w:val="Sprotnaopomba-sklic"/>
          <w:rFonts w:cs="Arial"/>
        </w:rPr>
        <w:footnoteReference w:id="4"/>
      </w:r>
      <w:r w:rsidRPr="3DF3F329">
        <w:rPr>
          <w:rFonts w:cs="Arial"/>
          <w:sz w:val="22"/>
        </w:rPr>
        <w:t xml:space="preserve"> </w:t>
      </w:r>
      <w:r w:rsidRPr="3DF3F329">
        <w:rPr>
          <w:rFonts w:cs="Arial"/>
          <w:b/>
          <w:bCs/>
          <w:sz w:val="22"/>
        </w:rPr>
        <w:t>_________ EUR</w:t>
      </w:r>
      <w:r w:rsidRPr="3DF3F329">
        <w:rPr>
          <w:rFonts w:cs="Arial"/>
          <w:sz w:val="22"/>
        </w:rPr>
        <w:t xml:space="preserve"> (</w:t>
      </w:r>
      <w:r w:rsidR="008A398F" w:rsidRPr="3DF3F329">
        <w:rPr>
          <w:rFonts w:cs="Arial"/>
          <w:sz w:val="22"/>
        </w:rPr>
        <w:t xml:space="preserve">z </w:t>
      </w:r>
      <w:proofErr w:type="spellStart"/>
      <w:r w:rsidR="008A398F" w:rsidRPr="3DF3F329">
        <w:rPr>
          <w:rFonts w:cs="Arial"/>
          <w:sz w:val="22"/>
        </w:rPr>
        <w:t>besedo____________</w:t>
      </w:r>
      <w:r w:rsidRPr="3DF3F329">
        <w:rPr>
          <w:rFonts w:cs="Arial"/>
          <w:sz w:val="22"/>
        </w:rPr>
        <w:t>eurov</w:t>
      </w:r>
      <w:proofErr w:type="spellEnd"/>
      <w:r w:rsidRPr="3DF3F329">
        <w:rPr>
          <w:rFonts w:cs="Arial"/>
          <w:sz w:val="22"/>
        </w:rPr>
        <w:t>)</w:t>
      </w:r>
      <w:r w:rsidRPr="3DF3F329">
        <w:rPr>
          <w:rFonts w:cs="Arial"/>
          <w:i/>
          <w:iCs/>
          <w:sz w:val="22"/>
        </w:rPr>
        <w:t xml:space="preserve">, </w:t>
      </w:r>
      <w:r w:rsidRPr="3DF3F329">
        <w:rPr>
          <w:rFonts w:cs="Arial"/>
          <w:sz w:val="22"/>
        </w:rPr>
        <w:t xml:space="preserve">na podlagi finančnega zavarovanja za resnost ponudbe za javno naročilo z oznako </w:t>
      </w:r>
      <w:r w:rsidR="00A5450C" w:rsidRPr="3DF3F329">
        <w:rPr>
          <w:rFonts w:cs="Arial"/>
          <w:sz w:val="22"/>
        </w:rPr>
        <w:t>GOJ 2026</w:t>
      </w:r>
      <w:r w:rsidRPr="3DF3F329">
        <w:rPr>
          <w:rFonts w:cs="Arial"/>
          <w:sz w:val="22"/>
        </w:rPr>
        <w:t xml:space="preserve">: </w:t>
      </w:r>
      <w:r w:rsidR="0004438B" w:rsidRPr="3DF3F329">
        <w:rPr>
          <w:rFonts w:cs="Arial"/>
          <w:sz w:val="22"/>
        </w:rPr>
        <w:t>Storitve gojitvenih, varstvenih in drugih del, ki so potrebna za zagotavljanje ekoloških funkcij v gozdovih</w:t>
      </w:r>
      <w:r w:rsidR="008A398F" w:rsidRPr="3DF3F329">
        <w:rPr>
          <w:rFonts w:cs="Arial"/>
          <w:sz w:val="22"/>
        </w:rPr>
        <w:t>, za kategorijo:</w:t>
      </w:r>
      <w:r w:rsidR="008A398F">
        <w:rPr>
          <w:rStyle w:val="Sprotnaopomba-sklic"/>
          <w:rFonts w:cs="Arial"/>
        </w:rPr>
        <w:footnoteReference w:id="5"/>
      </w:r>
      <w:r w:rsidR="008A398F" w:rsidRPr="3DF3F329">
        <w:rPr>
          <w:rFonts w:cs="Arial"/>
          <w:sz w:val="22"/>
        </w:rPr>
        <w:t>______________</w:t>
      </w:r>
      <w:r w:rsidRPr="3DF3F329">
        <w:rPr>
          <w:rFonts w:cs="Arial"/>
          <w:sz w:val="22"/>
        </w:rPr>
        <w:t xml:space="preserve">, se sme izplačati od </w:t>
      </w:r>
      <w:r w:rsidR="008A398F" w:rsidRPr="3DF3F329">
        <w:rPr>
          <w:rFonts w:cs="Arial"/>
          <w:sz w:val="22"/>
        </w:rPr>
        <w:t>_____</w:t>
      </w:r>
      <w:r w:rsidRPr="3DF3F329">
        <w:rPr>
          <w:rStyle w:val="Sprotnaopomba-sklic"/>
          <w:rFonts w:eastAsia="Arial" w:cs="Arial"/>
          <w:sz w:val="22"/>
        </w:rPr>
        <w:footnoteReference w:id="6"/>
      </w:r>
      <w:r w:rsidR="524B17AB" w:rsidRPr="3DF3F329">
        <w:rPr>
          <w:rFonts w:eastAsia="Arial" w:cs="Arial"/>
          <w:sz w:val="22"/>
        </w:rPr>
        <w:t xml:space="preserve"> </w:t>
      </w:r>
      <w:r w:rsidRPr="3DF3F329">
        <w:rPr>
          <w:rFonts w:cs="Arial"/>
          <w:sz w:val="22"/>
        </w:rPr>
        <w:t xml:space="preserve"> do </w:t>
      </w:r>
      <w:r w:rsidR="5D7F4D86" w:rsidRPr="3DF3F329">
        <w:rPr>
          <w:rFonts w:cs="Arial"/>
          <w:sz w:val="22"/>
        </w:rPr>
        <w:t>______</w:t>
      </w:r>
      <w:r w:rsidRPr="3DF3F329">
        <w:rPr>
          <w:rStyle w:val="Sprotnaopomba-sklic"/>
          <w:rFonts w:cs="Arial"/>
          <w:sz w:val="22"/>
        </w:rPr>
        <w:footnoteReference w:id="7"/>
      </w:r>
      <w:r w:rsidRPr="3DF3F329">
        <w:rPr>
          <w:rFonts w:cs="Arial"/>
          <w:sz w:val="22"/>
        </w:rPr>
        <w:t>.</w:t>
      </w:r>
    </w:p>
    <w:p w14:paraId="6E3CF54C" w14:textId="77777777" w:rsidR="004F6D27" w:rsidRDefault="004F6D27" w:rsidP="004F6D27">
      <w:pPr>
        <w:rPr>
          <w:rFonts w:cs="Arial"/>
          <w:color w:val="FF0000"/>
          <w:sz w:val="22"/>
        </w:rPr>
      </w:pPr>
    </w:p>
    <w:p w14:paraId="339B56CD" w14:textId="77777777" w:rsidR="004F6D27" w:rsidRDefault="004F6D27" w:rsidP="004F6D27">
      <w:pPr>
        <w:rPr>
          <w:rFonts w:cs="Arial"/>
          <w:sz w:val="22"/>
        </w:rPr>
      </w:pPr>
      <w:r>
        <w:rPr>
          <w:rFonts w:cs="Arial"/>
          <w:sz w:val="22"/>
        </w:rPr>
        <w:t>Dolžnik nepreklicno pooblaščam upnika, da zahteva izvršitev plačilne transakcije v breme mojih denarnih sredstev pri ponudnikih plačilnih storitev.</w:t>
      </w:r>
    </w:p>
    <w:p w14:paraId="695DC96B" w14:textId="77777777" w:rsidR="004F6D27" w:rsidRDefault="004F6D27" w:rsidP="004F6D27">
      <w:pPr>
        <w:rPr>
          <w:rFonts w:cs="Arial"/>
          <w:sz w:val="22"/>
        </w:rPr>
      </w:pPr>
    </w:p>
    <w:p w14:paraId="4E04EAA2" w14:textId="77777777" w:rsidR="004F6D27" w:rsidRDefault="004F6D27" w:rsidP="004F6D27">
      <w:pPr>
        <w:rPr>
          <w:rFonts w:cs="Arial"/>
          <w:sz w:val="22"/>
        </w:rPr>
      </w:pPr>
    </w:p>
    <w:p w14:paraId="2DAA1DBF" w14:textId="77777777" w:rsidR="004F6D27" w:rsidRDefault="004F6D27" w:rsidP="004F6D27">
      <w:pPr>
        <w:rPr>
          <w:rFonts w:cs="Arial"/>
          <w:sz w:val="22"/>
        </w:rPr>
      </w:pPr>
      <w:r>
        <w:rPr>
          <w:rFonts w:cs="Arial"/>
          <w:sz w:val="22"/>
        </w:rPr>
        <w:t xml:space="preserve">Kraj in datum izdaje: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7243FA81" w14:textId="77777777" w:rsidR="004F6D27" w:rsidRDefault="004F6D27" w:rsidP="004F6D27">
      <w:pPr>
        <w:tabs>
          <w:tab w:val="left" w:pos="7995"/>
        </w:tabs>
        <w:rPr>
          <w:rFonts w:cs="Arial"/>
          <w:sz w:val="22"/>
        </w:rPr>
      </w:pPr>
      <w:r>
        <w:rPr>
          <w:rFonts w:cs="Arial"/>
          <w:sz w:val="22"/>
        </w:rPr>
        <w:tab/>
      </w:r>
    </w:p>
    <w:p w14:paraId="34EE2A10" w14:textId="77777777" w:rsidR="004F6D27" w:rsidRDefault="004F6D27" w:rsidP="004F6D27">
      <w:pPr>
        <w:rPr>
          <w:rFonts w:cs="Arial"/>
          <w:sz w:val="22"/>
        </w:rPr>
      </w:pPr>
    </w:p>
    <w:p w14:paraId="2FD083C0" w14:textId="77777777" w:rsidR="004F6D27" w:rsidRDefault="004F6D27" w:rsidP="004F6D27">
      <w:pPr>
        <w:rPr>
          <w:rFonts w:cs="Arial"/>
          <w:sz w:val="22"/>
        </w:rPr>
      </w:pPr>
      <w:r>
        <w:rPr>
          <w:rFonts w:cs="Arial"/>
          <w:sz w:val="22"/>
        </w:rPr>
        <w:t xml:space="preserve">Ime in priimek ter podpis zakonitega zastopnika dolžnika*: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6D5B31B7" w14:textId="77777777" w:rsidR="004F6D27" w:rsidRDefault="004F6D27" w:rsidP="004F6D27">
      <w:pPr>
        <w:rPr>
          <w:rFonts w:cs="Arial"/>
          <w:sz w:val="22"/>
        </w:rPr>
      </w:pPr>
    </w:p>
    <w:p w14:paraId="73FDB0B6" w14:textId="77777777" w:rsidR="008A398F" w:rsidRDefault="008A398F" w:rsidP="004F6D27">
      <w:pPr>
        <w:rPr>
          <w:rFonts w:cs="Arial"/>
          <w:sz w:val="22"/>
        </w:rPr>
      </w:pPr>
    </w:p>
    <w:p w14:paraId="5E8F38EF" w14:textId="796B8FE1" w:rsidR="004F6D27" w:rsidRDefault="004F6D27" w:rsidP="004F6D27">
      <w:pPr>
        <w:rPr>
          <w:rFonts w:cs="Arial"/>
          <w:sz w:val="22"/>
        </w:rPr>
      </w:pPr>
      <w:r>
        <w:rPr>
          <w:rFonts w:cs="Arial"/>
          <w:sz w:val="22"/>
        </w:rPr>
        <w:t xml:space="preserve">Žig: </w:t>
      </w:r>
      <w:r>
        <w:rPr>
          <w:rFonts w:cs="Arial"/>
          <w:sz w:val="22"/>
        </w:rPr>
        <w:fldChar w:fldCharType="begin">
          <w:ffData>
            <w:name w:val="Besedilo42"/>
            <w:enabled/>
            <w:calcOnExit w:val="0"/>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 </w:t>
      </w:r>
      <w:r>
        <w:rPr>
          <w:rFonts w:cs="Arial"/>
          <w:noProof/>
          <w:sz w:val="22"/>
        </w:rPr>
        <w:t> </w:t>
      </w:r>
      <w:r>
        <w:rPr>
          <w:rFonts w:cs="Arial"/>
          <w:noProof/>
          <w:sz w:val="22"/>
        </w:rPr>
        <w:t> </w:t>
      </w:r>
      <w:r>
        <w:rPr>
          <w:rFonts w:cs="Arial"/>
          <w:noProof/>
          <w:sz w:val="22"/>
        </w:rPr>
        <w:t> </w:t>
      </w:r>
      <w:r>
        <w:rPr>
          <w:rFonts w:cs="Arial"/>
          <w:noProof/>
          <w:sz w:val="22"/>
        </w:rPr>
        <w:t> </w:t>
      </w:r>
      <w:r>
        <w:rPr>
          <w:rFonts w:cs="Arial"/>
          <w:sz w:val="22"/>
        </w:rPr>
        <w:fldChar w:fldCharType="end"/>
      </w:r>
    </w:p>
    <w:p w14:paraId="20925BE2" w14:textId="77777777" w:rsidR="004F6D27" w:rsidRDefault="004F6D27" w:rsidP="004F6D27">
      <w:pPr>
        <w:rPr>
          <w:rFonts w:cs="Arial"/>
          <w:sz w:val="22"/>
        </w:rPr>
      </w:pPr>
    </w:p>
    <w:p w14:paraId="29DBB629" w14:textId="77777777" w:rsidR="004F6D27" w:rsidRDefault="004F6D27" w:rsidP="004F6D27">
      <w:pPr>
        <w:rPr>
          <w:rFonts w:cs="Arial"/>
          <w:sz w:val="22"/>
        </w:rPr>
      </w:pPr>
    </w:p>
    <w:p w14:paraId="6CE7FA30" w14:textId="77777777" w:rsidR="004F6D27" w:rsidRDefault="004F6D27" w:rsidP="004F6D27">
      <w:pPr>
        <w:rPr>
          <w:rFonts w:cs="Arial"/>
          <w:color w:val="FF0000"/>
          <w:sz w:val="22"/>
        </w:rPr>
      </w:pPr>
    </w:p>
    <w:p w14:paraId="1A760597" w14:textId="77777777" w:rsidR="004F6D27" w:rsidRDefault="004F6D27" w:rsidP="004F6D27">
      <w:pPr>
        <w:rPr>
          <w:rFonts w:cs="Arial"/>
          <w:sz w:val="22"/>
        </w:rPr>
      </w:pPr>
      <w:r>
        <w:rPr>
          <w:rFonts w:cs="Arial"/>
          <w:sz w:val="22"/>
        </w:rPr>
        <w:t>Dolžnik podeljujem nepreklicno soglasje vsem svojim ponudnikom plačilnih storitev, da v breme mojih denarnih sredstev izvršijo plačilno transakcijo, ki jo zahteva upnik.</w:t>
      </w:r>
    </w:p>
    <w:p w14:paraId="3CC138F7" w14:textId="77777777" w:rsidR="004F6D27" w:rsidRDefault="004F6D27" w:rsidP="004F6D27">
      <w:pPr>
        <w:rPr>
          <w:rFonts w:cs="Arial"/>
          <w:sz w:val="22"/>
        </w:rPr>
      </w:pPr>
    </w:p>
    <w:p w14:paraId="010475B0" w14:textId="77777777" w:rsidR="004F6D27" w:rsidRDefault="004F6D27" w:rsidP="004F6D27">
      <w:pPr>
        <w:rPr>
          <w:rFonts w:cs="Arial"/>
          <w:sz w:val="22"/>
        </w:rPr>
      </w:pPr>
    </w:p>
    <w:p w14:paraId="2323A22A" w14:textId="77777777" w:rsidR="004F6D27" w:rsidRDefault="004F6D27" w:rsidP="004F6D27">
      <w:pPr>
        <w:rPr>
          <w:rFonts w:cs="Arial"/>
          <w:b/>
          <w:bCs/>
          <w:sz w:val="22"/>
        </w:rPr>
      </w:pPr>
      <w:r>
        <w:rPr>
          <w:rFonts w:cs="Arial"/>
          <w:b/>
          <w:bCs/>
          <w:sz w:val="22"/>
        </w:rPr>
        <w:t>OVERITEV NOTARJA/UPRAVNE ENOTE:</w:t>
      </w:r>
    </w:p>
    <w:p w14:paraId="09E5488B" w14:textId="5A758DCF" w:rsidR="004F6D27" w:rsidRDefault="004F6D27" w:rsidP="3DF3F329">
      <w:pPr>
        <w:rPr>
          <w:rFonts w:cs="Arial"/>
          <w:sz w:val="22"/>
        </w:rPr>
      </w:pPr>
      <w:r w:rsidRPr="3DF3F329">
        <w:rPr>
          <w:rFonts w:cs="Arial"/>
          <w:sz w:val="22"/>
        </w:rPr>
        <w:t>*Opomba: V primeru podpisa s strani pooblaščenca je potrebno priložiti overjeno pooblastilo zakonitega zastopnika</w:t>
      </w:r>
      <w:r w:rsidR="003D4057">
        <w:rPr>
          <w:rFonts w:cs="Arial"/>
          <w:sz w:val="22"/>
        </w:rPr>
        <w:t>.</w:t>
      </w:r>
    </w:p>
    <w:p w14:paraId="36147148" w14:textId="576F42B1" w:rsidR="3DF3F329" w:rsidRDefault="3DF3F329" w:rsidP="3DF3F329">
      <w:pPr>
        <w:rPr>
          <w:rFonts w:cs="Arial"/>
          <w:sz w:val="22"/>
        </w:rPr>
      </w:pPr>
    </w:p>
    <w:p w14:paraId="64BA09A6" w14:textId="41FE445A" w:rsidR="1A6D6B1B" w:rsidRDefault="1A6D6B1B" w:rsidP="3DF3F329">
      <w:pPr>
        <w:pStyle w:val="Naslov3"/>
        <w:numPr>
          <w:ilvl w:val="0"/>
          <w:numId w:val="0"/>
        </w:numPr>
        <w:jc w:val="center"/>
        <w:rPr>
          <w:rFonts w:eastAsia="Calibri" w:cs="Arial"/>
          <w:i w:val="0"/>
          <w:sz w:val="22"/>
          <w:szCs w:val="22"/>
        </w:rPr>
      </w:pPr>
      <w:bookmarkStart w:id="220" w:name="_Toc204945847"/>
      <w:r w:rsidRPr="3DF3F329">
        <w:rPr>
          <w:rFonts w:eastAsia="Calibri" w:cs="Arial"/>
          <w:i w:val="0"/>
          <w:sz w:val="22"/>
          <w:szCs w:val="22"/>
        </w:rPr>
        <w:lastRenderedPageBreak/>
        <w:t>IZVRŠNICA 2 - ZAVAROVANJE ZA RESNOST PONUDBE</w:t>
      </w:r>
      <w:bookmarkEnd w:id="220"/>
    </w:p>
    <w:p w14:paraId="098A4A23" w14:textId="77777777" w:rsidR="3DF3F329" w:rsidRDefault="3DF3F329"/>
    <w:p w14:paraId="6BE811B5" w14:textId="77777777" w:rsidR="3DF3F329" w:rsidRDefault="3DF3F329"/>
    <w:p w14:paraId="405219F2" w14:textId="77777777" w:rsidR="1A6D6B1B" w:rsidRDefault="1A6D6B1B" w:rsidP="3DF3F329">
      <w:pPr>
        <w:rPr>
          <w:rFonts w:cs="Arial"/>
          <w:b/>
          <w:bCs/>
          <w:sz w:val="22"/>
          <w:lang w:eastAsia="sl-SI"/>
        </w:rPr>
      </w:pPr>
      <w:r w:rsidRPr="3DF3F329">
        <w:rPr>
          <w:rFonts w:cs="Arial"/>
          <w:b/>
          <w:bCs/>
          <w:sz w:val="22"/>
        </w:rPr>
        <w:t>DOLŽNIK:</w:t>
      </w:r>
    </w:p>
    <w:p w14:paraId="5B31FF1F" w14:textId="77777777" w:rsidR="3DF3F329" w:rsidRDefault="3DF3F329" w:rsidP="3DF3F329">
      <w:pPr>
        <w:rPr>
          <w:rFonts w:cs="Arial"/>
          <w:sz w:val="22"/>
        </w:rPr>
      </w:pPr>
    </w:p>
    <w:p w14:paraId="5B81C52C" w14:textId="77777777" w:rsidR="1A6D6B1B" w:rsidRDefault="1A6D6B1B" w:rsidP="3DF3F329">
      <w:pPr>
        <w:rPr>
          <w:rFonts w:cs="Arial"/>
          <w:sz w:val="22"/>
        </w:rPr>
      </w:pPr>
      <w:r w:rsidRPr="3DF3F329">
        <w:rPr>
          <w:rFonts w:cs="Arial"/>
          <w:sz w:val="22"/>
        </w:rPr>
        <w:t xml:space="preserve">Ime ali firma: </w:t>
      </w:r>
      <w:r w:rsidRPr="3DF3F329">
        <w:rPr>
          <w:rFonts w:cs="Arial"/>
          <w:sz w:val="22"/>
        </w:rPr>
        <w:fldChar w:fldCharType="begin"/>
      </w:r>
      <w:r w:rsidRPr="3DF3F329">
        <w:rPr>
          <w:rFonts w:cs="Arial"/>
          <w:sz w:val="22"/>
        </w:rPr>
        <w:instrText xml:space="preserve"> FORMTEXT </w:instrText>
      </w:r>
      <w:r w:rsidRPr="3DF3F329">
        <w:rPr>
          <w:rFonts w:cs="Arial"/>
          <w:sz w:val="22"/>
        </w:rPr>
        <w:fldChar w:fldCharType="separate"/>
      </w:r>
      <w:r w:rsidRPr="3DF3F329">
        <w:rPr>
          <w:rFonts w:cs="Arial"/>
          <w:noProof/>
          <w:sz w:val="22"/>
        </w:rPr>
        <w:t>     </w:t>
      </w:r>
      <w:r w:rsidRPr="3DF3F329">
        <w:rPr>
          <w:rFonts w:cs="Arial"/>
          <w:sz w:val="22"/>
        </w:rPr>
        <w:fldChar w:fldCharType="end"/>
      </w:r>
    </w:p>
    <w:p w14:paraId="67347B63" w14:textId="77777777" w:rsidR="1A6D6B1B" w:rsidRDefault="1A6D6B1B" w:rsidP="3DF3F329">
      <w:pPr>
        <w:rPr>
          <w:rFonts w:cs="Arial"/>
          <w:sz w:val="22"/>
        </w:rPr>
      </w:pPr>
      <w:r w:rsidRPr="3DF3F329">
        <w:rPr>
          <w:rFonts w:cs="Arial"/>
          <w:sz w:val="22"/>
        </w:rPr>
        <w:t xml:space="preserve">Sedež ali poslovni naslov: </w:t>
      </w:r>
      <w:r w:rsidRPr="3DF3F329">
        <w:rPr>
          <w:rFonts w:cs="Arial"/>
          <w:sz w:val="22"/>
        </w:rPr>
        <w:fldChar w:fldCharType="begin"/>
      </w:r>
      <w:r w:rsidRPr="3DF3F329">
        <w:rPr>
          <w:rFonts w:cs="Arial"/>
          <w:sz w:val="22"/>
        </w:rPr>
        <w:instrText xml:space="preserve"> FORMTEXT </w:instrText>
      </w:r>
      <w:r w:rsidRPr="3DF3F329">
        <w:rPr>
          <w:rFonts w:cs="Arial"/>
          <w:sz w:val="22"/>
        </w:rPr>
        <w:fldChar w:fldCharType="separate"/>
      </w:r>
      <w:r w:rsidRPr="3DF3F329">
        <w:rPr>
          <w:rFonts w:cs="Arial"/>
          <w:noProof/>
          <w:sz w:val="22"/>
        </w:rPr>
        <w:t>     </w:t>
      </w:r>
      <w:r w:rsidRPr="3DF3F329">
        <w:rPr>
          <w:rFonts w:cs="Arial"/>
          <w:sz w:val="22"/>
        </w:rPr>
        <w:fldChar w:fldCharType="end"/>
      </w:r>
    </w:p>
    <w:p w14:paraId="731B18D0" w14:textId="77777777" w:rsidR="1A6D6B1B" w:rsidRDefault="1A6D6B1B" w:rsidP="3DF3F329">
      <w:pPr>
        <w:rPr>
          <w:rFonts w:cs="Arial"/>
          <w:sz w:val="22"/>
        </w:rPr>
      </w:pPr>
      <w:r w:rsidRPr="3DF3F329">
        <w:rPr>
          <w:rFonts w:cs="Arial"/>
          <w:sz w:val="22"/>
        </w:rPr>
        <w:t xml:space="preserve">Davčna številka: </w:t>
      </w:r>
      <w:r w:rsidRPr="3DF3F329">
        <w:rPr>
          <w:rFonts w:cs="Arial"/>
          <w:sz w:val="22"/>
        </w:rPr>
        <w:fldChar w:fldCharType="begin"/>
      </w:r>
      <w:r w:rsidRPr="3DF3F329">
        <w:rPr>
          <w:rFonts w:cs="Arial"/>
          <w:sz w:val="22"/>
        </w:rPr>
        <w:instrText xml:space="preserve"> FORMTEXT </w:instrText>
      </w:r>
      <w:r w:rsidRPr="3DF3F329">
        <w:rPr>
          <w:rFonts w:cs="Arial"/>
          <w:sz w:val="22"/>
        </w:rPr>
        <w:fldChar w:fldCharType="separate"/>
      </w:r>
      <w:r w:rsidRPr="3DF3F329">
        <w:rPr>
          <w:rFonts w:cs="Arial"/>
          <w:noProof/>
          <w:sz w:val="22"/>
        </w:rPr>
        <w:t>     </w:t>
      </w:r>
      <w:r w:rsidRPr="3DF3F329">
        <w:rPr>
          <w:rFonts w:cs="Arial"/>
          <w:sz w:val="22"/>
        </w:rPr>
        <w:fldChar w:fldCharType="end"/>
      </w:r>
    </w:p>
    <w:p w14:paraId="631DC288" w14:textId="77777777" w:rsidR="3DF3F329" w:rsidRDefault="3DF3F329" w:rsidP="3DF3F329">
      <w:pPr>
        <w:rPr>
          <w:rFonts w:cs="Arial"/>
          <w:sz w:val="22"/>
        </w:rPr>
      </w:pPr>
    </w:p>
    <w:p w14:paraId="6989DB5D" w14:textId="77777777" w:rsidR="3DF3F329" w:rsidRDefault="3DF3F329" w:rsidP="3DF3F329">
      <w:pPr>
        <w:rPr>
          <w:rFonts w:cs="Arial"/>
          <w:sz w:val="22"/>
        </w:rPr>
      </w:pPr>
    </w:p>
    <w:p w14:paraId="474A420C" w14:textId="77777777" w:rsidR="1A6D6B1B" w:rsidRDefault="1A6D6B1B" w:rsidP="3DF3F329">
      <w:pPr>
        <w:rPr>
          <w:rFonts w:cs="Arial"/>
          <w:sz w:val="22"/>
        </w:rPr>
      </w:pPr>
      <w:r w:rsidRPr="3DF3F329">
        <w:rPr>
          <w:rFonts w:cs="Arial"/>
          <w:sz w:val="22"/>
        </w:rPr>
        <w:t>se zavezujem plačati</w:t>
      </w:r>
    </w:p>
    <w:p w14:paraId="18C3C676" w14:textId="77777777" w:rsidR="3DF3F329" w:rsidRDefault="3DF3F329" w:rsidP="3DF3F329">
      <w:pPr>
        <w:rPr>
          <w:rFonts w:cs="Arial"/>
          <w:sz w:val="22"/>
        </w:rPr>
      </w:pPr>
    </w:p>
    <w:p w14:paraId="05856C56" w14:textId="77777777" w:rsidR="1A6D6B1B" w:rsidRDefault="1A6D6B1B" w:rsidP="3DF3F329">
      <w:pPr>
        <w:rPr>
          <w:rFonts w:cs="Arial"/>
          <w:b/>
          <w:bCs/>
          <w:sz w:val="22"/>
        </w:rPr>
      </w:pPr>
      <w:r w:rsidRPr="3DF3F329">
        <w:rPr>
          <w:rFonts w:cs="Arial"/>
          <w:b/>
          <w:bCs/>
          <w:sz w:val="22"/>
        </w:rPr>
        <w:t>UPNIKU:</w:t>
      </w:r>
    </w:p>
    <w:p w14:paraId="374562B3" w14:textId="77777777" w:rsidR="3DF3F329" w:rsidRDefault="3DF3F329" w:rsidP="3DF3F329">
      <w:pPr>
        <w:rPr>
          <w:rFonts w:cs="Arial"/>
          <w:sz w:val="22"/>
        </w:rPr>
      </w:pPr>
    </w:p>
    <w:p w14:paraId="773CBF68" w14:textId="77777777" w:rsidR="1A6D6B1B" w:rsidRDefault="1A6D6B1B" w:rsidP="3DF3F329">
      <w:pPr>
        <w:rPr>
          <w:rFonts w:cs="Arial"/>
          <w:sz w:val="22"/>
        </w:rPr>
      </w:pPr>
      <w:r w:rsidRPr="3DF3F329">
        <w:rPr>
          <w:rFonts w:cs="Arial"/>
          <w:b/>
          <w:bCs/>
          <w:sz w:val="22"/>
        </w:rPr>
        <w:t xml:space="preserve">Slovenski državni gozdovi, </w:t>
      </w:r>
      <w:proofErr w:type="spellStart"/>
      <w:r w:rsidRPr="3DF3F329">
        <w:rPr>
          <w:rFonts w:cs="Arial"/>
          <w:b/>
          <w:bCs/>
          <w:sz w:val="22"/>
        </w:rPr>
        <w:t>d.o.o</w:t>
      </w:r>
      <w:proofErr w:type="spellEnd"/>
      <w:r w:rsidRPr="3DF3F329">
        <w:rPr>
          <w:rFonts w:cs="Arial"/>
          <w:b/>
          <w:bCs/>
          <w:sz w:val="22"/>
        </w:rPr>
        <w:t>.</w:t>
      </w:r>
      <w:r w:rsidRPr="3DF3F329">
        <w:rPr>
          <w:rFonts w:cs="Arial"/>
          <w:sz w:val="22"/>
        </w:rPr>
        <w:t>,</w:t>
      </w:r>
    </w:p>
    <w:p w14:paraId="08A21353" w14:textId="77777777" w:rsidR="1A6D6B1B" w:rsidRDefault="1A6D6B1B" w:rsidP="3DF3F329">
      <w:pPr>
        <w:rPr>
          <w:rFonts w:cs="Arial"/>
          <w:b/>
          <w:bCs/>
          <w:sz w:val="22"/>
        </w:rPr>
      </w:pPr>
      <w:r w:rsidRPr="3DF3F329">
        <w:rPr>
          <w:rFonts w:cs="Arial"/>
          <w:b/>
          <w:bCs/>
          <w:sz w:val="22"/>
        </w:rPr>
        <w:t>Rožna ulica 39, 1330 Kočevje</w:t>
      </w:r>
    </w:p>
    <w:p w14:paraId="7FC92F58" w14:textId="77777777" w:rsidR="1A6D6B1B" w:rsidRDefault="1A6D6B1B" w:rsidP="3DF3F329">
      <w:pPr>
        <w:rPr>
          <w:rFonts w:cs="Arial"/>
          <w:b/>
          <w:bCs/>
          <w:sz w:val="22"/>
        </w:rPr>
      </w:pPr>
      <w:r w:rsidRPr="3DF3F329">
        <w:rPr>
          <w:rFonts w:cs="Arial"/>
          <w:b/>
          <w:bCs/>
          <w:sz w:val="22"/>
        </w:rPr>
        <w:t>ID za DDV: SI 75204878</w:t>
      </w:r>
    </w:p>
    <w:p w14:paraId="27D0FD6A" w14:textId="77777777" w:rsidR="3DF3F329" w:rsidRDefault="3DF3F329" w:rsidP="3DF3F329">
      <w:pPr>
        <w:rPr>
          <w:rFonts w:cs="Arial"/>
          <w:sz w:val="22"/>
        </w:rPr>
      </w:pPr>
    </w:p>
    <w:p w14:paraId="08E327EC" w14:textId="77777777" w:rsidR="3DF3F329" w:rsidRDefault="3DF3F329" w:rsidP="3DF3F329">
      <w:pPr>
        <w:rPr>
          <w:rFonts w:cs="Arial"/>
          <w:sz w:val="22"/>
        </w:rPr>
      </w:pPr>
    </w:p>
    <w:p w14:paraId="2FE1D798" w14:textId="260C6D24" w:rsidR="1A6D6B1B" w:rsidRDefault="1A6D6B1B" w:rsidP="3DF3F329">
      <w:pPr>
        <w:rPr>
          <w:rFonts w:cs="Arial"/>
          <w:sz w:val="22"/>
        </w:rPr>
      </w:pPr>
      <w:r w:rsidRPr="3DF3F329">
        <w:rPr>
          <w:rFonts w:cs="Arial"/>
          <w:b/>
          <w:bCs/>
          <w:sz w:val="22"/>
        </w:rPr>
        <w:t xml:space="preserve">NEPOGOJNO DENARNO OBVEZNOST </w:t>
      </w:r>
      <w:r w:rsidRPr="3DF3F329">
        <w:rPr>
          <w:rFonts w:cs="Arial"/>
          <w:sz w:val="22"/>
        </w:rPr>
        <w:t>(v denarnem znesku v EUR):</w:t>
      </w:r>
      <w:r w:rsidRPr="3DF3F329">
        <w:rPr>
          <w:rStyle w:val="Sprotnaopomba-sklic"/>
          <w:rFonts w:cs="Arial"/>
        </w:rPr>
        <w:footnoteReference w:id="8"/>
      </w:r>
      <w:r w:rsidRPr="3DF3F329">
        <w:rPr>
          <w:rFonts w:cs="Arial"/>
          <w:sz w:val="22"/>
        </w:rPr>
        <w:t xml:space="preserve"> </w:t>
      </w:r>
      <w:r w:rsidRPr="3DF3F329">
        <w:rPr>
          <w:rFonts w:cs="Arial"/>
          <w:b/>
          <w:bCs/>
          <w:sz w:val="22"/>
        </w:rPr>
        <w:t>_________ EUR</w:t>
      </w:r>
      <w:r w:rsidRPr="3DF3F329">
        <w:rPr>
          <w:rFonts w:cs="Arial"/>
          <w:sz w:val="22"/>
        </w:rPr>
        <w:t xml:space="preserve"> (z </w:t>
      </w:r>
      <w:proofErr w:type="spellStart"/>
      <w:r w:rsidRPr="3DF3F329">
        <w:rPr>
          <w:rFonts w:cs="Arial"/>
          <w:sz w:val="22"/>
        </w:rPr>
        <w:t>besedo____________eurov</w:t>
      </w:r>
      <w:proofErr w:type="spellEnd"/>
      <w:r w:rsidRPr="3DF3F329">
        <w:rPr>
          <w:rFonts w:cs="Arial"/>
          <w:sz w:val="22"/>
        </w:rPr>
        <w:t>)</w:t>
      </w:r>
      <w:r w:rsidRPr="3DF3F329">
        <w:rPr>
          <w:rFonts w:cs="Arial"/>
          <w:i/>
          <w:iCs/>
          <w:sz w:val="22"/>
        </w:rPr>
        <w:t xml:space="preserve">, </w:t>
      </w:r>
      <w:r w:rsidRPr="3DF3F329">
        <w:rPr>
          <w:rFonts w:cs="Arial"/>
          <w:sz w:val="22"/>
        </w:rPr>
        <w:t>na podlagi finančnega zavarovanja za resnost ponudbe za javno naročilo z oznako GOJ 2026: Storitve gojitvenih, varstvenih in drugih del, ki so potrebna za zagotavljanje ekoloških funkcij v gozdovih, za kategorijo:</w:t>
      </w:r>
      <w:r w:rsidRPr="3DF3F329">
        <w:rPr>
          <w:rStyle w:val="Sprotnaopomba-sklic"/>
          <w:rFonts w:cs="Arial"/>
        </w:rPr>
        <w:footnoteReference w:id="9"/>
      </w:r>
      <w:r w:rsidRPr="3DF3F329">
        <w:rPr>
          <w:rFonts w:cs="Arial"/>
          <w:sz w:val="22"/>
        </w:rPr>
        <w:t>______________, se sme izplačati od _____</w:t>
      </w:r>
      <w:r w:rsidRPr="3DF3F329">
        <w:rPr>
          <w:rStyle w:val="Sprotnaopomba-sklic"/>
          <w:rFonts w:eastAsia="Arial" w:cs="Arial"/>
          <w:sz w:val="22"/>
        </w:rPr>
        <w:footnoteReference w:id="10"/>
      </w:r>
      <w:r w:rsidRPr="3DF3F329">
        <w:rPr>
          <w:rFonts w:eastAsia="Arial" w:cs="Arial"/>
          <w:sz w:val="22"/>
        </w:rPr>
        <w:t xml:space="preserve"> </w:t>
      </w:r>
      <w:r w:rsidRPr="3DF3F329">
        <w:rPr>
          <w:rFonts w:cs="Arial"/>
          <w:sz w:val="22"/>
        </w:rPr>
        <w:t xml:space="preserve"> do 31.12.2030.</w:t>
      </w:r>
    </w:p>
    <w:p w14:paraId="13C3E6D7" w14:textId="77777777" w:rsidR="3DF3F329" w:rsidRDefault="3DF3F329" w:rsidP="3DF3F329">
      <w:pPr>
        <w:rPr>
          <w:rFonts w:cs="Arial"/>
          <w:color w:val="FF0000"/>
          <w:sz w:val="22"/>
        </w:rPr>
      </w:pPr>
    </w:p>
    <w:p w14:paraId="03FC7B57" w14:textId="77777777" w:rsidR="1A6D6B1B" w:rsidRDefault="1A6D6B1B" w:rsidP="3DF3F329">
      <w:pPr>
        <w:rPr>
          <w:rFonts w:cs="Arial"/>
          <w:sz w:val="22"/>
        </w:rPr>
      </w:pPr>
      <w:r w:rsidRPr="3DF3F329">
        <w:rPr>
          <w:rFonts w:cs="Arial"/>
          <w:sz w:val="22"/>
        </w:rPr>
        <w:t>Dolžnik nepreklicno pooblaščam upnika, da zahteva izvršitev plačilne transakcije v breme mojih denarnih sredstev pri ponudnikih plačilnih storitev.</w:t>
      </w:r>
    </w:p>
    <w:p w14:paraId="7487DEFE" w14:textId="77777777" w:rsidR="3DF3F329" w:rsidRDefault="3DF3F329" w:rsidP="3DF3F329">
      <w:pPr>
        <w:rPr>
          <w:rFonts w:cs="Arial"/>
          <w:sz w:val="22"/>
        </w:rPr>
      </w:pPr>
    </w:p>
    <w:p w14:paraId="263CE477" w14:textId="77777777" w:rsidR="3DF3F329" w:rsidRDefault="3DF3F329" w:rsidP="3DF3F329">
      <w:pPr>
        <w:rPr>
          <w:rFonts w:cs="Arial"/>
          <w:sz w:val="22"/>
        </w:rPr>
      </w:pPr>
    </w:p>
    <w:p w14:paraId="04C3A2E1" w14:textId="77777777" w:rsidR="1A6D6B1B" w:rsidRDefault="1A6D6B1B" w:rsidP="3DF3F329">
      <w:pPr>
        <w:rPr>
          <w:rFonts w:cs="Arial"/>
          <w:sz w:val="22"/>
        </w:rPr>
      </w:pPr>
      <w:r w:rsidRPr="3DF3F329">
        <w:rPr>
          <w:rFonts w:cs="Arial"/>
          <w:sz w:val="22"/>
        </w:rPr>
        <w:t xml:space="preserve">Kraj in datum izdaje: </w:t>
      </w:r>
      <w:r w:rsidRPr="3DF3F329">
        <w:rPr>
          <w:rFonts w:cs="Arial"/>
          <w:sz w:val="22"/>
        </w:rPr>
        <w:fldChar w:fldCharType="begin"/>
      </w:r>
      <w:r w:rsidRPr="3DF3F329">
        <w:rPr>
          <w:rFonts w:cs="Arial"/>
          <w:sz w:val="22"/>
        </w:rPr>
        <w:instrText xml:space="preserve"> FORMTEXT </w:instrText>
      </w:r>
      <w:r w:rsidRPr="3DF3F329">
        <w:rPr>
          <w:rFonts w:cs="Arial"/>
          <w:sz w:val="22"/>
        </w:rPr>
        <w:fldChar w:fldCharType="separate"/>
      </w:r>
      <w:r w:rsidRPr="3DF3F329">
        <w:rPr>
          <w:rFonts w:cs="Arial"/>
          <w:noProof/>
          <w:sz w:val="22"/>
        </w:rPr>
        <w:t>     </w:t>
      </w:r>
      <w:r w:rsidRPr="3DF3F329">
        <w:rPr>
          <w:rFonts w:cs="Arial"/>
          <w:sz w:val="22"/>
        </w:rPr>
        <w:fldChar w:fldCharType="end"/>
      </w:r>
    </w:p>
    <w:p w14:paraId="24C8252B" w14:textId="77777777" w:rsidR="3DF3F329" w:rsidRDefault="3DF3F329" w:rsidP="3DF3F329">
      <w:pPr>
        <w:tabs>
          <w:tab w:val="left" w:pos="7995"/>
        </w:tabs>
        <w:ind w:firstLine="7995"/>
        <w:rPr>
          <w:rFonts w:cs="Arial"/>
          <w:sz w:val="22"/>
        </w:rPr>
      </w:pPr>
    </w:p>
    <w:p w14:paraId="4AB83FE5" w14:textId="77777777" w:rsidR="3DF3F329" w:rsidRDefault="3DF3F329" w:rsidP="3DF3F329">
      <w:pPr>
        <w:rPr>
          <w:rFonts w:cs="Arial"/>
          <w:sz w:val="22"/>
        </w:rPr>
      </w:pPr>
    </w:p>
    <w:p w14:paraId="104C94A2" w14:textId="77777777" w:rsidR="1A6D6B1B" w:rsidRDefault="1A6D6B1B" w:rsidP="3DF3F329">
      <w:pPr>
        <w:rPr>
          <w:rFonts w:cs="Arial"/>
          <w:sz w:val="22"/>
        </w:rPr>
      </w:pPr>
      <w:r w:rsidRPr="3DF3F329">
        <w:rPr>
          <w:rFonts w:cs="Arial"/>
          <w:sz w:val="22"/>
        </w:rPr>
        <w:t xml:space="preserve">Ime in priimek ter podpis zakonitega zastopnika dolžnika*: </w:t>
      </w:r>
      <w:r w:rsidRPr="3DF3F329">
        <w:rPr>
          <w:rFonts w:cs="Arial"/>
          <w:sz w:val="22"/>
        </w:rPr>
        <w:fldChar w:fldCharType="begin"/>
      </w:r>
      <w:r w:rsidRPr="3DF3F329">
        <w:rPr>
          <w:rFonts w:cs="Arial"/>
          <w:sz w:val="22"/>
        </w:rPr>
        <w:instrText xml:space="preserve"> FORMTEXT </w:instrText>
      </w:r>
      <w:r w:rsidRPr="3DF3F329">
        <w:rPr>
          <w:rFonts w:cs="Arial"/>
          <w:sz w:val="22"/>
        </w:rPr>
        <w:fldChar w:fldCharType="separate"/>
      </w:r>
      <w:r w:rsidRPr="3DF3F329">
        <w:rPr>
          <w:rFonts w:cs="Arial"/>
          <w:noProof/>
          <w:sz w:val="22"/>
        </w:rPr>
        <w:t>     </w:t>
      </w:r>
      <w:r w:rsidRPr="3DF3F329">
        <w:rPr>
          <w:rFonts w:cs="Arial"/>
          <w:sz w:val="22"/>
        </w:rPr>
        <w:fldChar w:fldCharType="end"/>
      </w:r>
    </w:p>
    <w:p w14:paraId="01350A79" w14:textId="77777777" w:rsidR="3DF3F329" w:rsidRDefault="3DF3F329" w:rsidP="3DF3F329">
      <w:pPr>
        <w:rPr>
          <w:rFonts w:cs="Arial"/>
          <w:sz w:val="22"/>
        </w:rPr>
      </w:pPr>
    </w:p>
    <w:p w14:paraId="70C51FED" w14:textId="77777777" w:rsidR="3DF3F329" w:rsidRDefault="3DF3F329" w:rsidP="3DF3F329">
      <w:pPr>
        <w:rPr>
          <w:rFonts w:cs="Arial"/>
          <w:sz w:val="22"/>
        </w:rPr>
      </w:pPr>
    </w:p>
    <w:p w14:paraId="205126F2" w14:textId="796B8FE1" w:rsidR="1A6D6B1B" w:rsidRDefault="1A6D6B1B" w:rsidP="3DF3F329">
      <w:pPr>
        <w:rPr>
          <w:rFonts w:cs="Arial"/>
          <w:sz w:val="22"/>
        </w:rPr>
      </w:pPr>
      <w:r w:rsidRPr="3DF3F329">
        <w:rPr>
          <w:rFonts w:cs="Arial"/>
          <w:sz w:val="22"/>
        </w:rPr>
        <w:t xml:space="preserve">Žig: </w:t>
      </w:r>
      <w:r w:rsidRPr="3DF3F329">
        <w:rPr>
          <w:rFonts w:cs="Arial"/>
          <w:sz w:val="22"/>
        </w:rPr>
        <w:fldChar w:fldCharType="begin"/>
      </w:r>
      <w:r w:rsidRPr="3DF3F329">
        <w:rPr>
          <w:rFonts w:cs="Arial"/>
          <w:sz w:val="22"/>
        </w:rPr>
        <w:instrText xml:space="preserve"> FORMTEXT </w:instrText>
      </w:r>
      <w:r w:rsidRPr="3DF3F329">
        <w:rPr>
          <w:rFonts w:cs="Arial"/>
          <w:sz w:val="22"/>
        </w:rPr>
        <w:fldChar w:fldCharType="separate"/>
      </w:r>
      <w:r w:rsidRPr="3DF3F329">
        <w:rPr>
          <w:rFonts w:cs="Arial"/>
          <w:noProof/>
          <w:sz w:val="22"/>
        </w:rPr>
        <w:t>     </w:t>
      </w:r>
      <w:r w:rsidRPr="3DF3F329">
        <w:rPr>
          <w:rFonts w:cs="Arial"/>
          <w:sz w:val="22"/>
        </w:rPr>
        <w:fldChar w:fldCharType="end"/>
      </w:r>
    </w:p>
    <w:p w14:paraId="1DDB2BBB" w14:textId="77777777" w:rsidR="3DF3F329" w:rsidRDefault="3DF3F329" w:rsidP="3DF3F329">
      <w:pPr>
        <w:rPr>
          <w:rFonts w:cs="Arial"/>
          <w:sz w:val="22"/>
        </w:rPr>
      </w:pPr>
    </w:p>
    <w:p w14:paraId="03BE1603" w14:textId="77777777" w:rsidR="3DF3F329" w:rsidRDefault="3DF3F329" w:rsidP="3DF3F329">
      <w:pPr>
        <w:rPr>
          <w:rFonts w:cs="Arial"/>
          <w:sz w:val="22"/>
        </w:rPr>
      </w:pPr>
    </w:p>
    <w:p w14:paraId="06B2DCFE" w14:textId="77777777" w:rsidR="3DF3F329" w:rsidRDefault="3DF3F329" w:rsidP="3DF3F329">
      <w:pPr>
        <w:rPr>
          <w:rFonts w:cs="Arial"/>
          <w:color w:val="FF0000"/>
          <w:sz w:val="22"/>
        </w:rPr>
      </w:pPr>
    </w:p>
    <w:p w14:paraId="329F9F62" w14:textId="77777777" w:rsidR="1A6D6B1B" w:rsidRDefault="1A6D6B1B" w:rsidP="3DF3F329">
      <w:pPr>
        <w:rPr>
          <w:rFonts w:cs="Arial"/>
          <w:sz w:val="22"/>
        </w:rPr>
      </w:pPr>
      <w:r w:rsidRPr="3DF3F329">
        <w:rPr>
          <w:rFonts w:cs="Arial"/>
          <w:sz w:val="22"/>
        </w:rPr>
        <w:t>Dolžnik podeljujem nepreklicno soglasje vsem svojim ponudnikom plačilnih storitev, da v breme mojih denarnih sredstev izvršijo plačilno transakcijo, ki jo zahteva upnik.</w:t>
      </w:r>
    </w:p>
    <w:p w14:paraId="2A92724E" w14:textId="77777777" w:rsidR="3DF3F329" w:rsidRDefault="3DF3F329" w:rsidP="3DF3F329">
      <w:pPr>
        <w:rPr>
          <w:rFonts w:cs="Arial"/>
          <w:sz w:val="22"/>
        </w:rPr>
      </w:pPr>
    </w:p>
    <w:p w14:paraId="74CA7CA3" w14:textId="77777777" w:rsidR="3DF3F329" w:rsidRDefault="3DF3F329" w:rsidP="3DF3F329">
      <w:pPr>
        <w:rPr>
          <w:rFonts w:cs="Arial"/>
          <w:sz w:val="22"/>
        </w:rPr>
      </w:pPr>
    </w:p>
    <w:p w14:paraId="472D92A2" w14:textId="77777777" w:rsidR="1A6D6B1B" w:rsidRDefault="1A6D6B1B" w:rsidP="3DF3F329">
      <w:pPr>
        <w:rPr>
          <w:rFonts w:cs="Arial"/>
          <w:b/>
          <w:bCs/>
          <w:sz w:val="22"/>
        </w:rPr>
      </w:pPr>
      <w:r w:rsidRPr="3DF3F329">
        <w:rPr>
          <w:rFonts w:cs="Arial"/>
          <w:b/>
          <w:bCs/>
          <w:sz w:val="22"/>
        </w:rPr>
        <w:t>OVERITEV NOTARJA/UPRAVNE ENOTE:</w:t>
      </w:r>
    </w:p>
    <w:p w14:paraId="3D8607E4" w14:textId="77777777" w:rsidR="1A6D6B1B" w:rsidRDefault="1A6D6B1B" w:rsidP="3DF3F329">
      <w:pPr>
        <w:rPr>
          <w:rFonts w:cs="Arial"/>
          <w:sz w:val="22"/>
        </w:rPr>
      </w:pPr>
      <w:r w:rsidRPr="3DF3F329">
        <w:rPr>
          <w:rFonts w:cs="Arial"/>
          <w:sz w:val="22"/>
        </w:rPr>
        <w:t>*Opomba: V primeru podpisa s strani pooblaščenca je potrebno priložiti overjeno pooblastilo zakonitega zastopnika</w:t>
      </w:r>
    </w:p>
    <w:p w14:paraId="1A7260A3" w14:textId="52A57049" w:rsidR="3DF3F329" w:rsidRDefault="3DF3F329" w:rsidP="3DF3F329">
      <w:pPr>
        <w:rPr>
          <w:rFonts w:cs="Arial"/>
          <w:sz w:val="22"/>
        </w:rPr>
      </w:pPr>
    </w:p>
    <w:p w14:paraId="1E7C4481" w14:textId="354319ED" w:rsidR="3DF3F329" w:rsidRDefault="3DF3F329" w:rsidP="3DF3F329">
      <w:pPr>
        <w:rPr>
          <w:rFonts w:cs="Arial"/>
          <w:sz w:val="22"/>
        </w:rPr>
      </w:pPr>
    </w:p>
    <w:p w14:paraId="65749BCB" w14:textId="4A4A68D9" w:rsidR="3DF3F329" w:rsidRDefault="3DF3F329" w:rsidP="3DF3F329">
      <w:pPr>
        <w:rPr>
          <w:rFonts w:cs="Arial"/>
          <w:sz w:val="22"/>
        </w:rPr>
      </w:pPr>
    </w:p>
    <w:p w14:paraId="3CEF9C66" w14:textId="126FBC2C" w:rsidR="3DF3F329" w:rsidRDefault="3DF3F329" w:rsidP="3DF3F329">
      <w:pPr>
        <w:rPr>
          <w:rFonts w:cs="Arial"/>
          <w:sz w:val="22"/>
        </w:rPr>
      </w:pPr>
    </w:p>
    <w:p w14:paraId="4A781868" w14:textId="37959D6B" w:rsidR="008A398F" w:rsidRPr="00685E2B" w:rsidRDefault="008A398F" w:rsidP="008A398F">
      <w:pPr>
        <w:keepNext/>
        <w:keepLines/>
        <w:spacing w:before="120"/>
        <w:jc w:val="center"/>
        <w:outlineLvl w:val="2"/>
        <w:rPr>
          <w:rFonts w:cs="Arial"/>
          <w:b/>
          <w:bCs/>
          <w:kern w:val="28"/>
          <w:sz w:val="22"/>
          <w:lang w:eastAsia="sl-SI"/>
        </w:rPr>
      </w:pPr>
      <w:bookmarkStart w:id="221" w:name="_Toc204945848"/>
      <w:r w:rsidRPr="00685E2B">
        <w:rPr>
          <w:rFonts w:cs="Arial"/>
          <w:b/>
          <w:bCs/>
          <w:kern w:val="28"/>
          <w:sz w:val="22"/>
          <w:lang w:eastAsia="sl-SI"/>
        </w:rPr>
        <w:t>VZOREC ZAVAROVANJA ZA DOBRO IZVEDBO POGODBENIH OBVEZNOSTI - po EPGP-758</w:t>
      </w:r>
      <w:bookmarkEnd w:id="221"/>
    </w:p>
    <w:p w14:paraId="7C4D2059" w14:textId="77777777" w:rsidR="008A398F" w:rsidRPr="001C260C" w:rsidRDefault="008A398F" w:rsidP="008A398F">
      <w:pPr>
        <w:rPr>
          <w:rFonts w:cs="Arial"/>
          <w:sz w:val="22"/>
          <w:lang w:eastAsia="sl-SI"/>
        </w:rPr>
      </w:pPr>
    </w:p>
    <w:p w14:paraId="35DEFCF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p>
    <w:p w14:paraId="469BEC65"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i/>
          <w:sz w:val="22"/>
          <w:lang w:eastAsia="sl-SI"/>
        </w:rPr>
        <w:t>Glava s podatki o garantu (zavarovalnici/banki) ali SWIFT ključ</w:t>
      </w:r>
    </w:p>
    <w:p w14:paraId="66C8B5E8"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lang w:eastAsia="sl-SI"/>
        </w:rPr>
      </w:pPr>
    </w:p>
    <w:p w14:paraId="3CF76F9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sz w:val="22"/>
          <w:lang w:eastAsia="sl-SI"/>
        </w:rPr>
        <w:t xml:space="preserve">Za: Slovenski državni gozdovi </w:t>
      </w:r>
      <w:proofErr w:type="spellStart"/>
      <w:r w:rsidRPr="001C260C">
        <w:rPr>
          <w:rFonts w:cs="Arial"/>
          <w:sz w:val="22"/>
          <w:lang w:eastAsia="sl-SI"/>
        </w:rPr>
        <w:t>d.o.o</w:t>
      </w:r>
      <w:proofErr w:type="spellEnd"/>
      <w:r w:rsidRPr="001C260C">
        <w:rPr>
          <w:rFonts w:cs="Arial"/>
          <w:sz w:val="22"/>
          <w:lang w:eastAsia="sl-SI"/>
        </w:rPr>
        <w:t>.</w:t>
      </w:r>
      <w:r w:rsidRPr="001C260C">
        <w:rPr>
          <w:rFonts w:cs="Arial"/>
          <w:i/>
          <w:sz w:val="22"/>
          <w:lang w:eastAsia="sl-SI"/>
        </w:rPr>
        <w:t>, Rožna ulica 39, 1330 Kočevje</w:t>
      </w:r>
      <w:r w:rsidRPr="001C260C">
        <w:rPr>
          <w:rFonts w:cs="Arial"/>
          <w:sz w:val="22"/>
          <w:lang w:eastAsia="sl-SI"/>
        </w:rPr>
        <w:t xml:space="preserve"> </w:t>
      </w:r>
      <w:r w:rsidRPr="001C260C">
        <w:rPr>
          <w:rFonts w:cs="Arial"/>
          <w:i/>
          <w:sz w:val="22"/>
          <w:lang w:eastAsia="sl-SI"/>
        </w:rPr>
        <w:t>(vpiše se upravičenca tj. naročnika javnega naročila)</w:t>
      </w:r>
    </w:p>
    <w:p w14:paraId="7B815D7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2CEC1F29"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sz w:val="22"/>
          <w:lang w:eastAsia="sl-SI"/>
        </w:rPr>
        <w:t xml:space="preserve">Datum: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 se datum izdaje)</w:t>
      </w:r>
    </w:p>
    <w:p w14:paraId="79743BE3"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7B2A650E"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b/>
          <w:sz w:val="22"/>
          <w:lang w:eastAsia="sl-SI"/>
        </w:rPr>
        <w:t>VRSTA ZAVAROVANJA:</w:t>
      </w:r>
      <w:r w:rsidRPr="001C260C">
        <w:rPr>
          <w:rFonts w:cs="Arial"/>
          <w:sz w:val="22"/>
          <w:lang w:eastAsia="sl-SI"/>
        </w:rPr>
        <w:t xml:space="preserve">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sz w:val="22"/>
          <w:lang w:eastAsia="sl-SI"/>
        </w:rPr>
        <w:t> </w:t>
      </w:r>
      <w:r w:rsidRPr="001C260C">
        <w:rPr>
          <w:rFonts w:cs="Arial"/>
          <w:sz w:val="22"/>
          <w:lang w:eastAsia="sl-SI"/>
        </w:rPr>
        <w:t> </w:t>
      </w:r>
      <w:r w:rsidRPr="001C260C">
        <w:rPr>
          <w:rFonts w:cs="Arial"/>
          <w:sz w:val="22"/>
          <w:lang w:eastAsia="sl-SI"/>
        </w:rPr>
        <w:t> </w:t>
      </w:r>
      <w:r w:rsidRPr="001C260C">
        <w:rPr>
          <w:rFonts w:cs="Arial"/>
          <w:sz w:val="22"/>
          <w:lang w:eastAsia="sl-SI"/>
        </w:rPr>
        <w:t> </w:t>
      </w:r>
      <w:r w:rsidRPr="001C260C">
        <w:rPr>
          <w:rFonts w:cs="Arial"/>
          <w:sz w:val="22"/>
          <w:lang w:eastAsia="sl-SI"/>
        </w:rPr>
        <w:t> </w:t>
      </w:r>
      <w:r w:rsidRPr="001C260C">
        <w:rPr>
          <w:rFonts w:cs="Arial"/>
          <w:sz w:val="22"/>
          <w:lang w:eastAsia="sl-SI"/>
        </w:rPr>
        <w:fldChar w:fldCharType="end"/>
      </w:r>
      <w:r w:rsidRPr="001C260C">
        <w:rPr>
          <w:rFonts w:cs="Arial"/>
          <w:i/>
          <w:sz w:val="22"/>
          <w:lang w:eastAsia="sl-SI"/>
        </w:rPr>
        <w:t xml:space="preserve"> (vpiše se vrsta zavarovanja: kavcijsko zavarovanje/bančna garancija)</w:t>
      </w:r>
    </w:p>
    <w:p w14:paraId="2473B203"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0580F489"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 xml:space="preserve">ŠTEVILKA: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 se številka zavarovanja)</w:t>
      </w:r>
    </w:p>
    <w:p w14:paraId="3F31DE46"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7728E73D"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GARANT:</w:t>
      </w:r>
      <w:r w:rsidRPr="001C260C">
        <w:rPr>
          <w:rFonts w:cs="Arial"/>
          <w:sz w:val="22"/>
          <w:lang w:eastAsia="sl-SI"/>
        </w:rPr>
        <w:t xml:space="preserve">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 se ime in naslov zavarovalnice/banke v kraju izdaje)</w:t>
      </w:r>
    </w:p>
    <w:p w14:paraId="773BF7C2"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529CBD32"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 xml:space="preserve">NAROČNIK: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(vpišeta se ime in naslov naročnika zavarovanja, tj. v postopku javnega naročanja izbranega ponudnika)</w:t>
      </w:r>
    </w:p>
    <w:p w14:paraId="6212FA68"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0D1D606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UPRAVIČENEC:</w:t>
      </w:r>
      <w:r w:rsidRPr="001C260C">
        <w:rPr>
          <w:rFonts w:cs="Arial"/>
          <w:sz w:val="22"/>
          <w:lang w:eastAsia="sl-SI"/>
        </w:rPr>
        <w:t xml:space="preserve"> Slovenski državni gozdovi </w:t>
      </w:r>
      <w:proofErr w:type="spellStart"/>
      <w:r w:rsidRPr="001C260C">
        <w:rPr>
          <w:rFonts w:cs="Arial"/>
          <w:sz w:val="22"/>
          <w:lang w:eastAsia="sl-SI"/>
        </w:rPr>
        <w:t>d.o.o</w:t>
      </w:r>
      <w:proofErr w:type="spellEnd"/>
      <w:r w:rsidRPr="001C260C">
        <w:rPr>
          <w:rFonts w:cs="Arial"/>
          <w:sz w:val="22"/>
          <w:lang w:eastAsia="sl-SI"/>
        </w:rPr>
        <w:t>.</w:t>
      </w:r>
      <w:r w:rsidRPr="001C260C">
        <w:rPr>
          <w:rFonts w:cs="Arial"/>
          <w:i/>
          <w:sz w:val="22"/>
          <w:lang w:eastAsia="sl-SI"/>
        </w:rPr>
        <w:t xml:space="preserve"> (vpiše se naročnik javnega naročila)</w:t>
      </w:r>
    </w:p>
    <w:p w14:paraId="3B08AD48"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56EC76C6" w14:textId="06665CDE" w:rsidR="008A398F" w:rsidRPr="001C260C" w:rsidRDefault="008A398F" w:rsidP="008A398F">
      <w:pPr>
        <w:pStyle w:val="Noga"/>
        <w:spacing w:line="0" w:lineRule="atLeast"/>
        <w:rPr>
          <w:rFonts w:cs="Arial"/>
          <w:sz w:val="22"/>
        </w:rPr>
      </w:pPr>
      <w:r w:rsidRPr="3DF3F329">
        <w:rPr>
          <w:rFonts w:cs="Arial"/>
          <w:b/>
          <w:bCs/>
          <w:sz w:val="22"/>
          <w:lang w:eastAsia="sl-SI"/>
        </w:rPr>
        <w:t xml:space="preserve">OSNOVNI POSEL: </w:t>
      </w:r>
      <w:r w:rsidRPr="3DF3F329">
        <w:rPr>
          <w:rFonts w:cs="Arial"/>
          <w:sz w:val="22"/>
          <w:lang w:eastAsia="sl-SI"/>
        </w:rPr>
        <w:t xml:space="preserve">obveznost naročnika zavarovanja za dobro izvedbo njegovih pogodbenih obveznosti </w:t>
      </w:r>
      <w:r w:rsidRPr="3DF3F329">
        <w:rPr>
          <w:rFonts w:cs="Arial"/>
          <w:b/>
          <w:bCs/>
          <w:sz w:val="22"/>
          <w:lang w:eastAsia="sl-SI"/>
        </w:rPr>
        <w:t xml:space="preserve">iz Krovne pogodbe št. </w:t>
      </w:r>
      <w:r w:rsidR="00A5450C" w:rsidRPr="3DF3F329">
        <w:rPr>
          <w:rFonts w:cs="Arial"/>
          <w:b/>
          <w:bCs/>
          <w:sz w:val="22"/>
          <w:lang w:eastAsia="sl-SI"/>
        </w:rPr>
        <w:t>GOJ 2026</w:t>
      </w:r>
      <w:r w:rsidRPr="3DF3F329">
        <w:rPr>
          <w:rFonts w:cs="Arial"/>
          <w:b/>
          <w:bCs/>
          <w:sz w:val="22"/>
          <w:lang w:eastAsia="sl-SI"/>
        </w:rPr>
        <w:t xml:space="preserve"> </w:t>
      </w:r>
      <w:r w:rsidR="0004438B" w:rsidRPr="3DF3F329">
        <w:rPr>
          <w:rFonts w:cs="Arial"/>
          <w:b/>
          <w:bCs/>
          <w:sz w:val="22"/>
          <w:lang w:eastAsia="sl-SI"/>
        </w:rPr>
        <w:t>Storitve gojitvenih, varstvenih in drugih del, ki so potrebna za zagotavljanje ekoloških funkcij v gozdovih</w:t>
      </w:r>
      <w:r w:rsidRPr="3DF3F329">
        <w:rPr>
          <w:rFonts w:cs="Arial"/>
          <w:b/>
          <w:bCs/>
          <w:sz w:val="22"/>
          <w:lang w:eastAsia="sl-SI"/>
        </w:rPr>
        <w:t>, za kategorijo</w:t>
      </w:r>
      <w:r>
        <w:rPr>
          <w:rStyle w:val="Sprotnaopomba-sklic"/>
          <w:rFonts w:cs="Arial"/>
          <w:b/>
          <w:bCs/>
          <w:lang w:eastAsia="sl-SI"/>
        </w:rPr>
        <w:footnoteReference w:id="11"/>
      </w:r>
      <w:r w:rsidRPr="3DF3F329">
        <w:rPr>
          <w:rFonts w:cs="Arial"/>
          <w:b/>
          <w:bCs/>
          <w:sz w:val="22"/>
          <w:lang w:eastAsia="sl-SI"/>
        </w:rPr>
        <w:t xml:space="preserve"> ______</w:t>
      </w:r>
      <w:r w:rsidRPr="3DF3F329">
        <w:rPr>
          <w:rFonts w:cs="Arial"/>
          <w:sz w:val="22"/>
        </w:rPr>
        <w:t>in</w:t>
      </w:r>
      <w:r w:rsidRPr="3DF3F329">
        <w:rPr>
          <w:rFonts w:cs="Arial"/>
          <w:b/>
          <w:bCs/>
          <w:sz w:val="22"/>
        </w:rPr>
        <w:t xml:space="preserve"> </w:t>
      </w:r>
      <w:r w:rsidRPr="3DF3F329">
        <w:rPr>
          <w:rFonts w:cs="Arial"/>
          <w:sz w:val="22"/>
          <w:lang w:eastAsia="sl-SI"/>
        </w:rPr>
        <w:t>vsakega naročila sklenjenega na podlagi krovne pogodbe</w:t>
      </w:r>
    </w:p>
    <w:p w14:paraId="48957F0B" w14:textId="77777777" w:rsidR="008A398F" w:rsidRPr="001C260C" w:rsidRDefault="008A398F" w:rsidP="008A398F">
      <w:pPr>
        <w:pStyle w:val="Noga"/>
        <w:spacing w:line="0" w:lineRule="atLeast"/>
        <w:rPr>
          <w:rFonts w:cs="Arial"/>
          <w:sz w:val="22"/>
          <w:lang w:eastAsia="sl-SI"/>
        </w:rPr>
      </w:pPr>
    </w:p>
    <w:p w14:paraId="2A379F2A" w14:textId="55F25FFC"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3DF3F329">
        <w:rPr>
          <w:rFonts w:cs="Arial"/>
          <w:b/>
          <w:bCs/>
          <w:sz w:val="22"/>
          <w:lang w:eastAsia="sl-SI"/>
        </w:rPr>
        <w:t>ZNESEK  V EUR</w:t>
      </w:r>
      <w:r w:rsidR="00E4660F" w:rsidRPr="3DF3F329">
        <w:rPr>
          <w:rStyle w:val="Sprotnaopomba-sklic"/>
          <w:rFonts w:cs="Arial"/>
          <w:b/>
          <w:bCs/>
          <w:lang w:eastAsia="sl-SI"/>
        </w:rPr>
        <w:footnoteReference w:id="12"/>
      </w:r>
      <w:r w:rsidRPr="3DF3F329">
        <w:rPr>
          <w:rFonts w:cs="Arial"/>
          <w:b/>
          <w:bCs/>
          <w:sz w:val="22"/>
          <w:lang w:eastAsia="sl-SI"/>
        </w:rPr>
        <w:t xml:space="preserve">: </w:t>
      </w:r>
      <w:r w:rsidR="00E4660F" w:rsidRPr="3DF3F329">
        <w:rPr>
          <w:rFonts w:cs="Arial"/>
          <w:b/>
          <w:bCs/>
          <w:sz w:val="22"/>
          <w:lang w:eastAsia="sl-SI"/>
        </w:rPr>
        <w:t>__________</w:t>
      </w:r>
      <w:r w:rsidRPr="3DF3F329">
        <w:rPr>
          <w:rFonts w:cs="Arial"/>
          <w:b/>
          <w:bCs/>
          <w:sz w:val="22"/>
          <w:lang w:eastAsia="sl-SI"/>
        </w:rPr>
        <w:t xml:space="preserve"> EUR</w:t>
      </w:r>
      <w:r w:rsidRPr="3DF3F329">
        <w:rPr>
          <w:rFonts w:cs="Arial"/>
          <w:sz w:val="22"/>
          <w:lang w:eastAsia="sl-SI"/>
        </w:rPr>
        <w:t xml:space="preserve"> </w:t>
      </w:r>
      <w:r w:rsidRPr="3DF3F329">
        <w:rPr>
          <w:rFonts w:cs="Arial"/>
          <w:i/>
          <w:iCs/>
          <w:sz w:val="22"/>
          <w:lang w:eastAsia="sl-SI"/>
        </w:rPr>
        <w:t>( tisoč 00/100 EUR)</w:t>
      </w:r>
    </w:p>
    <w:p w14:paraId="32E1E3C1"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1EEB2042"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LISTINE, KI JIH JE POLEG IZJAVE TREBA PRILOŽITI ZAHTEVI ZA PLAČILO IN SE IZRECNO ZAHTEVAJO V SPODNJEM BESEDILU:</w:t>
      </w:r>
      <w:r w:rsidRPr="001C260C">
        <w:rPr>
          <w:rFonts w:cs="Arial"/>
          <w:bCs/>
          <w:sz w:val="22"/>
          <w:lang w:eastAsia="sl-SI"/>
        </w:rPr>
        <w:t xml:space="preserve"> (</w:t>
      </w:r>
      <w:r w:rsidRPr="001C260C">
        <w:rPr>
          <w:rFonts w:cs="Arial"/>
          <w:sz w:val="22"/>
          <w:lang w:eastAsia="sl-SI"/>
        </w:rPr>
        <w:t>nobena)</w:t>
      </w:r>
    </w:p>
    <w:p w14:paraId="3D413FD8"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0B3B2055"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JEZIK V ZAHTEVANIH LISTINAH:</w:t>
      </w:r>
      <w:r w:rsidRPr="001C260C">
        <w:rPr>
          <w:rFonts w:cs="Arial"/>
          <w:sz w:val="22"/>
          <w:lang w:eastAsia="sl-SI"/>
        </w:rPr>
        <w:t xml:space="preserve"> slovenski</w:t>
      </w:r>
    </w:p>
    <w:p w14:paraId="76540EB4"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11C50794"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rPr>
      </w:pPr>
      <w:r w:rsidRPr="001C260C">
        <w:rPr>
          <w:rFonts w:cs="Arial"/>
          <w:b/>
          <w:sz w:val="22"/>
          <w:lang w:eastAsia="sl-SI"/>
        </w:rPr>
        <w:t>OBLIKA PREDLOŽITVE:</w:t>
      </w:r>
      <w:r w:rsidRPr="001C260C">
        <w:rPr>
          <w:rFonts w:cs="Arial"/>
          <w:sz w:val="22"/>
          <w:lang w:eastAsia="sl-SI"/>
        </w:rPr>
        <w:t xml:space="preserve"> </w:t>
      </w:r>
      <w:r w:rsidRPr="001C260C">
        <w:rPr>
          <w:rFonts w:cs="Arial"/>
          <w:sz w:val="22"/>
        </w:rPr>
        <w:t xml:space="preserve">papirni obliki s priporočeno pošto ali katerokoli obliko hitre pošte ali osebno ali v elektronski obliki po SWIFT sistemu na naslov </w:t>
      </w:r>
      <w:r w:rsidRPr="001C260C">
        <w:rPr>
          <w:rFonts w:cs="Arial"/>
          <w:sz w:val="22"/>
        </w:rPr>
        <w:fldChar w:fldCharType="begin">
          <w:ffData>
            <w:name w:val="Besedilo2"/>
            <w:enabled/>
            <w:calcOnExit w:val="0"/>
            <w:textInput/>
          </w:ffData>
        </w:fldChar>
      </w:r>
      <w:r w:rsidRPr="001C260C">
        <w:rPr>
          <w:rFonts w:cs="Arial"/>
          <w:sz w:val="22"/>
        </w:rPr>
        <w:instrText xml:space="preserve"> FORMTEXT </w:instrText>
      </w:r>
      <w:r w:rsidRPr="001C260C">
        <w:rPr>
          <w:rFonts w:cs="Arial"/>
          <w:sz w:val="22"/>
        </w:rPr>
      </w:r>
      <w:r w:rsidRPr="001C260C">
        <w:rPr>
          <w:rFonts w:cs="Arial"/>
          <w:sz w:val="22"/>
        </w:rPr>
        <w:fldChar w:fldCharType="separate"/>
      </w:r>
      <w:r w:rsidRPr="001C260C">
        <w:rPr>
          <w:rFonts w:cs="Arial"/>
          <w:sz w:val="22"/>
        </w:rPr>
        <w:t> </w:t>
      </w:r>
      <w:r w:rsidRPr="001C260C">
        <w:rPr>
          <w:rFonts w:cs="Arial"/>
          <w:sz w:val="22"/>
        </w:rPr>
        <w:t> </w:t>
      </w:r>
      <w:r w:rsidRPr="001C260C">
        <w:rPr>
          <w:rFonts w:cs="Arial"/>
          <w:sz w:val="22"/>
        </w:rPr>
        <w:t> </w:t>
      </w:r>
      <w:r w:rsidRPr="001C260C">
        <w:rPr>
          <w:rFonts w:cs="Arial"/>
          <w:sz w:val="22"/>
        </w:rPr>
        <w:t> </w:t>
      </w:r>
      <w:r w:rsidRPr="001C260C">
        <w:rPr>
          <w:rFonts w:cs="Arial"/>
          <w:sz w:val="22"/>
        </w:rPr>
        <w:t> </w:t>
      </w:r>
      <w:r w:rsidRPr="001C260C">
        <w:rPr>
          <w:rFonts w:cs="Arial"/>
          <w:sz w:val="22"/>
        </w:rPr>
        <w:fldChar w:fldCharType="end"/>
      </w:r>
      <w:r w:rsidRPr="001C260C">
        <w:rPr>
          <w:rFonts w:cs="Arial"/>
          <w:sz w:val="22"/>
        </w:rPr>
        <w:t xml:space="preserve"> (navede se SWIFT naslova garanta)</w:t>
      </w:r>
    </w:p>
    <w:p w14:paraId="4EC079BA"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490AC0E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KRAJ PREDLOŽITVE:</w:t>
      </w:r>
      <w:r w:rsidRPr="001C260C">
        <w:rPr>
          <w:rFonts w:cs="Arial"/>
          <w:sz w:val="22"/>
          <w:lang w:eastAsia="sl-SI"/>
        </w:rPr>
        <w:t xml:space="preserve">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C97C3E0"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sz w:val="22"/>
          <w:lang w:eastAsia="sl-SI"/>
        </w:rPr>
        <w:t xml:space="preserve">  </w:t>
      </w:r>
    </w:p>
    <w:p w14:paraId="25422D50" w14:textId="52D5932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r w:rsidRPr="001C260C">
        <w:rPr>
          <w:rFonts w:cs="Arial"/>
          <w:b/>
          <w:sz w:val="22"/>
          <w:lang w:eastAsia="sl-SI"/>
        </w:rPr>
        <w:t xml:space="preserve">DATUM VELJAVNOSTI: do </w:t>
      </w:r>
      <w:r>
        <w:rPr>
          <w:rFonts w:cs="Arial"/>
          <w:b/>
          <w:sz w:val="22"/>
          <w:lang w:eastAsia="sl-SI"/>
        </w:rPr>
        <w:t>01</w:t>
      </w:r>
      <w:r w:rsidRPr="001C260C">
        <w:rPr>
          <w:rFonts w:cs="Arial"/>
          <w:b/>
          <w:sz w:val="22"/>
          <w:lang w:eastAsia="sl-SI"/>
        </w:rPr>
        <w:t>.0</w:t>
      </w:r>
      <w:r>
        <w:rPr>
          <w:rFonts w:cs="Arial"/>
          <w:b/>
          <w:sz w:val="22"/>
          <w:lang w:eastAsia="sl-SI"/>
        </w:rPr>
        <w:t>5</w:t>
      </w:r>
      <w:r w:rsidRPr="001C260C">
        <w:rPr>
          <w:rFonts w:cs="Arial"/>
          <w:b/>
          <w:sz w:val="22"/>
          <w:lang w:eastAsia="sl-SI"/>
        </w:rPr>
        <w:t>.20</w:t>
      </w:r>
      <w:r w:rsidR="00E4660F">
        <w:rPr>
          <w:rFonts w:cs="Arial"/>
          <w:b/>
          <w:sz w:val="22"/>
          <w:lang w:eastAsia="sl-SI"/>
        </w:rPr>
        <w:t>31</w:t>
      </w:r>
      <w:r w:rsidRPr="001C260C">
        <w:rPr>
          <w:rFonts w:cs="Arial"/>
          <w:sz w:val="22"/>
          <w:lang w:eastAsia="sl-SI"/>
        </w:rPr>
        <w:t xml:space="preserve"> </w:t>
      </w:r>
      <w:r w:rsidRPr="001C260C">
        <w:rPr>
          <w:rFonts w:cs="Arial"/>
          <w:i/>
          <w:sz w:val="22"/>
          <w:lang w:eastAsia="sl-SI"/>
        </w:rPr>
        <w:t>(vpiše se datum zapadlosti zavarovanja)</w:t>
      </w:r>
    </w:p>
    <w:p w14:paraId="76D10DBB"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lang w:eastAsia="sl-SI"/>
        </w:rPr>
      </w:pPr>
    </w:p>
    <w:p w14:paraId="4D08BD90"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r w:rsidRPr="001C260C">
        <w:rPr>
          <w:rFonts w:cs="Arial"/>
          <w:b/>
          <w:sz w:val="22"/>
          <w:lang w:eastAsia="sl-SI"/>
        </w:rPr>
        <w:t>STRANKA, KI MORA PLAČATI STROŠKE:</w:t>
      </w:r>
      <w:r w:rsidRPr="001C260C">
        <w:rPr>
          <w:rFonts w:cs="Arial"/>
          <w:sz w:val="22"/>
          <w:lang w:eastAsia="sl-SI"/>
        </w:rPr>
        <w:t xml:space="preserve"> </w:t>
      </w:r>
      <w:r w:rsidRPr="001C260C">
        <w:rPr>
          <w:rFonts w:cs="Arial"/>
          <w:sz w:val="22"/>
          <w:lang w:eastAsia="sl-SI"/>
        </w:rPr>
        <w:fldChar w:fldCharType="begin">
          <w:ffData>
            <w:name w:val="Besedilo2"/>
            <w:enabled/>
            <w:calcOnExit w:val="0"/>
            <w:textInput/>
          </w:ffData>
        </w:fldChar>
      </w:r>
      <w:r w:rsidRPr="001C260C">
        <w:rPr>
          <w:rFonts w:cs="Arial"/>
          <w:sz w:val="22"/>
          <w:lang w:eastAsia="sl-SI"/>
        </w:rPr>
        <w:instrText xml:space="preserve"> FORMTEXT </w:instrText>
      </w:r>
      <w:r w:rsidRPr="001C260C">
        <w:rPr>
          <w:rFonts w:cs="Arial"/>
          <w:sz w:val="22"/>
          <w:lang w:eastAsia="sl-SI"/>
        </w:rPr>
      </w:r>
      <w:r w:rsidRPr="001C260C">
        <w:rPr>
          <w:rFonts w:cs="Arial"/>
          <w:sz w:val="22"/>
          <w:lang w:eastAsia="sl-SI"/>
        </w:rPr>
        <w:fldChar w:fldCharType="separate"/>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noProof/>
          <w:sz w:val="22"/>
          <w:lang w:eastAsia="sl-SI"/>
        </w:rPr>
        <w:t> </w:t>
      </w:r>
      <w:r w:rsidRPr="001C260C">
        <w:rPr>
          <w:rFonts w:cs="Arial"/>
          <w:sz w:val="22"/>
          <w:lang w:eastAsia="sl-SI"/>
        </w:rPr>
        <w:fldChar w:fldCharType="end"/>
      </w:r>
      <w:r w:rsidRPr="001C260C">
        <w:rPr>
          <w:rFonts w:cs="Arial"/>
          <w:sz w:val="22"/>
          <w:lang w:eastAsia="sl-SI"/>
        </w:rPr>
        <w:t xml:space="preserve"> </w:t>
      </w:r>
      <w:r w:rsidRPr="001C260C">
        <w:rPr>
          <w:rFonts w:cs="Arial"/>
          <w:i/>
          <w:sz w:val="22"/>
          <w:lang w:eastAsia="sl-SI"/>
        </w:rPr>
        <w:t>(vpiše se ime naročnika zavarovanja, tj. ponudnika v postopku javnega naročanja)</w:t>
      </w:r>
    </w:p>
    <w:p w14:paraId="635D1640" w14:textId="77777777" w:rsidR="008A398F" w:rsidRPr="001C260C" w:rsidRDefault="008A398F" w:rsidP="008A3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lang w:eastAsia="sl-SI"/>
        </w:rPr>
      </w:pPr>
    </w:p>
    <w:p w14:paraId="052B8665" w14:textId="77777777" w:rsidR="008A398F" w:rsidRPr="001C260C" w:rsidRDefault="008A398F" w:rsidP="008A398F">
      <w:pPr>
        <w:spacing w:line="0" w:lineRule="atLeast"/>
        <w:rPr>
          <w:rFonts w:cs="Arial"/>
          <w:sz w:val="22"/>
          <w:lang w:eastAsia="sl-SI"/>
        </w:rPr>
      </w:pPr>
      <w:r w:rsidRPr="001C260C">
        <w:rPr>
          <w:rFonts w:cs="Arial"/>
          <w:sz w:val="22"/>
          <w:lang w:eastAsia="sl-SI"/>
        </w:rPr>
        <w:t>Kot garant se s tem zavarovanjem nepreklicno zavezujemo, da bomo brezpogojno, na prvi pisni poziv upravičenca, in ne glede na kakršen koli ugovor naročnika,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(navedba konkretnih kršitev pogodbenih obveznosti).</w:t>
      </w:r>
    </w:p>
    <w:p w14:paraId="71CF8ECE" w14:textId="77777777" w:rsidR="008A398F" w:rsidRPr="001C260C" w:rsidRDefault="008A398F" w:rsidP="008A398F">
      <w:pPr>
        <w:spacing w:line="0" w:lineRule="atLeast"/>
        <w:rPr>
          <w:rFonts w:cs="Arial"/>
          <w:sz w:val="22"/>
          <w:lang w:eastAsia="sl-SI"/>
        </w:rPr>
      </w:pPr>
    </w:p>
    <w:p w14:paraId="42A664EE" w14:textId="3DD49316" w:rsidR="008A398F" w:rsidRPr="001C260C" w:rsidRDefault="008A398F" w:rsidP="008A398F">
      <w:pPr>
        <w:spacing w:line="0" w:lineRule="atLeast"/>
        <w:rPr>
          <w:rFonts w:cs="Arial"/>
          <w:sz w:val="22"/>
          <w:lang w:eastAsia="sl-SI"/>
        </w:rPr>
      </w:pPr>
      <w:r w:rsidRPr="001C260C">
        <w:rPr>
          <w:rFonts w:cs="Arial"/>
          <w:sz w:val="22"/>
          <w:lang w:eastAsia="sl-SI"/>
        </w:rPr>
        <w:t>Zavarovanje/garancija se unovči v višini, kot bo upravičencu nastala terjatev, škoda, regresna terjatev, pogodbena kazen ali druga terjatev (torej lahko tudi le v delnem znesku od celotn</w:t>
      </w:r>
      <w:r w:rsidR="00E4660F">
        <w:rPr>
          <w:rFonts w:cs="Arial"/>
          <w:sz w:val="22"/>
          <w:lang w:eastAsia="sl-SI"/>
        </w:rPr>
        <w:t>ega zneska zavarovanja</w:t>
      </w:r>
      <w:r w:rsidRPr="001C260C">
        <w:rPr>
          <w:rFonts w:cs="Arial"/>
          <w:sz w:val="22"/>
          <w:lang w:eastAsia="sl-SI"/>
        </w:rPr>
        <w:t>).</w:t>
      </w:r>
    </w:p>
    <w:p w14:paraId="047ACE1D" w14:textId="77777777" w:rsidR="008A398F" w:rsidRPr="001C260C" w:rsidRDefault="008A398F" w:rsidP="008A398F">
      <w:pPr>
        <w:spacing w:line="0" w:lineRule="atLeast"/>
        <w:rPr>
          <w:rFonts w:cs="Arial"/>
          <w:sz w:val="22"/>
          <w:lang w:eastAsia="sl-SI"/>
        </w:rPr>
      </w:pPr>
    </w:p>
    <w:p w14:paraId="7641E53B" w14:textId="77777777" w:rsidR="008A398F" w:rsidRPr="001C260C" w:rsidRDefault="008A398F" w:rsidP="008A398F">
      <w:pPr>
        <w:rPr>
          <w:rFonts w:cs="Arial"/>
          <w:sz w:val="22"/>
          <w:lang w:eastAsia="sl-SI"/>
        </w:rPr>
      </w:pPr>
      <w:r w:rsidRPr="001C260C">
        <w:rPr>
          <w:rFonts w:cs="Arial"/>
          <w:sz w:val="22"/>
          <w:lang w:eastAsia="sl-SI"/>
        </w:rPr>
        <w:t>Katerokoli zahtevo za plačilo na osnovi tega zavarovanja moramo prejeti znotraj obdobja veljavnosti zavarovanja v zgoraj navedenem kraju predložitve.</w:t>
      </w:r>
    </w:p>
    <w:p w14:paraId="5903F933" w14:textId="77777777" w:rsidR="008A398F" w:rsidRPr="001C260C" w:rsidRDefault="008A398F" w:rsidP="008A398F">
      <w:pPr>
        <w:rPr>
          <w:rFonts w:cs="Arial"/>
          <w:sz w:val="22"/>
          <w:lang w:eastAsia="sl-SI"/>
        </w:rPr>
      </w:pPr>
    </w:p>
    <w:p w14:paraId="087C019B" w14:textId="77777777" w:rsidR="008A398F" w:rsidRPr="001C260C" w:rsidRDefault="008A398F" w:rsidP="008A398F">
      <w:pPr>
        <w:rPr>
          <w:rFonts w:cs="Arial"/>
          <w:sz w:val="22"/>
          <w:lang w:eastAsia="sl-SI"/>
        </w:rPr>
      </w:pPr>
      <w:r w:rsidRPr="001C260C">
        <w:rPr>
          <w:rFonts w:cs="Arial"/>
          <w:sz w:val="22"/>
          <w:lang w:eastAsia="sl-SI"/>
        </w:rPr>
        <w:t>Morebitne spore v zvezi s tem zavarovanjem rešuje stvarno pristojno sodišče v Ljubljani po slovenskem pravu.</w:t>
      </w:r>
    </w:p>
    <w:p w14:paraId="18565640" w14:textId="77777777" w:rsidR="008A398F" w:rsidRPr="001C260C" w:rsidRDefault="008A398F" w:rsidP="008A398F">
      <w:pPr>
        <w:rPr>
          <w:rFonts w:cs="Arial"/>
          <w:sz w:val="22"/>
          <w:lang w:eastAsia="sl-SI"/>
        </w:rPr>
      </w:pPr>
    </w:p>
    <w:p w14:paraId="43379EE8" w14:textId="77777777" w:rsidR="008A398F" w:rsidRPr="001C260C" w:rsidRDefault="008A398F" w:rsidP="008A398F">
      <w:pPr>
        <w:rPr>
          <w:rFonts w:cs="Arial"/>
          <w:sz w:val="22"/>
          <w:lang w:eastAsia="sl-SI"/>
        </w:rPr>
      </w:pPr>
      <w:r w:rsidRPr="001C260C">
        <w:rPr>
          <w:rFonts w:cs="Arial"/>
          <w:sz w:val="22"/>
          <w:lang w:eastAsia="sl-SI"/>
        </w:rPr>
        <w:t>Za to zavarovanje veljajo Enotna pravila za garancije na poziv (EPGP) revizija iz leta 2010, izdana pri MTZ pod št. 758.</w:t>
      </w:r>
    </w:p>
    <w:p w14:paraId="47D7F2F6" w14:textId="77777777" w:rsidR="008A398F" w:rsidRPr="001C260C" w:rsidRDefault="008A398F" w:rsidP="008A398F">
      <w:pPr>
        <w:rPr>
          <w:rFonts w:cs="Arial"/>
          <w:sz w:val="22"/>
          <w:lang w:eastAsia="sl-SI"/>
        </w:rPr>
      </w:pPr>
    </w:p>
    <w:p w14:paraId="4290A88D" w14:textId="77777777" w:rsidR="008A398F" w:rsidRPr="001C260C" w:rsidRDefault="008A398F" w:rsidP="008A398F">
      <w:pPr>
        <w:spacing w:line="0" w:lineRule="atLeast"/>
        <w:rPr>
          <w:rFonts w:cs="Arial"/>
          <w:sz w:val="22"/>
          <w:lang w:eastAsia="sl-SI"/>
        </w:rPr>
      </w:pPr>
    </w:p>
    <w:p w14:paraId="429EF341" w14:textId="77777777" w:rsidR="008A398F" w:rsidRPr="001C260C" w:rsidRDefault="008A398F" w:rsidP="008A398F">
      <w:pPr>
        <w:spacing w:line="0" w:lineRule="atLeast"/>
        <w:rPr>
          <w:rFonts w:cs="Arial"/>
          <w:sz w:val="22"/>
          <w:lang w:eastAsia="sl-SI"/>
        </w:rPr>
      </w:pPr>
    </w:p>
    <w:p w14:paraId="66E6C9C5" w14:textId="77777777" w:rsidR="008A398F" w:rsidRPr="001C260C" w:rsidRDefault="008A398F" w:rsidP="008A398F">
      <w:pPr>
        <w:spacing w:line="0" w:lineRule="atLeast"/>
        <w:rPr>
          <w:rFonts w:cs="Arial"/>
          <w:sz w:val="22"/>
          <w:lang w:eastAsia="sl-SI"/>
        </w:rPr>
      </w:pPr>
    </w:p>
    <w:p w14:paraId="3ED77D82" w14:textId="77777777" w:rsidR="008A398F" w:rsidRPr="001C260C" w:rsidRDefault="008A398F" w:rsidP="008A398F">
      <w:pPr>
        <w:spacing w:line="0" w:lineRule="atLeast"/>
        <w:rPr>
          <w:rFonts w:cs="Arial"/>
          <w:sz w:val="22"/>
          <w:lang w:eastAsia="sl-SI"/>
        </w:rPr>
      </w:pPr>
    </w:p>
    <w:p w14:paraId="6821F933" w14:textId="77777777" w:rsidR="008A398F" w:rsidRDefault="008A398F" w:rsidP="00F053AA"/>
    <w:p w14:paraId="64372C61" w14:textId="77777777" w:rsidR="002067F6" w:rsidRDefault="002067F6" w:rsidP="00F053AA"/>
    <w:p w14:paraId="290CD8AD" w14:textId="77777777" w:rsidR="002067F6" w:rsidRDefault="002067F6" w:rsidP="00F053AA"/>
    <w:p w14:paraId="1399EC61" w14:textId="77777777" w:rsidR="002067F6" w:rsidRDefault="002067F6" w:rsidP="00F053AA"/>
    <w:p w14:paraId="1902E20E" w14:textId="77777777" w:rsidR="002067F6" w:rsidRDefault="002067F6" w:rsidP="00F053AA"/>
    <w:p w14:paraId="032A3C86" w14:textId="77777777" w:rsidR="002067F6" w:rsidRDefault="002067F6" w:rsidP="00F053AA"/>
    <w:p w14:paraId="6E2604C6" w14:textId="77777777" w:rsidR="002067F6" w:rsidRDefault="002067F6" w:rsidP="00F053AA"/>
    <w:p w14:paraId="577D2EF5" w14:textId="77777777" w:rsidR="002067F6" w:rsidRDefault="002067F6" w:rsidP="00F053AA"/>
    <w:p w14:paraId="47ADA88B" w14:textId="77777777" w:rsidR="002067F6" w:rsidRDefault="002067F6" w:rsidP="00F053AA"/>
    <w:p w14:paraId="4AD58F8D" w14:textId="77777777" w:rsidR="002067F6" w:rsidRDefault="002067F6" w:rsidP="00F053AA"/>
    <w:p w14:paraId="2009208E" w14:textId="77777777" w:rsidR="002067F6" w:rsidRDefault="002067F6" w:rsidP="00F053AA"/>
    <w:p w14:paraId="46E375EE" w14:textId="77777777" w:rsidR="002067F6" w:rsidRDefault="002067F6" w:rsidP="00F053AA"/>
    <w:p w14:paraId="11A6DCDF" w14:textId="77777777" w:rsidR="002067F6" w:rsidRDefault="002067F6" w:rsidP="00F053AA"/>
    <w:p w14:paraId="0316B6D8" w14:textId="77777777" w:rsidR="002067F6" w:rsidRDefault="002067F6" w:rsidP="00F053AA"/>
    <w:p w14:paraId="28C74BE1" w14:textId="77777777" w:rsidR="002067F6" w:rsidRDefault="002067F6" w:rsidP="00F053AA"/>
    <w:p w14:paraId="7EEE40A2" w14:textId="77777777" w:rsidR="002067F6" w:rsidRDefault="002067F6" w:rsidP="00F053AA"/>
    <w:p w14:paraId="50094F10" w14:textId="77777777" w:rsidR="002067F6" w:rsidRDefault="002067F6" w:rsidP="00F053AA"/>
    <w:p w14:paraId="599AAEA0" w14:textId="77777777" w:rsidR="002067F6" w:rsidRDefault="002067F6" w:rsidP="00F053AA"/>
    <w:p w14:paraId="4EE9AD99" w14:textId="77777777" w:rsidR="002067F6" w:rsidRDefault="002067F6" w:rsidP="00F053AA"/>
    <w:p w14:paraId="55E0697F" w14:textId="77777777" w:rsidR="002067F6" w:rsidRDefault="002067F6" w:rsidP="00F053AA"/>
    <w:p w14:paraId="26095248" w14:textId="77777777" w:rsidR="002067F6" w:rsidRDefault="002067F6" w:rsidP="00F053AA"/>
    <w:p w14:paraId="33D6789F" w14:textId="6ED5BF50" w:rsidR="3DF3F329" w:rsidRDefault="3DF3F329"/>
    <w:p w14:paraId="2D1BFF8D" w14:textId="4A9E7E84" w:rsidR="3DF3F329" w:rsidRDefault="3DF3F329"/>
    <w:p w14:paraId="0379BBE3" w14:textId="0288BF56" w:rsidR="3DF3F329" w:rsidRDefault="3DF3F329"/>
    <w:p w14:paraId="24E0F797" w14:textId="542718C6" w:rsidR="3DF3F329" w:rsidRDefault="3DF3F329"/>
    <w:p w14:paraId="2B5065C4" w14:textId="66ABC8DB" w:rsidR="3DF3F329" w:rsidRDefault="3DF3F329"/>
    <w:p w14:paraId="05C926A5" w14:textId="61A78D0E" w:rsidR="3DF3F329" w:rsidRDefault="3DF3F329"/>
    <w:p w14:paraId="7B11F871" w14:textId="5A868EA8" w:rsidR="3DF3F329" w:rsidRDefault="3DF3F329"/>
    <w:p w14:paraId="61526741" w14:textId="77777777" w:rsidR="002067F6" w:rsidRDefault="002067F6" w:rsidP="00F053AA"/>
    <w:p w14:paraId="6AD33040" w14:textId="77777777" w:rsidR="002067F6" w:rsidRDefault="002067F6" w:rsidP="00F053AA"/>
    <w:p w14:paraId="45D6AE3E" w14:textId="4279CF6A" w:rsidR="002067F6" w:rsidRPr="002067F6" w:rsidRDefault="002067F6" w:rsidP="002067F6">
      <w:pPr>
        <w:keepNext/>
        <w:keepLines/>
        <w:spacing w:before="120"/>
        <w:jc w:val="center"/>
        <w:outlineLvl w:val="2"/>
        <w:rPr>
          <w:rFonts w:cs="Arial"/>
          <w:b/>
          <w:bCs/>
          <w:kern w:val="28"/>
          <w:sz w:val="22"/>
          <w:lang w:eastAsia="sl-SI"/>
        </w:rPr>
      </w:pPr>
      <w:bookmarkStart w:id="222" w:name="_Toc204945849"/>
      <w:r w:rsidRPr="002067F6">
        <w:rPr>
          <w:rFonts w:cs="Arial"/>
          <w:b/>
          <w:bCs/>
          <w:kern w:val="28"/>
          <w:sz w:val="22"/>
          <w:lang w:eastAsia="sl-SI"/>
        </w:rPr>
        <w:t>IZJAVA NA PODLAGI SKLEPA SVETA EU</w:t>
      </w:r>
      <w:bookmarkEnd w:id="222"/>
    </w:p>
    <w:p w14:paraId="1B574342" w14:textId="77777777" w:rsidR="002067F6" w:rsidRPr="002067F6" w:rsidRDefault="002067F6" w:rsidP="002067F6">
      <w:pPr>
        <w:spacing w:line="312" w:lineRule="auto"/>
        <w:rPr>
          <w:rFonts w:eastAsia="Times New Roman" w:cs="Arial"/>
          <w:b/>
          <w:bCs/>
          <w:sz w:val="22"/>
          <w:lang w:eastAsia="sl-SI"/>
        </w:rPr>
      </w:pPr>
    </w:p>
    <w:p w14:paraId="27717F82" w14:textId="77777777" w:rsidR="002067F6" w:rsidRPr="002067F6" w:rsidRDefault="002067F6" w:rsidP="002067F6">
      <w:pPr>
        <w:spacing w:line="312" w:lineRule="auto"/>
        <w:rPr>
          <w:rFonts w:eastAsia="Times New Roman" w:cs="Arial"/>
          <w:b/>
          <w:bCs/>
          <w:sz w:val="22"/>
          <w:lang w:eastAsia="sl-SI"/>
        </w:rPr>
      </w:pPr>
    </w:p>
    <w:p w14:paraId="3F4A9DD0" w14:textId="77777777" w:rsidR="002067F6" w:rsidRPr="002067F6" w:rsidRDefault="002067F6" w:rsidP="002067F6">
      <w:pPr>
        <w:spacing w:line="312" w:lineRule="auto"/>
        <w:rPr>
          <w:rFonts w:eastAsia="Times New Roman" w:cs="Arial"/>
          <w:b/>
          <w:bCs/>
          <w:sz w:val="22"/>
          <w:lang w:eastAsia="sl-SI"/>
        </w:rPr>
      </w:pPr>
    </w:p>
    <w:p w14:paraId="5AE88AB5" w14:textId="490E2913" w:rsidR="002067F6" w:rsidRPr="002067F6" w:rsidRDefault="002067F6" w:rsidP="002067F6">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261E27CF" w14:textId="77777777" w:rsidR="002067F6" w:rsidRPr="002067F6" w:rsidRDefault="002067F6" w:rsidP="002067F6">
      <w:pPr>
        <w:spacing w:line="312" w:lineRule="auto"/>
        <w:rPr>
          <w:rFonts w:eastAsia="Times New Roman" w:cs="Arial"/>
          <w:b/>
          <w:bCs/>
          <w:sz w:val="22"/>
          <w:lang w:eastAsia="sl-SI"/>
        </w:rPr>
      </w:pPr>
    </w:p>
    <w:p w14:paraId="6DE9F2CF" w14:textId="77777777" w:rsidR="002067F6" w:rsidRPr="002067F6" w:rsidRDefault="002067F6" w:rsidP="002067F6">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4314DB65" w14:textId="77777777" w:rsidR="002067F6" w:rsidRPr="002067F6" w:rsidRDefault="002067F6" w:rsidP="002067F6">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1231969F" w14:textId="77777777" w:rsidR="002067F6" w:rsidRPr="002067F6" w:rsidRDefault="002067F6" w:rsidP="002067F6">
      <w:pPr>
        <w:spacing w:line="312" w:lineRule="auto"/>
        <w:rPr>
          <w:rFonts w:eastAsia="Times New Roman" w:cs="Arial"/>
          <w:sz w:val="22"/>
          <w:lang w:eastAsia="sl-SI"/>
        </w:rPr>
      </w:pPr>
    </w:p>
    <w:p w14:paraId="136C1EF1" w14:textId="77777777" w:rsidR="002067F6" w:rsidRPr="002067F6" w:rsidRDefault="002067F6" w:rsidP="002067F6">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35EBBA79" w14:textId="77777777" w:rsidR="002067F6" w:rsidRPr="002067F6" w:rsidRDefault="002067F6" w:rsidP="002067F6">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2F5D9344" w14:textId="77777777" w:rsidR="002067F6" w:rsidRPr="002067F6" w:rsidRDefault="002067F6" w:rsidP="002067F6">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33E77357" w14:textId="77777777" w:rsidR="002067F6" w:rsidRPr="002067F6" w:rsidRDefault="002067F6" w:rsidP="002067F6">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5140B010" w14:textId="77777777" w:rsidR="002067F6" w:rsidRPr="002067F6" w:rsidRDefault="002067F6" w:rsidP="002067F6">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39AF3F63" w14:textId="77777777" w:rsidR="002067F6" w:rsidRPr="002067F6" w:rsidRDefault="002067F6" w:rsidP="002067F6">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131F902F" w14:textId="77777777" w:rsidR="002067F6" w:rsidRPr="002067F6" w:rsidRDefault="002067F6" w:rsidP="002067F6">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7EEF5927" w14:textId="77777777" w:rsidR="002067F6" w:rsidRPr="002067F6" w:rsidRDefault="002067F6" w:rsidP="00F053AA">
      <w:pPr>
        <w:rPr>
          <w:rFonts w:cs="Arial"/>
          <w:sz w:val="22"/>
        </w:rPr>
      </w:pPr>
    </w:p>
    <w:p w14:paraId="0DF22DB3" w14:textId="77777777" w:rsidR="002067F6" w:rsidRPr="002067F6" w:rsidRDefault="002067F6" w:rsidP="00F053AA">
      <w:pPr>
        <w:rPr>
          <w:rFonts w:cs="Arial"/>
          <w:sz w:val="22"/>
        </w:rPr>
      </w:pPr>
    </w:p>
    <w:p w14:paraId="2AE30553" w14:textId="77777777" w:rsidR="002067F6" w:rsidRPr="002067F6" w:rsidRDefault="002067F6" w:rsidP="00F053AA">
      <w:pPr>
        <w:rPr>
          <w:rFonts w:cs="Arial"/>
          <w:sz w:val="22"/>
        </w:rPr>
      </w:pPr>
    </w:p>
    <w:p w14:paraId="4FD557E6" w14:textId="77777777" w:rsidR="002067F6" w:rsidRDefault="002067F6" w:rsidP="00F053AA"/>
    <w:p w14:paraId="56B3CD34" w14:textId="77777777" w:rsidR="002067F6" w:rsidRDefault="002067F6" w:rsidP="00F053AA"/>
    <w:p w14:paraId="1FF63C84" w14:textId="77777777" w:rsidR="002067F6" w:rsidRPr="002067F6" w:rsidRDefault="002067F6" w:rsidP="002067F6">
      <w:pPr>
        <w:spacing w:line="0" w:lineRule="atLeast"/>
        <w:rPr>
          <w:rFonts w:cs="Arial"/>
          <w:sz w:val="22"/>
        </w:rPr>
      </w:pPr>
    </w:p>
    <w:p w14:paraId="447C6600" w14:textId="77777777" w:rsidR="002067F6" w:rsidRPr="002067F6" w:rsidRDefault="002067F6" w:rsidP="002067F6">
      <w:pPr>
        <w:spacing w:line="0" w:lineRule="atLeast"/>
        <w:rPr>
          <w:rFonts w:cs="Arial"/>
          <w:sz w:val="22"/>
        </w:rPr>
      </w:pPr>
    </w:p>
    <w:p w14:paraId="7361E3DD" w14:textId="77777777" w:rsidR="002067F6" w:rsidRPr="002067F6" w:rsidRDefault="002067F6" w:rsidP="002067F6">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2067F6" w:rsidRPr="002067F6" w14:paraId="202B0107" w14:textId="77777777">
        <w:trPr>
          <w:trHeight w:val="241"/>
        </w:trPr>
        <w:tc>
          <w:tcPr>
            <w:tcW w:w="3240" w:type="dxa"/>
          </w:tcPr>
          <w:p w14:paraId="0D6F9BA3" w14:textId="77777777" w:rsidR="002067F6" w:rsidRPr="002067F6" w:rsidRDefault="002067F6">
            <w:pPr>
              <w:spacing w:line="0" w:lineRule="atLeast"/>
              <w:rPr>
                <w:rFonts w:cs="Arial"/>
                <w:sz w:val="22"/>
                <w:lang w:eastAsia="ar-SA"/>
              </w:rPr>
            </w:pPr>
          </w:p>
          <w:p w14:paraId="0DB2638E" w14:textId="77777777" w:rsidR="002067F6" w:rsidRPr="002067F6" w:rsidRDefault="002067F6">
            <w:pPr>
              <w:spacing w:line="0" w:lineRule="atLeast"/>
              <w:rPr>
                <w:rFonts w:cs="Arial"/>
                <w:sz w:val="22"/>
              </w:rPr>
            </w:pPr>
          </w:p>
        </w:tc>
        <w:tc>
          <w:tcPr>
            <w:tcW w:w="1818" w:type="dxa"/>
          </w:tcPr>
          <w:p w14:paraId="0FA1FFED" w14:textId="77777777" w:rsidR="002067F6" w:rsidRPr="002067F6" w:rsidRDefault="002067F6">
            <w:pPr>
              <w:spacing w:line="0" w:lineRule="atLeast"/>
              <w:rPr>
                <w:rFonts w:cs="Arial"/>
                <w:sz w:val="22"/>
              </w:rPr>
            </w:pPr>
          </w:p>
        </w:tc>
        <w:tc>
          <w:tcPr>
            <w:tcW w:w="4324" w:type="dxa"/>
          </w:tcPr>
          <w:p w14:paraId="54E3E98F" w14:textId="77777777" w:rsidR="002067F6" w:rsidRPr="002067F6" w:rsidRDefault="002067F6">
            <w:pPr>
              <w:spacing w:line="0" w:lineRule="atLeast"/>
              <w:rPr>
                <w:rFonts w:cs="Arial"/>
                <w:sz w:val="22"/>
              </w:rPr>
            </w:pPr>
            <w:r w:rsidRPr="002067F6">
              <w:rPr>
                <w:rFonts w:cs="Arial"/>
                <w:sz w:val="22"/>
              </w:rPr>
              <w:t>Ime in priimek odgovorne osebe:</w:t>
            </w:r>
          </w:p>
          <w:p w14:paraId="4683F135" w14:textId="77777777" w:rsidR="002067F6" w:rsidRPr="002067F6" w:rsidRDefault="002067F6">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4EC96B6D" w14:textId="77777777" w:rsidR="002067F6" w:rsidRPr="002067F6" w:rsidRDefault="002067F6">
            <w:pPr>
              <w:spacing w:line="0" w:lineRule="atLeast"/>
              <w:rPr>
                <w:rFonts w:cs="Arial"/>
                <w:sz w:val="22"/>
              </w:rPr>
            </w:pPr>
          </w:p>
        </w:tc>
      </w:tr>
      <w:tr w:rsidR="002067F6" w:rsidRPr="002067F6" w14:paraId="19D39116" w14:textId="77777777">
        <w:trPr>
          <w:trHeight w:val="241"/>
        </w:trPr>
        <w:tc>
          <w:tcPr>
            <w:tcW w:w="3240" w:type="dxa"/>
          </w:tcPr>
          <w:p w14:paraId="2CD32783" w14:textId="77777777" w:rsidR="002067F6" w:rsidRPr="002067F6" w:rsidRDefault="002067F6">
            <w:pPr>
              <w:spacing w:line="0" w:lineRule="atLeast"/>
              <w:rPr>
                <w:rFonts w:cs="Arial"/>
                <w:sz w:val="22"/>
              </w:rPr>
            </w:pPr>
          </w:p>
        </w:tc>
        <w:tc>
          <w:tcPr>
            <w:tcW w:w="1818" w:type="dxa"/>
          </w:tcPr>
          <w:p w14:paraId="3B9F8862" w14:textId="77777777" w:rsidR="002067F6" w:rsidRPr="002067F6" w:rsidRDefault="002067F6">
            <w:pPr>
              <w:spacing w:line="0" w:lineRule="atLeast"/>
              <w:rPr>
                <w:rFonts w:cs="Arial"/>
                <w:sz w:val="22"/>
              </w:rPr>
            </w:pPr>
          </w:p>
        </w:tc>
        <w:tc>
          <w:tcPr>
            <w:tcW w:w="4324" w:type="dxa"/>
          </w:tcPr>
          <w:p w14:paraId="723FEF7D" w14:textId="77777777" w:rsidR="002067F6" w:rsidRPr="002067F6" w:rsidRDefault="002067F6">
            <w:pPr>
              <w:spacing w:line="0" w:lineRule="atLeast"/>
              <w:rPr>
                <w:rFonts w:cs="Arial"/>
                <w:sz w:val="22"/>
              </w:rPr>
            </w:pPr>
          </w:p>
        </w:tc>
      </w:tr>
      <w:tr w:rsidR="002067F6" w:rsidRPr="002067F6" w14:paraId="43D9C836" w14:textId="77777777">
        <w:trPr>
          <w:trHeight w:val="483"/>
        </w:trPr>
        <w:tc>
          <w:tcPr>
            <w:tcW w:w="3240" w:type="dxa"/>
            <w:hideMark/>
          </w:tcPr>
          <w:p w14:paraId="6471CA70" w14:textId="77777777" w:rsidR="002067F6" w:rsidRPr="002067F6" w:rsidRDefault="002067F6">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7C701588" w14:textId="77777777" w:rsidR="002067F6" w:rsidRPr="002067F6" w:rsidRDefault="002067F6">
            <w:pPr>
              <w:spacing w:line="0" w:lineRule="atLeast"/>
              <w:rPr>
                <w:rFonts w:cs="Arial"/>
                <w:sz w:val="22"/>
              </w:rPr>
            </w:pPr>
            <w:r w:rsidRPr="002067F6">
              <w:rPr>
                <w:rFonts w:cs="Arial"/>
                <w:sz w:val="22"/>
              </w:rPr>
              <w:t>Žig</w:t>
            </w:r>
          </w:p>
        </w:tc>
        <w:tc>
          <w:tcPr>
            <w:tcW w:w="4324" w:type="dxa"/>
            <w:hideMark/>
          </w:tcPr>
          <w:p w14:paraId="72F7035B" w14:textId="77777777" w:rsidR="002067F6" w:rsidRPr="002067F6" w:rsidRDefault="002067F6">
            <w:pPr>
              <w:spacing w:line="0" w:lineRule="atLeast"/>
              <w:rPr>
                <w:rFonts w:cs="Arial"/>
                <w:sz w:val="22"/>
              </w:rPr>
            </w:pPr>
            <w:r w:rsidRPr="002067F6">
              <w:rPr>
                <w:rFonts w:cs="Arial"/>
                <w:sz w:val="22"/>
              </w:rPr>
              <w:t>________________________</w:t>
            </w:r>
          </w:p>
          <w:p w14:paraId="0948AB21" w14:textId="77777777" w:rsidR="002067F6" w:rsidRPr="002067F6" w:rsidRDefault="002067F6">
            <w:pPr>
              <w:spacing w:line="0" w:lineRule="atLeast"/>
              <w:rPr>
                <w:rFonts w:cs="Arial"/>
                <w:sz w:val="22"/>
              </w:rPr>
            </w:pPr>
            <w:r w:rsidRPr="002067F6">
              <w:rPr>
                <w:rFonts w:cs="Arial"/>
                <w:sz w:val="22"/>
              </w:rPr>
              <w:t>Podpis odgovorne osebe</w:t>
            </w:r>
          </w:p>
        </w:tc>
      </w:tr>
    </w:tbl>
    <w:p w14:paraId="14E29470" w14:textId="77777777" w:rsidR="002067F6" w:rsidRPr="002067F6" w:rsidRDefault="002067F6" w:rsidP="002067F6">
      <w:pPr>
        <w:rPr>
          <w:rFonts w:cs="Arial"/>
          <w:sz w:val="22"/>
        </w:rPr>
      </w:pPr>
    </w:p>
    <w:p w14:paraId="536557D7" w14:textId="77777777" w:rsidR="002067F6" w:rsidRPr="002067F6" w:rsidRDefault="002067F6" w:rsidP="002067F6">
      <w:pPr>
        <w:rPr>
          <w:rFonts w:cs="Arial"/>
          <w:sz w:val="22"/>
        </w:rPr>
      </w:pPr>
    </w:p>
    <w:p w14:paraId="6B72241C" w14:textId="68444081" w:rsidR="002067F6" w:rsidRPr="002067F6" w:rsidRDefault="002067F6" w:rsidP="002067F6">
      <w:pPr>
        <w:keepNext/>
        <w:keepLines/>
        <w:spacing w:before="120"/>
        <w:jc w:val="center"/>
        <w:outlineLvl w:val="2"/>
        <w:rPr>
          <w:rFonts w:cs="Arial"/>
          <w:b/>
          <w:bCs/>
          <w:kern w:val="28"/>
          <w:sz w:val="22"/>
          <w:lang w:eastAsia="sl-SI"/>
        </w:rPr>
      </w:pPr>
      <w:bookmarkStart w:id="223" w:name="_Toc204945850"/>
      <w:r w:rsidRPr="3DF3F329">
        <w:rPr>
          <w:rFonts w:cs="Arial"/>
          <w:b/>
          <w:bCs/>
          <w:kern w:val="28"/>
          <w:sz w:val="22"/>
          <w:lang w:eastAsia="sl-SI"/>
        </w:rPr>
        <w:t>IZJAVA O LASTNIŠKI STRUKTURI GOSPODARSKEGA SUBJEKTA</w:t>
      </w:r>
      <w:r>
        <w:rPr>
          <w:rStyle w:val="Sprotnaopomba-sklic"/>
          <w:rFonts w:cs="Arial"/>
          <w:b/>
          <w:bCs/>
          <w:kern w:val="28"/>
          <w:lang w:eastAsia="sl-SI"/>
        </w:rPr>
        <w:footnoteReference w:id="13"/>
      </w:r>
      <w:bookmarkEnd w:id="223"/>
    </w:p>
    <w:p w14:paraId="14E0397D" w14:textId="77777777" w:rsidR="002067F6" w:rsidRPr="002067F6" w:rsidRDefault="002067F6" w:rsidP="002067F6">
      <w:pPr>
        <w:rPr>
          <w:rFonts w:cs="Arial"/>
          <w:sz w:val="22"/>
        </w:rPr>
      </w:pPr>
    </w:p>
    <w:p w14:paraId="790A38DD" w14:textId="77777777" w:rsidR="002067F6" w:rsidRPr="002067F6" w:rsidRDefault="002067F6" w:rsidP="002067F6">
      <w:pPr>
        <w:rPr>
          <w:rFonts w:cs="Arial"/>
          <w:sz w:val="22"/>
        </w:rPr>
      </w:pPr>
      <w:r w:rsidRPr="002067F6">
        <w:rPr>
          <w:rFonts w:cs="Arial"/>
          <w:sz w:val="22"/>
        </w:rPr>
        <w:t xml:space="preserve">Neposredna in posredna udeležba v lastništvu ponudnika (oz. glavnega partnerja v skupni ponudbi) ali s ponudnikom povezane družbe (6. odstavek 14. člena Zakona o integriteti in preprečevanju korupcije-dalje: </w:t>
      </w:r>
      <w:proofErr w:type="spellStart"/>
      <w:r w:rsidRPr="002067F6">
        <w:rPr>
          <w:rFonts w:cs="Arial"/>
          <w:sz w:val="22"/>
        </w:rPr>
        <w:t>ZintPK</w:t>
      </w:r>
      <w:proofErr w:type="spellEnd"/>
      <w:r w:rsidRPr="002067F6">
        <w:rPr>
          <w:rFonts w:cs="Arial"/>
          <w:sz w:val="22"/>
        </w:rPr>
        <w:t>):</w:t>
      </w:r>
    </w:p>
    <w:p w14:paraId="183468EE" w14:textId="77777777" w:rsidR="002067F6" w:rsidRPr="002067F6" w:rsidRDefault="002067F6" w:rsidP="002067F6">
      <w:pPr>
        <w:rPr>
          <w:rFonts w:cs="Arial"/>
          <w:sz w:val="22"/>
        </w:rPr>
      </w:pPr>
    </w:p>
    <w:p w14:paraId="2DAA22A4" w14:textId="77777777" w:rsidR="002067F6" w:rsidRPr="002067F6" w:rsidRDefault="002067F6" w:rsidP="002067F6">
      <w:pPr>
        <w:rPr>
          <w:rFonts w:cs="Arial"/>
          <w:sz w:val="22"/>
        </w:rPr>
      </w:pPr>
    </w:p>
    <w:p w14:paraId="72FFBF8C" w14:textId="77777777" w:rsidR="002067F6" w:rsidRPr="002067F6" w:rsidRDefault="002067F6" w:rsidP="002067F6">
      <w:pPr>
        <w:rPr>
          <w:rFonts w:cs="Arial"/>
          <w:sz w:val="22"/>
        </w:rPr>
      </w:pPr>
      <w:bookmarkStart w:id="224" w:name="_Toc391901449"/>
      <w:r w:rsidRPr="002067F6">
        <w:rPr>
          <w:rFonts w:cs="Arial"/>
          <w:sz w:val="22"/>
        </w:rPr>
        <w:t>Udeležba fizičnih oseb</w:t>
      </w:r>
      <w:bookmarkEnd w:id="22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041"/>
        <w:gridCol w:w="2185"/>
      </w:tblGrid>
      <w:tr w:rsidR="002067F6" w:rsidRPr="002067F6" w14:paraId="31AF062A" w14:textId="77777777" w:rsidTr="002067F6">
        <w:tc>
          <w:tcPr>
            <w:tcW w:w="3216" w:type="dxa"/>
            <w:tcBorders>
              <w:top w:val="single" w:sz="4" w:space="0" w:color="auto"/>
              <w:left w:val="single" w:sz="4" w:space="0" w:color="auto"/>
              <w:bottom w:val="single" w:sz="4" w:space="0" w:color="auto"/>
              <w:right w:val="single" w:sz="4" w:space="0" w:color="auto"/>
            </w:tcBorders>
            <w:hideMark/>
          </w:tcPr>
          <w:p w14:paraId="5864531F" w14:textId="77777777" w:rsidR="002067F6" w:rsidRPr="002067F6" w:rsidRDefault="002067F6" w:rsidP="002067F6">
            <w:pPr>
              <w:rPr>
                <w:rFonts w:cs="Arial"/>
                <w:sz w:val="22"/>
              </w:rPr>
            </w:pPr>
            <w:bookmarkStart w:id="225" w:name="_Toc391901450"/>
            <w:r w:rsidRPr="002067F6">
              <w:rPr>
                <w:rFonts w:cs="Arial"/>
                <w:sz w:val="22"/>
              </w:rPr>
              <w:t>ime in priimek</w:t>
            </w:r>
            <w:bookmarkEnd w:id="225"/>
            <w:r w:rsidRPr="002067F6">
              <w:rPr>
                <w:rFonts w:cs="Arial"/>
                <w:sz w:val="22"/>
              </w:rPr>
              <w:t xml:space="preserve"> </w:t>
            </w:r>
          </w:p>
        </w:tc>
        <w:tc>
          <w:tcPr>
            <w:tcW w:w="3118" w:type="dxa"/>
            <w:tcBorders>
              <w:top w:val="single" w:sz="4" w:space="0" w:color="auto"/>
              <w:left w:val="single" w:sz="4" w:space="0" w:color="auto"/>
              <w:bottom w:val="single" w:sz="4" w:space="0" w:color="auto"/>
              <w:right w:val="single" w:sz="4" w:space="0" w:color="auto"/>
            </w:tcBorders>
          </w:tcPr>
          <w:p w14:paraId="1BD5B072" w14:textId="77777777" w:rsidR="002067F6" w:rsidRPr="002067F6" w:rsidRDefault="002067F6" w:rsidP="002067F6">
            <w:pPr>
              <w:rPr>
                <w:rFonts w:cs="Arial"/>
                <w:sz w:val="22"/>
              </w:rPr>
            </w:pPr>
            <w:bookmarkStart w:id="226" w:name="_Toc391901451"/>
            <w:r w:rsidRPr="002067F6">
              <w:rPr>
                <w:rFonts w:cs="Arial"/>
                <w:sz w:val="22"/>
              </w:rPr>
              <w:t>naslov prebivališča</w:t>
            </w:r>
            <w:bookmarkEnd w:id="226"/>
            <w:r w:rsidRPr="002067F6">
              <w:rPr>
                <w:rFonts w:cs="Arial"/>
                <w:sz w:val="22"/>
              </w:rPr>
              <w:t xml:space="preserve"> </w:t>
            </w:r>
          </w:p>
          <w:p w14:paraId="6FDEB345" w14:textId="77777777" w:rsidR="002067F6" w:rsidRPr="002067F6" w:rsidRDefault="002067F6" w:rsidP="002067F6">
            <w:pPr>
              <w:rPr>
                <w:rFonts w:cs="Arial"/>
                <w:sz w:val="22"/>
              </w:rPr>
            </w:pPr>
          </w:p>
        </w:tc>
        <w:tc>
          <w:tcPr>
            <w:tcW w:w="2234" w:type="dxa"/>
            <w:tcBorders>
              <w:top w:val="single" w:sz="4" w:space="0" w:color="auto"/>
              <w:left w:val="single" w:sz="4" w:space="0" w:color="auto"/>
              <w:bottom w:val="single" w:sz="4" w:space="0" w:color="auto"/>
              <w:right w:val="single" w:sz="4" w:space="0" w:color="auto"/>
            </w:tcBorders>
            <w:hideMark/>
          </w:tcPr>
          <w:p w14:paraId="4D903E33" w14:textId="77777777" w:rsidR="002067F6" w:rsidRPr="002067F6" w:rsidRDefault="002067F6" w:rsidP="002067F6">
            <w:pPr>
              <w:rPr>
                <w:rFonts w:cs="Arial"/>
                <w:sz w:val="22"/>
              </w:rPr>
            </w:pPr>
            <w:bookmarkStart w:id="227" w:name="_Toc391901452"/>
            <w:r w:rsidRPr="002067F6">
              <w:rPr>
                <w:rFonts w:cs="Arial"/>
                <w:sz w:val="22"/>
              </w:rPr>
              <w:t>delež lastništva</w:t>
            </w:r>
            <w:bookmarkEnd w:id="227"/>
            <w:r w:rsidRPr="002067F6">
              <w:rPr>
                <w:rFonts w:cs="Arial"/>
                <w:sz w:val="22"/>
              </w:rPr>
              <w:t xml:space="preserve"> </w:t>
            </w:r>
          </w:p>
        </w:tc>
      </w:tr>
      <w:tr w:rsidR="002067F6" w:rsidRPr="002067F6" w14:paraId="44CCE24C" w14:textId="77777777" w:rsidTr="002067F6">
        <w:tc>
          <w:tcPr>
            <w:tcW w:w="3216" w:type="dxa"/>
            <w:tcBorders>
              <w:top w:val="single" w:sz="4" w:space="0" w:color="auto"/>
              <w:left w:val="single" w:sz="4" w:space="0" w:color="auto"/>
              <w:bottom w:val="single" w:sz="4" w:space="0" w:color="auto"/>
              <w:right w:val="single" w:sz="4" w:space="0" w:color="auto"/>
            </w:tcBorders>
          </w:tcPr>
          <w:p w14:paraId="228C58B8" w14:textId="77777777" w:rsidR="002067F6" w:rsidRPr="002067F6" w:rsidRDefault="002067F6" w:rsidP="002067F6">
            <w:pPr>
              <w:rPr>
                <w:rFonts w:cs="Arial"/>
                <w:sz w:val="22"/>
              </w:rPr>
            </w:pPr>
          </w:p>
        </w:tc>
        <w:tc>
          <w:tcPr>
            <w:tcW w:w="3118" w:type="dxa"/>
            <w:tcBorders>
              <w:top w:val="single" w:sz="4" w:space="0" w:color="auto"/>
              <w:left w:val="single" w:sz="4" w:space="0" w:color="auto"/>
              <w:bottom w:val="single" w:sz="4" w:space="0" w:color="auto"/>
              <w:right w:val="single" w:sz="4" w:space="0" w:color="auto"/>
            </w:tcBorders>
          </w:tcPr>
          <w:p w14:paraId="7D344E0D" w14:textId="77777777" w:rsidR="002067F6" w:rsidRPr="002067F6" w:rsidRDefault="002067F6" w:rsidP="002067F6">
            <w:pPr>
              <w:rPr>
                <w:rFonts w:cs="Arial"/>
                <w:sz w:val="22"/>
              </w:rPr>
            </w:pPr>
          </w:p>
        </w:tc>
        <w:tc>
          <w:tcPr>
            <w:tcW w:w="2234" w:type="dxa"/>
            <w:tcBorders>
              <w:top w:val="single" w:sz="4" w:space="0" w:color="auto"/>
              <w:left w:val="single" w:sz="4" w:space="0" w:color="auto"/>
              <w:bottom w:val="single" w:sz="4" w:space="0" w:color="auto"/>
              <w:right w:val="single" w:sz="4" w:space="0" w:color="auto"/>
            </w:tcBorders>
          </w:tcPr>
          <w:p w14:paraId="5AA3464D" w14:textId="77777777" w:rsidR="002067F6" w:rsidRPr="002067F6" w:rsidRDefault="002067F6" w:rsidP="002067F6">
            <w:pPr>
              <w:rPr>
                <w:rFonts w:cs="Arial"/>
                <w:sz w:val="22"/>
              </w:rPr>
            </w:pPr>
          </w:p>
        </w:tc>
      </w:tr>
      <w:tr w:rsidR="002067F6" w:rsidRPr="002067F6" w14:paraId="082F75C5" w14:textId="77777777" w:rsidTr="002067F6">
        <w:tc>
          <w:tcPr>
            <w:tcW w:w="3216" w:type="dxa"/>
            <w:tcBorders>
              <w:top w:val="single" w:sz="4" w:space="0" w:color="auto"/>
              <w:left w:val="single" w:sz="4" w:space="0" w:color="auto"/>
              <w:bottom w:val="single" w:sz="4" w:space="0" w:color="auto"/>
              <w:right w:val="single" w:sz="4" w:space="0" w:color="auto"/>
            </w:tcBorders>
          </w:tcPr>
          <w:p w14:paraId="03124DC9" w14:textId="77777777" w:rsidR="002067F6" w:rsidRPr="002067F6" w:rsidRDefault="002067F6" w:rsidP="002067F6">
            <w:pPr>
              <w:rPr>
                <w:rFonts w:cs="Arial"/>
                <w:sz w:val="22"/>
              </w:rPr>
            </w:pPr>
          </w:p>
        </w:tc>
        <w:tc>
          <w:tcPr>
            <w:tcW w:w="3118" w:type="dxa"/>
            <w:tcBorders>
              <w:top w:val="single" w:sz="4" w:space="0" w:color="auto"/>
              <w:left w:val="single" w:sz="4" w:space="0" w:color="auto"/>
              <w:bottom w:val="single" w:sz="4" w:space="0" w:color="auto"/>
              <w:right w:val="single" w:sz="4" w:space="0" w:color="auto"/>
            </w:tcBorders>
          </w:tcPr>
          <w:p w14:paraId="703ED921" w14:textId="77777777" w:rsidR="002067F6" w:rsidRPr="002067F6" w:rsidRDefault="002067F6" w:rsidP="002067F6">
            <w:pPr>
              <w:rPr>
                <w:rFonts w:cs="Arial"/>
                <w:sz w:val="22"/>
              </w:rPr>
            </w:pPr>
          </w:p>
        </w:tc>
        <w:tc>
          <w:tcPr>
            <w:tcW w:w="2234" w:type="dxa"/>
            <w:tcBorders>
              <w:top w:val="single" w:sz="4" w:space="0" w:color="auto"/>
              <w:left w:val="single" w:sz="4" w:space="0" w:color="auto"/>
              <w:bottom w:val="single" w:sz="4" w:space="0" w:color="auto"/>
              <w:right w:val="single" w:sz="4" w:space="0" w:color="auto"/>
            </w:tcBorders>
          </w:tcPr>
          <w:p w14:paraId="361CC146" w14:textId="77777777" w:rsidR="002067F6" w:rsidRPr="002067F6" w:rsidRDefault="002067F6" w:rsidP="002067F6">
            <w:pPr>
              <w:rPr>
                <w:rFonts w:cs="Arial"/>
                <w:sz w:val="22"/>
              </w:rPr>
            </w:pPr>
          </w:p>
        </w:tc>
      </w:tr>
      <w:tr w:rsidR="002067F6" w:rsidRPr="002067F6" w14:paraId="0E8AD16A" w14:textId="77777777" w:rsidTr="002067F6">
        <w:tc>
          <w:tcPr>
            <w:tcW w:w="3216" w:type="dxa"/>
            <w:tcBorders>
              <w:top w:val="single" w:sz="4" w:space="0" w:color="auto"/>
              <w:left w:val="single" w:sz="4" w:space="0" w:color="auto"/>
              <w:bottom w:val="single" w:sz="4" w:space="0" w:color="auto"/>
              <w:right w:val="single" w:sz="4" w:space="0" w:color="auto"/>
            </w:tcBorders>
          </w:tcPr>
          <w:p w14:paraId="1FC5CA27" w14:textId="77777777" w:rsidR="002067F6" w:rsidRPr="002067F6" w:rsidRDefault="002067F6" w:rsidP="002067F6">
            <w:pPr>
              <w:rPr>
                <w:rFonts w:cs="Arial"/>
                <w:sz w:val="22"/>
              </w:rPr>
            </w:pPr>
          </w:p>
        </w:tc>
        <w:tc>
          <w:tcPr>
            <w:tcW w:w="3118" w:type="dxa"/>
            <w:tcBorders>
              <w:top w:val="single" w:sz="4" w:space="0" w:color="auto"/>
              <w:left w:val="single" w:sz="4" w:space="0" w:color="auto"/>
              <w:bottom w:val="single" w:sz="4" w:space="0" w:color="auto"/>
              <w:right w:val="single" w:sz="4" w:space="0" w:color="auto"/>
            </w:tcBorders>
          </w:tcPr>
          <w:p w14:paraId="01E90DDE" w14:textId="77777777" w:rsidR="002067F6" w:rsidRPr="002067F6" w:rsidRDefault="002067F6" w:rsidP="002067F6">
            <w:pPr>
              <w:rPr>
                <w:rFonts w:cs="Arial"/>
                <w:sz w:val="22"/>
              </w:rPr>
            </w:pPr>
          </w:p>
        </w:tc>
        <w:tc>
          <w:tcPr>
            <w:tcW w:w="2234" w:type="dxa"/>
            <w:tcBorders>
              <w:top w:val="single" w:sz="4" w:space="0" w:color="auto"/>
              <w:left w:val="single" w:sz="4" w:space="0" w:color="auto"/>
              <w:bottom w:val="single" w:sz="4" w:space="0" w:color="auto"/>
              <w:right w:val="single" w:sz="4" w:space="0" w:color="auto"/>
            </w:tcBorders>
          </w:tcPr>
          <w:p w14:paraId="64C5AD00" w14:textId="77777777" w:rsidR="002067F6" w:rsidRPr="002067F6" w:rsidRDefault="002067F6" w:rsidP="002067F6">
            <w:pPr>
              <w:rPr>
                <w:rFonts w:cs="Arial"/>
                <w:sz w:val="22"/>
              </w:rPr>
            </w:pPr>
          </w:p>
        </w:tc>
      </w:tr>
    </w:tbl>
    <w:p w14:paraId="7E909603" w14:textId="77777777" w:rsidR="002067F6" w:rsidRPr="002067F6" w:rsidRDefault="002067F6" w:rsidP="002067F6">
      <w:pPr>
        <w:rPr>
          <w:rFonts w:cs="Arial"/>
          <w:sz w:val="22"/>
        </w:rPr>
      </w:pPr>
    </w:p>
    <w:p w14:paraId="0BD7EE60" w14:textId="77777777" w:rsidR="002067F6" w:rsidRPr="002067F6" w:rsidRDefault="002067F6" w:rsidP="002067F6">
      <w:pPr>
        <w:rPr>
          <w:rFonts w:cs="Arial"/>
          <w:sz w:val="22"/>
        </w:rPr>
      </w:pPr>
      <w:bookmarkStart w:id="228" w:name="_Toc391901453"/>
      <w:r w:rsidRPr="002067F6">
        <w:rPr>
          <w:rFonts w:cs="Arial"/>
          <w:sz w:val="22"/>
        </w:rPr>
        <w:t>Udeležba pravnih oseb</w:t>
      </w:r>
      <w:bookmarkEnd w:id="228"/>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893"/>
        <w:gridCol w:w="1247"/>
        <w:gridCol w:w="1275"/>
        <w:gridCol w:w="2324"/>
      </w:tblGrid>
      <w:tr w:rsidR="002067F6" w:rsidRPr="002067F6" w14:paraId="6A9BC896" w14:textId="77777777" w:rsidTr="002067F6">
        <w:tc>
          <w:tcPr>
            <w:tcW w:w="1668" w:type="dxa"/>
            <w:tcBorders>
              <w:top w:val="single" w:sz="4" w:space="0" w:color="auto"/>
              <w:left w:val="single" w:sz="4" w:space="0" w:color="auto"/>
              <w:bottom w:val="single" w:sz="4" w:space="0" w:color="auto"/>
              <w:right w:val="single" w:sz="4" w:space="0" w:color="auto"/>
            </w:tcBorders>
          </w:tcPr>
          <w:p w14:paraId="75E080F5" w14:textId="77777777" w:rsidR="002067F6" w:rsidRPr="002067F6" w:rsidRDefault="002067F6" w:rsidP="002067F6">
            <w:pPr>
              <w:rPr>
                <w:rFonts w:cs="Arial"/>
                <w:sz w:val="22"/>
              </w:rPr>
            </w:pPr>
            <w:bookmarkStart w:id="229" w:name="_Toc391901454"/>
            <w:r w:rsidRPr="002067F6">
              <w:rPr>
                <w:rFonts w:cs="Arial"/>
                <w:sz w:val="22"/>
              </w:rPr>
              <w:t>firma</w:t>
            </w:r>
            <w:bookmarkEnd w:id="229"/>
            <w:r w:rsidRPr="002067F6">
              <w:rPr>
                <w:rFonts w:cs="Arial"/>
                <w:sz w:val="22"/>
              </w:rPr>
              <w:t xml:space="preserve"> </w:t>
            </w:r>
          </w:p>
          <w:p w14:paraId="40C03E06" w14:textId="77777777" w:rsidR="002067F6" w:rsidRPr="002067F6" w:rsidRDefault="002067F6" w:rsidP="002067F6">
            <w:pPr>
              <w:rPr>
                <w:rFonts w:cs="Arial"/>
                <w:sz w:val="22"/>
              </w:rPr>
            </w:pPr>
          </w:p>
        </w:tc>
        <w:tc>
          <w:tcPr>
            <w:tcW w:w="1973" w:type="dxa"/>
            <w:tcBorders>
              <w:top w:val="single" w:sz="4" w:space="0" w:color="auto"/>
              <w:left w:val="single" w:sz="4" w:space="0" w:color="auto"/>
              <w:bottom w:val="single" w:sz="4" w:space="0" w:color="auto"/>
              <w:right w:val="single" w:sz="4" w:space="0" w:color="auto"/>
            </w:tcBorders>
            <w:hideMark/>
          </w:tcPr>
          <w:p w14:paraId="2A18524F" w14:textId="77777777" w:rsidR="002067F6" w:rsidRPr="002067F6" w:rsidRDefault="002067F6" w:rsidP="002067F6">
            <w:pPr>
              <w:rPr>
                <w:rFonts w:cs="Arial"/>
                <w:sz w:val="22"/>
              </w:rPr>
            </w:pPr>
            <w:bookmarkStart w:id="230" w:name="_Toc391901455"/>
            <w:r w:rsidRPr="002067F6">
              <w:rPr>
                <w:rFonts w:cs="Arial"/>
                <w:sz w:val="22"/>
              </w:rPr>
              <w:t>sedež</w:t>
            </w:r>
            <w:bookmarkEnd w:id="230"/>
            <w:r w:rsidRPr="002067F6">
              <w:rPr>
                <w:rFonts w:cs="Arial"/>
                <w:sz w:val="22"/>
              </w:rPr>
              <w:t xml:space="preserve"> </w:t>
            </w:r>
          </w:p>
        </w:tc>
        <w:tc>
          <w:tcPr>
            <w:tcW w:w="1266" w:type="dxa"/>
            <w:tcBorders>
              <w:top w:val="single" w:sz="4" w:space="0" w:color="auto"/>
              <w:left w:val="single" w:sz="4" w:space="0" w:color="auto"/>
              <w:bottom w:val="single" w:sz="4" w:space="0" w:color="auto"/>
              <w:right w:val="single" w:sz="4" w:space="0" w:color="auto"/>
            </w:tcBorders>
            <w:hideMark/>
          </w:tcPr>
          <w:p w14:paraId="021A6A48" w14:textId="77777777" w:rsidR="002067F6" w:rsidRPr="002067F6" w:rsidRDefault="002067F6" w:rsidP="002067F6">
            <w:pPr>
              <w:rPr>
                <w:rFonts w:cs="Arial"/>
                <w:sz w:val="22"/>
              </w:rPr>
            </w:pPr>
            <w:bookmarkStart w:id="231" w:name="_Toc391901456"/>
            <w:r w:rsidRPr="002067F6">
              <w:rPr>
                <w:rFonts w:cs="Arial"/>
                <w:sz w:val="22"/>
              </w:rPr>
              <w:t>matična št.</w:t>
            </w:r>
            <w:bookmarkEnd w:id="231"/>
            <w:r w:rsidRPr="002067F6">
              <w:rPr>
                <w:rFonts w:cs="Arial"/>
                <w:sz w:val="22"/>
              </w:rPr>
              <w:t xml:space="preserve"> </w:t>
            </w:r>
          </w:p>
        </w:tc>
        <w:tc>
          <w:tcPr>
            <w:tcW w:w="1285" w:type="dxa"/>
            <w:tcBorders>
              <w:top w:val="single" w:sz="4" w:space="0" w:color="auto"/>
              <w:left w:val="single" w:sz="4" w:space="0" w:color="auto"/>
              <w:bottom w:val="single" w:sz="4" w:space="0" w:color="auto"/>
              <w:right w:val="single" w:sz="4" w:space="0" w:color="auto"/>
            </w:tcBorders>
          </w:tcPr>
          <w:p w14:paraId="4A6C0DDE" w14:textId="77777777" w:rsidR="002067F6" w:rsidRPr="002067F6" w:rsidRDefault="002067F6" w:rsidP="002067F6">
            <w:pPr>
              <w:rPr>
                <w:rFonts w:cs="Arial"/>
                <w:sz w:val="22"/>
              </w:rPr>
            </w:pPr>
            <w:bookmarkStart w:id="232" w:name="_Toc391901457"/>
            <w:r w:rsidRPr="002067F6">
              <w:rPr>
                <w:rFonts w:cs="Arial"/>
                <w:sz w:val="22"/>
              </w:rPr>
              <w:t>delež lastništva</w:t>
            </w:r>
            <w:bookmarkEnd w:id="232"/>
            <w:r w:rsidRPr="002067F6">
              <w:rPr>
                <w:rFonts w:cs="Arial"/>
                <w:sz w:val="22"/>
              </w:rPr>
              <w:t xml:space="preserve"> </w:t>
            </w:r>
          </w:p>
          <w:p w14:paraId="2E5CE2F5" w14:textId="77777777" w:rsidR="002067F6" w:rsidRPr="002067F6" w:rsidRDefault="002067F6" w:rsidP="002067F6">
            <w:pPr>
              <w:rPr>
                <w:rFonts w:cs="Arial"/>
                <w:sz w:val="22"/>
              </w:rPr>
            </w:pPr>
          </w:p>
        </w:tc>
        <w:tc>
          <w:tcPr>
            <w:tcW w:w="2376" w:type="dxa"/>
            <w:tcBorders>
              <w:top w:val="single" w:sz="4" w:space="0" w:color="auto"/>
              <w:left w:val="single" w:sz="4" w:space="0" w:color="auto"/>
              <w:bottom w:val="single" w:sz="4" w:space="0" w:color="auto"/>
              <w:right w:val="single" w:sz="4" w:space="0" w:color="auto"/>
            </w:tcBorders>
            <w:hideMark/>
          </w:tcPr>
          <w:p w14:paraId="3C7B8B4C" w14:textId="77777777" w:rsidR="002067F6" w:rsidRPr="002067F6" w:rsidRDefault="002067F6" w:rsidP="002067F6">
            <w:pPr>
              <w:rPr>
                <w:rFonts w:cs="Arial"/>
                <w:sz w:val="22"/>
              </w:rPr>
            </w:pPr>
            <w:bookmarkStart w:id="233" w:name="_Toc391901458"/>
            <w:r w:rsidRPr="002067F6">
              <w:rPr>
                <w:rFonts w:cs="Arial"/>
                <w:sz w:val="22"/>
              </w:rPr>
              <w:t>lastniki poslovnih deležev/delnic družbe</w:t>
            </w:r>
            <w:bookmarkEnd w:id="233"/>
            <w:r w:rsidRPr="002067F6">
              <w:rPr>
                <w:rFonts w:cs="Arial"/>
                <w:sz w:val="22"/>
              </w:rPr>
              <w:t xml:space="preserve"> </w:t>
            </w:r>
          </w:p>
        </w:tc>
      </w:tr>
      <w:tr w:rsidR="002067F6" w:rsidRPr="002067F6" w14:paraId="1052C8B4" w14:textId="77777777" w:rsidTr="002067F6">
        <w:tc>
          <w:tcPr>
            <w:tcW w:w="1668" w:type="dxa"/>
            <w:tcBorders>
              <w:top w:val="single" w:sz="4" w:space="0" w:color="auto"/>
              <w:left w:val="single" w:sz="4" w:space="0" w:color="auto"/>
              <w:bottom w:val="single" w:sz="4" w:space="0" w:color="auto"/>
              <w:right w:val="single" w:sz="4" w:space="0" w:color="auto"/>
            </w:tcBorders>
          </w:tcPr>
          <w:p w14:paraId="756B047F" w14:textId="77777777" w:rsidR="002067F6" w:rsidRPr="002067F6" w:rsidRDefault="002067F6" w:rsidP="002067F6">
            <w:pPr>
              <w:rPr>
                <w:rFonts w:cs="Arial"/>
                <w:sz w:val="22"/>
              </w:rPr>
            </w:pPr>
          </w:p>
        </w:tc>
        <w:tc>
          <w:tcPr>
            <w:tcW w:w="1973" w:type="dxa"/>
            <w:tcBorders>
              <w:top w:val="single" w:sz="4" w:space="0" w:color="auto"/>
              <w:left w:val="single" w:sz="4" w:space="0" w:color="auto"/>
              <w:bottom w:val="single" w:sz="4" w:space="0" w:color="auto"/>
              <w:right w:val="single" w:sz="4" w:space="0" w:color="auto"/>
            </w:tcBorders>
          </w:tcPr>
          <w:p w14:paraId="25986C75" w14:textId="77777777" w:rsidR="002067F6" w:rsidRPr="002067F6" w:rsidRDefault="002067F6" w:rsidP="002067F6">
            <w:pPr>
              <w:rPr>
                <w:rFonts w:cs="Arial"/>
                <w:sz w:val="22"/>
              </w:rPr>
            </w:pPr>
          </w:p>
        </w:tc>
        <w:tc>
          <w:tcPr>
            <w:tcW w:w="1266" w:type="dxa"/>
            <w:tcBorders>
              <w:top w:val="single" w:sz="4" w:space="0" w:color="auto"/>
              <w:left w:val="single" w:sz="4" w:space="0" w:color="auto"/>
              <w:bottom w:val="single" w:sz="4" w:space="0" w:color="auto"/>
              <w:right w:val="single" w:sz="4" w:space="0" w:color="auto"/>
            </w:tcBorders>
          </w:tcPr>
          <w:p w14:paraId="638582C4" w14:textId="77777777" w:rsidR="002067F6" w:rsidRPr="002067F6" w:rsidRDefault="002067F6" w:rsidP="002067F6">
            <w:pPr>
              <w:rPr>
                <w:rFonts w:cs="Arial"/>
                <w:sz w:val="22"/>
              </w:rPr>
            </w:pPr>
          </w:p>
        </w:tc>
        <w:tc>
          <w:tcPr>
            <w:tcW w:w="1285" w:type="dxa"/>
            <w:tcBorders>
              <w:top w:val="single" w:sz="4" w:space="0" w:color="auto"/>
              <w:left w:val="single" w:sz="4" w:space="0" w:color="auto"/>
              <w:bottom w:val="single" w:sz="4" w:space="0" w:color="auto"/>
              <w:right w:val="single" w:sz="4" w:space="0" w:color="auto"/>
            </w:tcBorders>
          </w:tcPr>
          <w:p w14:paraId="13F6973C" w14:textId="77777777" w:rsidR="002067F6" w:rsidRPr="002067F6" w:rsidRDefault="002067F6" w:rsidP="002067F6">
            <w:pPr>
              <w:rPr>
                <w:rFonts w:cs="Arial"/>
                <w:sz w:val="22"/>
              </w:rPr>
            </w:pPr>
          </w:p>
        </w:tc>
        <w:tc>
          <w:tcPr>
            <w:tcW w:w="2376" w:type="dxa"/>
            <w:tcBorders>
              <w:top w:val="single" w:sz="4" w:space="0" w:color="auto"/>
              <w:left w:val="single" w:sz="4" w:space="0" w:color="auto"/>
              <w:bottom w:val="single" w:sz="4" w:space="0" w:color="auto"/>
              <w:right w:val="single" w:sz="4" w:space="0" w:color="auto"/>
            </w:tcBorders>
          </w:tcPr>
          <w:p w14:paraId="7614A033" w14:textId="77777777" w:rsidR="002067F6" w:rsidRPr="002067F6" w:rsidRDefault="002067F6" w:rsidP="002067F6">
            <w:pPr>
              <w:rPr>
                <w:rFonts w:cs="Arial"/>
                <w:sz w:val="22"/>
              </w:rPr>
            </w:pPr>
          </w:p>
        </w:tc>
      </w:tr>
      <w:tr w:rsidR="002067F6" w:rsidRPr="002067F6" w14:paraId="3832F6B2" w14:textId="77777777" w:rsidTr="002067F6">
        <w:tc>
          <w:tcPr>
            <w:tcW w:w="1668" w:type="dxa"/>
            <w:tcBorders>
              <w:top w:val="single" w:sz="4" w:space="0" w:color="auto"/>
              <w:left w:val="single" w:sz="4" w:space="0" w:color="auto"/>
              <w:bottom w:val="single" w:sz="4" w:space="0" w:color="auto"/>
              <w:right w:val="single" w:sz="4" w:space="0" w:color="auto"/>
            </w:tcBorders>
          </w:tcPr>
          <w:p w14:paraId="52EA64C0" w14:textId="77777777" w:rsidR="002067F6" w:rsidRPr="002067F6" w:rsidRDefault="002067F6" w:rsidP="002067F6">
            <w:pPr>
              <w:rPr>
                <w:rFonts w:cs="Arial"/>
                <w:sz w:val="22"/>
              </w:rPr>
            </w:pPr>
          </w:p>
        </w:tc>
        <w:tc>
          <w:tcPr>
            <w:tcW w:w="1973" w:type="dxa"/>
            <w:tcBorders>
              <w:top w:val="single" w:sz="4" w:space="0" w:color="auto"/>
              <w:left w:val="single" w:sz="4" w:space="0" w:color="auto"/>
              <w:bottom w:val="single" w:sz="4" w:space="0" w:color="auto"/>
              <w:right w:val="single" w:sz="4" w:space="0" w:color="auto"/>
            </w:tcBorders>
          </w:tcPr>
          <w:p w14:paraId="0527FEE8" w14:textId="77777777" w:rsidR="002067F6" w:rsidRPr="002067F6" w:rsidRDefault="002067F6" w:rsidP="002067F6">
            <w:pPr>
              <w:rPr>
                <w:rFonts w:cs="Arial"/>
                <w:sz w:val="22"/>
              </w:rPr>
            </w:pPr>
          </w:p>
        </w:tc>
        <w:tc>
          <w:tcPr>
            <w:tcW w:w="1266" w:type="dxa"/>
            <w:tcBorders>
              <w:top w:val="single" w:sz="4" w:space="0" w:color="auto"/>
              <w:left w:val="single" w:sz="4" w:space="0" w:color="auto"/>
              <w:bottom w:val="single" w:sz="4" w:space="0" w:color="auto"/>
              <w:right w:val="single" w:sz="4" w:space="0" w:color="auto"/>
            </w:tcBorders>
          </w:tcPr>
          <w:p w14:paraId="6A6AC5FF" w14:textId="77777777" w:rsidR="002067F6" w:rsidRPr="002067F6" w:rsidRDefault="002067F6" w:rsidP="002067F6">
            <w:pPr>
              <w:rPr>
                <w:rFonts w:cs="Arial"/>
                <w:sz w:val="22"/>
              </w:rPr>
            </w:pPr>
          </w:p>
        </w:tc>
        <w:tc>
          <w:tcPr>
            <w:tcW w:w="1285" w:type="dxa"/>
            <w:tcBorders>
              <w:top w:val="single" w:sz="4" w:space="0" w:color="auto"/>
              <w:left w:val="single" w:sz="4" w:space="0" w:color="auto"/>
              <w:bottom w:val="single" w:sz="4" w:space="0" w:color="auto"/>
              <w:right w:val="single" w:sz="4" w:space="0" w:color="auto"/>
            </w:tcBorders>
          </w:tcPr>
          <w:p w14:paraId="1D3ABEED" w14:textId="77777777" w:rsidR="002067F6" w:rsidRPr="002067F6" w:rsidRDefault="002067F6" w:rsidP="002067F6">
            <w:pPr>
              <w:rPr>
                <w:rFonts w:cs="Arial"/>
                <w:sz w:val="22"/>
              </w:rPr>
            </w:pPr>
          </w:p>
        </w:tc>
        <w:tc>
          <w:tcPr>
            <w:tcW w:w="2376" w:type="dxa"/>
            <w:tcBorders>
              <w:top w:val="single" w:sz="4" w:space="0" w:color="auto"/>
              <w:left w:val="single" w:sz="4" w:space="0" w:color="auto"/>
              <w:bottom w:val="single" w:sz="4" w:space="0" w:color="auto"/>
              <w:right w:val="single" w:sz="4" w:space="0" w:color="auto"/>
            </w:tcBorders>
          </w:tcPr>
          <w:p w14:paraId="71BB442A" w14:textId="77777777" w:rsidR="002067F6" w:rsidRPr="002067F6" w:rsidRDefault="002067F6" w:rsidP="002067F6">
            <w:pPr>
              <w:rPr>
                <w:rFonts w:cs="Arial"/>
                <w:sz w:val="22"/>
              </w:rPr>
            </w:pPr>
          </w:p>
        </w:tc>
      </w:tr>
      <w:tr w:rsidR="002067F6" w:rsidRPr="002067F6" w14:paraId="28FC8E83" w14:textId="77777777" w:rsidTr="002067F6">
        <w:tc>
          <w:tcPr>
            <w:tcW w:w="1668" w:type="dxa"/>
            <w:tcBorders>
              <w:top w:val="single" w:sz="4" w:space="0" w:color="auto"/>
              <w:left w:val="single" w:sz="4" w:space="0" w:color="auto"/>
              <w:bottom w:val="single" w:sz="4" w:space="0" w:color="auto"/>
              <w:right w:val="single" w:sz="4" w:space="0" w:color="auto"/>
            </w:tcBorders>
          </w:tcPr>
          <w:p w14:paraId="162ED2D3" w14:textId="77777777" w:rsidR="002067F6" w:rsidRPr="002067F6" w:rsidRDefault="002067F6" w:rsidP="002067F6">
            <w:pPr>
              <w:rPr>
                <w:rFonts w:cs="Arial"/>
                <w:sz w:val="22"/>
              </w:rPr>
            </w:pPr>
          </w:p>
        </w:tc>
        <w:tc>
          <w:tcPr>
            <w:tcW w:w="1973" w:type="dxa"/>
            <w:tcBorders>
              <w:top w:val="single" w:sz="4" w:space="0" w:color="auto"/>
              <w:left w:val="single" w:sz="4" w:space="0" w:color="auto"/>
              <w:bottom w:val="single" w:sz="4" w:space="0" w:color="auto"/>
              <w:right w:val="single" w:sz="4" w:space="0" w:color="auto"/>
            </w:tcBorders>
          </w:tcPr>
          <w:p w14:paraId="1D5A990F" w14:textId="77777777" w:rsidR="002067F6" w:rsidRPr="002067F6" w:rsidRDefault="002067F6" w:rsidP="002067F6">
            <w:pPr>
              <w:rPr>
                <w:rFonts w:cs="Arial"/>
                <w:sz w:val="22"/>
              </w:rPr>
            </w:pPr>
          </w:p>
        </w:tc>
        <w:tc>
          <w:tcPr>
            <w:tcW w:w="1266" w:type="dxa"/>
            <w:tcBorders>
              <w:top w:val="single" w:sz="4" w:space="0" w:color="auto"/>
              <w:left w:val="single" w:sz="4" w:space="0" w:color="auto"/>
              <w:bottom w:val="single" w:sz="4" w:space="0" w:color="auto"/>
              <w:right w:val="single" w:sz="4" w:space="0" w:color="auto"/>
            </w:tcBorders>
          </w:tcPr>
          <w:p w14:paraId="37AE94F7" w14:textId="77777777" w:rsidR="002067F6" w:rsidRPr="002067F6" w:rsidRDefault="002067F6" w:rsidP="002067F6">
            <w:pPr>
              <w:rPr>
                <w:rFonts w:cs="Arial"/>
                <w:sz w:val="22"/>
              </w:rPr>
            </w:pPr>
          </w:p>
        </w:tc>
        <w:tc>
          <w:tcPr>
            <w:tcW w:w="1285" w:type="dxa"/>
            <w:tcBorders>
              <w:top w:val="single" w:sz="4" w:space="0" w:color="auto"/>
              <w:left w:val="single" w:sz="4" w:space="0" w:color="auto"/>
              <w:bottom w:val="single" w:sz="4" w:space="0" w:color="auto"/>
              <w:right w:val="single" w:sz="4" w:space="0" w:color="auto"/>
            </w:tcBorders>
          </w:tcPr>
          <w:p w14:paraId="3F958A44" w14:textId="77777777" w:rsidR="002067F6" w:rsidRPr="002067F6" w:rsidRDefault="002067F6" w:rsidP="002067F6">
            <w:pPr>
              <w:rPr>
                <w:rFonts w:cs="Arial"/>
                <w:sz w:val="22"/>
              </w:rPr>
            </w:pPr>
          </w:p>
        </w:tc>
        <w:tc>
          <w:tcPr>
            <w:tcW w:w="2376" w:type="dxa"/>
            <w:tcBorders>
              <w:top w:val="single" w:sz="4" w:space="0" w:color="auto"/>
              <w:left w:val="single" w:sz="4" w:space="0" w:color="auto"/>
              <w:bottom w:val="single" w:sz="4" w:space="0" w:color="auto"/>
              <w:right w:val="single" w:sz="4" w:space="0" w:color="auto"/>
            </w:tcBorders>
          </w:tcPr>
          <w:p w14:paraId="66E637EE" w14:textId="77777777" w:rsidR="002067F6" w:rsidRPr="002067F6" w:rsidRDefault="002067F6" w:rsidP="002067F6">
            <w:pPr>
              <w:rPr>
                <w:rFonts w:cs="Arial"/>
                <w:sz w:val="22"/>
              </w:rPr>
            </w:pPr>
          </w:p>
        </w:tc>
      </w:tr>
    </w:tbl>
    <w:p w14:paraId="7BF40463" w14:textId="77777777" w:rsidR="002067F6" w:rsidRPr="002067F6" w:rsidRDefault="002067F6" w:rsidP="002067F6">
      <w:pPr>
        <w:rPr>
          <w:rFonts w:cs="Arial"/>
          <w:sz w:val="22"/>
        </w:rPr>
      </w:pPr>
    </w:p>
    <w:p w14:paraId="5B595122" w14:textId="77777777" w:rsidR="002067F6" w:rsidRPr="002067F6" w:rsidRDefault="002067F6" w:rsidP="002067F6">
      <w:pPr>
        <w:rPr>
          <w:rFonts w:cs="Arial"/>
          <w:sz w:val="22"/>
        </w:rPr>
      </w:pPr>
    </w:p>
    <w:p w14:paraId="0C8A7945" w14:textId="77777777" w:rsidR="002067F6" w:rsidRPr="002067F6" w:rsidRDefault="002067F6" w:rsidP="002067F6">
      <w:pPr>
        <w:rPr>
          <w:rFonts w:cs="Arial"/>
          <w:sz w:val="22"/>
        </w:rPr>
      </w:pPr>
      <w:bookmarkStart w:id="234" w:name="_Toc391901464"/>
      <w:r w:rsidRPr="002067F6">
        <w:rPr>
          <w:rFonts w:cs="Arial"/>
          <w:sz w:val="22"/>
        </w:rPr>
        <w:t xml:space="preserve">S ponudnikom povezane družbe </w:t>
      </w:r>
      <w:bookmarkEnd w:id="23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741"/>
        <w:gridCol w:w="1397"/>
        <w:gridCol w:w="1237"/>
      </w:tblGrid>
      <w:tr w:rsidR="002067F6" w:rsidRPr="002067F6" w14:paraId="26AF04E3" w14:textId="77777777" w:rsidTr="002067F6">
        <w:tc>
          <w:tcPr>
            <w:tcW w:w="3074" w:type="dxa"/>
            <w:tcBorders>
              <w:top w:val="single" w:sz="4" w:space="0" w:color="auto"/>
              <w:left w:val="single" w:sz="4" w:space="0" w:color="auto"/>
              <w:bottom w:val="single" w:sz="4" w:space="0" w:color="auto"/>
              <w:right w:val="single" w:sz="4" w:space="0" w:color="auto"/>
            </w:tcBorders>
            <w:hideMark/>
          </w:tcPr>
          <w:p w14:paraId="375AFF78" w14:textId="77777777" w:rsidR="002067F6" w:rsidRPr="002067F6" w:rsidRDefault="002067F6" w:rsidP="002067F6">
            <w:pPr>
              <w:rPr>
                <w:rFonts w:cs="Arial"/>
                <w:sz w:val="22"/>
              </w:rPr>
            </w:pPr>
            <w:bookmarkStart w:id="235" w:name="_Toc391901465"/>
            <w:r w:rsidRPr="002067F6">
              <w:rPr>
                <w:rFonts w:cs="Arial"/>
                <w:sz w:val="22"/>
              </w:rPr>
              <w:t>firma</w:t>
            </w:r>
            <w:bookmarkEnd w:id="235"/>
            <w:r w:rsidRPr="002067F6">
              <w:rPr>
                <w:rFonts w:cs="Arial"/>
                <w:sz w:val="22"/>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3907694C" w14:textId="77777777" w:rsidR="002067F6" w:rsidRPr="002067F6" w:rsidRDefault="002067F6" w:rsidP="002067F6">
            <w:pPr>
              <w:rPr>
                <w:rFonts w:cs="Arial"/>
                <w:sz w:val="22"/>
              </w:rPr>
            </w:pPr>
            <w:bookmarkStart w:id="236" w:name="_Toc391901466"/>
            <w:r w:rsidRPr="002067F6">
              <w:rPr>
                <w:rFonts w:cs="Arial"/>
                <w:sz w:val="22"/>
              </w:rPr>
              <w:t>sedež</w:t>
            </w:r>
            <w:bookmarkEnd w:id="236"/>
            <w:r w:rsidRPr="002067F6">
              <w:rPr>
                <w:rFonts w:cs="Arial"/>
                <w:sz w:val="22"/>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C5F661E" w14:textId="77777777" w:rsidR="002067F6" w:rsidRPr="002067F6" w:rsidRDefault="002067F6" w:rsidP="002067F6">
            <w:pPr>
              <w:rPr>
                <w:rFonts w:cs="Arial"/>
                <w:sz w:val="22"/>
              </w:rPr>
            </w:pPr>
            <w:bookmarkStart w:id="237" w:name="_Toc391901467"/>
            <w:r w:rsidRPr="002067F6">
              <w:rPr>
                <w:rFonts w:cs="Arial"/>
                <w:sz w:val="22"/>
              </w:rPr>
              <w:t>matična št.</w:t>
            </w:r>
            <w:bookmarkEnd w:id="237"/>
            <w:r w:rsidRPr="002067F6">
              <w:rPr>
                <w:rFonts w:cs="Arial"/>
                <w:sz w:val="22"/>
              </w:rPr>
              <w:t xml:space="preserve"> </w:t>
            </w:r>
          </w:p>
        </w:tc>
        <w:tc>
          <w:tcPr>
            <w:tcW w:w="1242" w:type="dxa"/>
            <w:tcBorders>
              <w:top w:val="single" w:sz="4" w:space="0" w:color="auto"/>
              <w:left w:val="single" w:sz="4" w:space="0" w:color="auto"/>
              <w:bottom w:val="single" w:sz="4" w:space="0" w:color="auto"/>
              <w:right w:val="single" w:sz="4" w:space="0" w:color="auto"/>
            </w:tcBorders>
            <w:hideMark/>
          </w:tcPr>
          <w:p w14:paraId="22DD811D" w14:textId="77777777" w:rsidR="002067F6" w:rsidRPr="002067F6" w:rsidRDefault="002067F6" w:rsidP="002067F6">
            <w:pPr>
              <w:rPr>
                <w:rFonts w:cs="Arial"/>
                <w:sz w:val="22"/>
              </w:rPr>
            </w:pPr>
            <w:bookmarkStart w:id="238" w:name="_Toc391901468"/>
            <w:r w:rsidRPr="002067F6">
              <w:rPr>
                <w:rFonts w:cs="Arial"/>
                <w:sz w:val="22"/>
              </w:rPr>
              <w:t>delež lastništva</w:t>
            </w:r>
            <w:bookmarkEnd w:id="238"/>
            <w:r w:rsidRPr="002067F6">
              <w:rPr>
                <w:rFonts w:cs="Arial"/>
                <w:sz w:val="22"/>
              </w:rPr>
              <w:t xml:space="preserve"> </w:t>
            </w:r>
          </w:p>
        </w:tc>
      </w:tr>
      <w:tr w:rsidR="002067F6" w:rsidRPr="002067F6" w14:paraId="780B19FA" w14:textId="77777777" w:rsidTr="002067F6">
        <w:tc>
          <w:tcPr>
            <w:tcW w:w="3074" w:type="dxa"/>
            <w:tcBorders>
              <w:top w:val="single" w:sz="4" w:space="0" w:color="auto"/>
              <w:left w:val="single" w:sz="4" w:space="0" w:color="auto"/>
              <w:bottom w:val="single" w:sz="4" w:space="0" w:color="auto"/>
              <w:right w:val="single" w:sz="4" w:space="0" w:color="auto"/>
            </w:tcBorders>
          </w:tcPr>
          <w:p w14:paraId="235B39A8" w14:textId="77777777" w:rsidR="002067F6" w:rsidRPr="002067F6" w:rsidRDefault="002067F6" w:rsidP="002067F6">
            <w:pPr>
              <w:rPr>
                <w:rFonts w:cs="Arial"/>
                <w:sz w:val="22"/>
              </w:rPr>
            </w:pPr>
          </w:p>
        </w:tc>
        <w:tc>
          <w:tcPr>
            <w:tcW w:w="2835" w:type="dxa"/>
            <w:tcBorders>
              <w:top w:val="single" w:sz="4" w:space="0" w:color="auto"/>
              <w:left w:val="single" w:sz="4" w:space="0" w:color="auto"/>
              <w:bottom w:val="single" w:sz="4" w:space="0" w:color="auto"/>
              <w:right w:val="single" w:sz="4" w:space="0" w:color="auto"/>
            </w:tcBorders>
          </w:tcPr>
          <w:p w14:paraId="7DBF968D" w14:textId="77777777" w:rsidR="002067F6" w:rsidRPr="002067F6" w:rsidRDefault="002067F6" w:rsidP="002067F6">
            <w:pPr>
              <w:rPr>
                <w:rFonts w:cs="Arial"/>
                <w:sz w:val="22"/>
              </w:rPr>
            </w:pPr>
          </w:p>
        </w:tc>
        <w:tc>
          <w:tcPr>
            <w:tcW w:w="1417" w:type="dxa"/>
            <w:tcBorders>
              <w:top w:val="single" w:sz="4" w:space="0" w:color="auto"/>
              <w:left w:val="single" w:sz="4" w:space="0" w:color="auto"/>
              <w:bottom w:val="single" w:sz="4" w:space="0" w:color="auto"/>
              <w:right w:val="single" w:sz="4" w:space="0" w:color="auto"/>
            </w:tcBorders>
          </w:tcPr>
          <w:p w14:paraId="39FFAC17" w14:textId="77777777" w:rsidR="002067F6" w:rsidRPr="002067F6" w:rsidRDefault="002067F6" w:rsidP="002067F6">
            <w:pPr>
              <w:rPr>
                <w:rFonts w:cs="Arial"/>
                <w:sz w:val="22"/>
              </w:rPr>
            </w:pPr>
          </w:p>
        </w:tc>
        <w:tc>
          <w:tcPr>
            <w:tcW w:w="1242" w:type="dxa"/>
            <w:tcBorders>
              <w:top w:val="single" w:sz="4" w:space="0" w:color="auto"/>
              <w:left w:val="single" w:sz="4" w:space="0" w:color="auto"/>
              <w:bottom w:val="single" w:sz="4" w:space="0" w:color="auto"/>
              <w:right w:val="single" w:sz="4" w:space="0" w:color="auto"/>
            </w:tcBorders>
          </w:tcPr>
          <w:p w14:paraId="2079B46A" w14:textId="77777777" w:rsidR="002067F6" w:rsidRPr="002067F6" w:rsidRDefault="002067F6" w:rsidP="002067F6">
            <w:pPr>
              <w:rPr>
                <w:rFonts w:cs="Arial"/>
                <w:sz w:val="22"/>
              </w:rPr>
            </w:pPr>
          </w:p>
        </w:tc>
      </w:tr>
      <w:tr w:rsidR="002067F6" w:rsidRPr="002067F6" w14:paraId="3A405C8E" w14:textId="77777777" w:rsidTr="002067F6">
        <w:tc>
          <w:tcPr>
            <w:tcW w:w="3074" w:type="dxa"/>
            <w:tcBorders>
              <w:top w:val="single" w:sz="4" w:space="0" w:color="auto"/>
              <w:left w:val="single" w:sz="4" w:space="0" w:color="auto"/>
              <w:bottom w:val="single" w:sz="4" w:space="0" w:color="auto"/>
              <w:right w:val="single" w:sz="4" w:space="0" w:color="auto"/>
            </w:tcBorders>
          </w:tcPr>
          <w:p w14:paraId="5CF072FF" w14:textId="77777777" w:rsidR="002067F6" w:rsidRPr="002067F6" w:rsidRDefault="002067F6" w:rsidP="002067F6">
            <w:pPr>
              <w:rPr>
                <w:rFonts w:cs="Arial"/>
                <w:sz w:val="22"/>
              </w:rPr>
            </w:pPr>
          </w:p>
        </w:tc>
        <w:tc>
          <w:tcPr>
            <w:tcW w:w="2835" w:type="dxa"/>
            <w:tcBorders>
              <w:top w:val="single" w:sz="4" w:space="0" w:color="auto"/>
              <w:left w:val="single" w:sz="4" w:space="0" w:color="auto"/>
              <w:bottom w:val="single" w:sz="4" w:space="0" w:color="auto"/>
              <w:right w:val="single" w:sz="4" w:space="0" w:color="auto"/>
            </w:tcBorders>
          </w:tcPr>
          <w:p w14:paraId="0F787F20" w14:textId="77777777" w:rsidR="002067F6" w:rsidRPr="002067F6" w:rsidRDefault="002067F6" w:rsidP="002067F6">
            <w:pPr>
              <w:rPr>
                <w:rFonts w:cs="Arial"/>
                <w:sz w:val="22"/>
              </w:rPr>
            </w:pPr>
          </w:p>
        </w:tc>
        <w:tc>
          <w:tcPr>
            <w:tcW w:w="1417" w:type="dxa"/>
            <w:tcBorders>
              <w:top w:val="single" w:sz="4" w:space="0" w:color="auto"/>
              <w:left w:val="single" w:sz="4" w:space="0" w:color="auto"/>
              <w:bottom w:val="single" w:sz="4" w:space="0" w:color="auto"/>
              <w:right w:val="single" w:sz="4" w:space="0" w:color="auto"/>
            </w:tcBorders>
          </w:tcPr>
          <w:p w14:paraId="1CB1A3FA" w14:textId="77777777" w:rsidR="002067F6" w:rsidRPr="002067F6" w:rsidRDefault="002067F6" w:rsidP="002067F6">
            <w:pPr>
              <w:rPr>
                <w:rFonts w:cs="Arial"/>
                <w:sz w:val="22"/>
              </w:rPr>
            </w:pPr>
          </w:p>
        </w:tc>
        <w:tc>
          <w:tcPr>
            <w:tcW w:w="1242" w:type="dxa"/>
            <w:tcBorders>
              <w:top w:val="single" w:sz="4" w:space="0" w:color="auto"/>
              <w:left w:val="single" w:sz="4" w:space="0" w:color="auto"/>
              <w:bottom w:val="single" w:sz="4" w:space="0" w:color="auto"/>
              <w:right w:val="single" w:sz="4" w:space="0" w:color="auto"/>
            </w:tcBorders>
          </w:tcPr>
          <w:p w14:paraId="65EC6DE2" w14:textId="77777777" w:rsidR="002067F6" w:rsidRPr="002067F6" w:rsidRDefault="002067F6" w:rsidP="002067F6">
            <w:pPr>
              <w:rPr>
                <w:rFonts w:cs="Arial"/>
                <w:sz w:val="22"/>
              </w:rPr>
            </w:pPr>
          </w:p>
        </w:tc>
      </w:tr>
      <w:tr w:rsidR="002067F6" w:rsidRPr="002067F6" w14:paraId="1113427D" w14:textId="77777777" w:rsidTr="002067F6">
        <w:tc>
          <w:tcPr>
            <w:tcW w:w="3074" w:type="dxa"/>
            <w:tcBorders>
              <w:top w:val="single" w:sz="4" w:space="0" w:color="auto"/>
              <w:left w:val="single" w:sz="4" w:space="0" w:color="auto"/>
              <w:bottom w:val="single" w:sz="4" w:space="0" w:color="auto"/>
              <w:right w:val="single" w:sz="4" w:space="0" w:color="auto"/>
            </w:tcBorders>
          </w:tcPr>
          <w:p w14:paraId="522B8B2D" w14:textId="77777777" w:rsidR="002067F6" w:rsidRPr="002067F6" w:rsidRDefault="002067F6" w:rsidP="002067F6">
            <w:pPr>
              <w:rPr>
                <w:rFonts w:cs="Arial"/>
                <w:sz w:val="22"/>
              </w:rPr>
            </w:pPr>
          </w:p>
        </w:tc>
        <w:tc>
          <w:tcPr>
            <w:tcW w:w="2835" w:type="dxa"/>
            <w:tcBorders>
              <w:top w:val="single" w:sz="4" w:space="0" w:color="auto"/>
              <w:left w:val="single" w:sz="4" w:space="0" w:color="auto"/>
              <w:bottom w:val="single" w:sz="4" w:space="0" w:color="auto"/>
              <w:right w:val="single" w:sz="4" w:space="0" w:color="auto"/>
            </w:tcBorders>
          </w:tcPr>
          <w:p w14:paraId="6B872426" w14:textId="77777777" w:rsidR="002067F6" w:rsidRPr="002067F6" w:rsidRDefault="002067F6" w:rsidP="002067F6">
            <w:pPr>
              <w:rPr>
                <w:rFonts w:cs="Arial"/>
                <w:sz w:val="22"/>
              </w:rPr>
            </w:pPr>
          </w:p>
        </w:tc>
        <w:tc>
          <w:tcPr>
            <w:tcW w:w="1417" w:type="dxa"/>
            <w:tcBorders>
              <w:top w:val="single" w:sz="4" w:space="0" w:color="auto"/>
              <w:left w:val="single" w:sz="4" w:space="0" w:color="auto"/>
              <w:bottom w:val="single" w:sz="4" w:space="0" w:color="auto"/>
              <w:right w:val="single" w:sz="4" w:space="0" w:color="auto"/>
            </w:tcBorders>
          </w:tcPr>
          <w:p w14:paraId="3A82A7BD" w14:textId="77777777" w:rsidR="002067F6" w:rsidRPr="002067F6" w:rsidRDefault="002067F6" w:rsidP="002067F6">
            <w:pPr>
              <w:rPr>
                <w:rFonts w:cs="Arial"/>
                <w:sz w:val="22"/>
              </w:rPr>
            </w:pPr>
          </w:p>
        </w:tc>
        <w:tc>
          <w:tcPr>
            <w:tcW w:w="1242" w:type="dxa"/>
            <w:tcBorders>
              <w:top w:val="single" w:sz="4" w:space="0" w:color="auto"/>
              <w:left w:val="single" w:sz="4" w:space="0" w:color="auto"/>
              <w:bottom w:val="single" w:sz="4" w:space="0" w:color="auto"/>
              <w:right w:val="single" w:sz="4" w:space="0" w:color="auto"/>
            </w:tcBorders>
          </w:tcPr>
          <w:p w14:paraId="4169C0B9" w14:textId="77777777" w:rsidR="002067F6" w:rsidRPr="002067F6" w:rsidRDefault="002067F6" w:rsidP="002067F6">
            <w:pPr>
              <w:rPr>
                <w:rFonts w:cs="Arial"/>
                <w:sz w:val="22"/>
              </w:rPr>
            </w:pPr>
          </w:p>
        </w:tc>
      </w:tr>
    </w:tbl>
    <w:p w14:paraId="2AEA819D" w14:textId="77777777" w:rsidR="002067F6" w:rsidRPr="002067F6" w:rsidRDefault="002067F6" w:rsidP="002067F6">
      <w:pPr>
        <w:rPr>
          <w:rFonts w:cs="Arial"/>
          <w:sz w:val="22"/>
        </w:rPr>
      </w:pPr>
      <w:bookmarkStart w:id="239" w:name="_Toc391901469"/>
    </w:p>
    <w:p w14:paraId="017B3377" w14:textId="77777777" w:rsidR="002067F6" w:rsidRPr="002067F6" w:rsidRDefault="002067F6" w:rsidP="002067F6">
      <w:pPr>
        <w:rPr>
          <w:rFonts w:cs="Arial"/>
          <w:sz w:val="22"/>
        </w:rPr>
      </w:pPr>
      <w:r w:rsidRPr="002067F6">
        <w:rPr>
          <w:rFonts w:cs="Arial"/>
          <w:sz w:val="22"/>
        </w:rPr>
        <w:t xml:space="preserve">Ponudnik (oz. glavni partner v skupni ponudbi) soglašam, da lahko naročnik to izjavo oz. podatke iz te izjave predloži Komisiji za preprečevanje korupcije v skladu s 6. odstavkom 14. člena </w:t>
      </w:r>
      <w:proofErr w:type="spellStart"/>
      <w:r w:rsidRPr="002067F6">
        <w:rPr>
          <w:rFonts w:cs="Arial"/>
          <w:sz w:val="22"/>
        </w:rPr>
        <w:t>ZintPK</w:t>
      </w:r>
      <w:proofErr w:type="spellEnd"/>
      <w:r w:rsidRPr="002067F6">
        <w:rPr>
          <w:rFonts w:cs="Arial"/>
          <w:sz w:val="22"/>
        </w:rPr>
        <w:t>. Naročnik je dolžan varovati to izjavo oz. podatke iz te izjave v skladu z Zakonom o varstvu osebnih podatkov.</w:t>
      </w:r>
      <w:bookmarkStart w:id="240" w:name="_Toc391901470"/>
      <w:bookmarkEnd w:id="239"/>
      <w:r w:rsidRPr="002067F6">
        <w:rPr>
          <w:rFonts w:cs="Arial"/>
          <w:sz w:val="22"/>
        </w:rPr>
        <w:t xml:space="preserve"> </w:t>
      </w:r>
      <w:bookmarkEnd w:id="240"/>
    </w:p>
    <w:p w14:paraId="6E71FE05" w14:textId="77777777" w:rsidR="002067F6" w:rsidRPr="002067F6" w:rsidRDefault="002067F6" w:rsidP="002067F6">
      <w:pPr>
        <w:rPr>
          <w:rFonts w:cs="Arial"/>
          <w:sz w:val="22"/>
        </w:rPr>
      </w:pPr>
    </w:p>
    <w:p w14:paraId="262B02F3" w14:textId="77777777" w:rsidR="002067F6" w:rsidRPr="002067F6" w:rsidRDefault="002067F6" w:rsidP="002067F6">
      <w:pPr>
        <w:rPr>
          <w:rFonts w:cs="Arial"/>
          <w:sz w:val="22"/>
        </w:rPr>
      </w:pPr>
    </w:p>
    <w:tbl>
      <w:tblPr>
        <w:tblW w:w="9375" w:type="dxa"/>
        <w:tblInd w:w="108" w:type="dxa"/>
        <w:tblLayout w:type="fixed"/>
        <w:tblLook w:val="04A0" w:firstRow="1" w:lastRow="0" w:firstColumn="1" w:lastColumn="0" w:noHBand="0" w:noVBand="1"/>
      </w:tblPr>
      <w:tblGrid>
        <w:gridCol w:w="3237"/>
        <w:gridCol w:w="1817"/>
        <w:gridCol w:w="4321"/>
      </w:tblGrid>
      <w:tr w:rsidR="002067F6" w:rsidRPr="002067F6" w14:paraId="4B9B87C3" w14:textId="77777777" w:rsidTr="002067F6">
        <w:trPr>
          <w:trHeight w:val="241"/>
        </w:trPr>
        <w:tc>
          <w:tcPr>
            <w:tcW w:w="3240" w:type="dxa"/>
          </w:tcPr>
          <w:p w14:paraId="5B1CF054" w14:textId="77777777" w:rsidR="002067F6" w:rsidRPr="002067F6" w:rsidRDefault="002067F6" w:rsidP="002067F6">
            <w:pPr>
              <w:rPr>
                <w:rFonts w:cs="Arial"/>
                <w:sz w:val="22"/>
              </w:rPr>
            </w:pPr>
          </w:p>
          <w:p w14:paraId="003CAE5F" w14:textId="77777777" w:rsidR="002067F6" w:rsidRPr="002067F6" w:rsidRDefault="002067F6" w:rsidP="002067F6">
            <w:pPr>
              <w:rPr>
                <w:rFonts w:cs="Arial"/>
                <w:sz w:val="22"/>
              </w:rPr>
            </w:pPr>
          </w:p>
        </w:tc>
        <w:tc>
          <w:tcPr>
            <w:tcW w:w="1818" w:type="dxa"/>
          </w:tcPr>
          <w:p w14:paraId="32FA1C8C" w14:textId="77777777" w:rsidR="002067F6" w:rsidRPr="002067F6" w:rsidRDefault="002067F6" w:rsidP="002067F6">
            <w:pPr>
              <w:rPr>
                <w:rFonts w:cs="Arial"/>
                <w:sz w:val="22"/>
              </w:rPr>
            </w:pPr>
          </w:p>
        </w:tc>
        <w:tc>
          <w:tcPr>
            <w:tcW w:w="4324" w:type="dxa"/>
          </w:tcPr>
          <w:p w14:paraId="4025FCE1" w14:textId="77777777" w:rsidR="002067F6" w:rsidRPr="002067F6" w:rsidRDefault="002067F6" w:rsidP="002067F6">
            <w:pPr>
              <w:rPr>
                <w:rFonts w:cs="Arial"/>
                <w:sz w:val="22"/>
              </w:rPr>
            </w:pPr>
            <w:r w:rsidRPr="002067F6">
              <w:rPr>
                <w:rFonts w:cs="Arial"/>
                <w:sz w:val="22"/>
              </w:rPr>
              <w:t>Ime in priimek odgovorne osebe:</w:t>
            </w:r>
          </w:p>
          <w:p w14:paraId="0C6319AF" w14:textId="77777777" w:rsidR="002067F6" w:rsidRPr="002067F6" w:rsidRDefault="002067F6" w:rsidP="002067F6">
            <w:pPr>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50DD0F29" w14:textId="77777777" w:rsidR="002067F6" w:rsidRPr="002067F6" w:rsidRDefault="002067F6" w:rsidP="002067F6">
            <w:pPr>
              <w:rPr>
                <w:rFonts w:cs="Arial"/>
                <w:sz w:val="22"/>
              </w:rPr>
            </w:pPr>
          </w:p>
        </w:tc>
      </w:tr>
      <w:tr w:rsidR="002067F6" w:rsidRPr="002067F6" w14:paraId="373623AB" w14:textId="77777777" w:rsidTr="002067F6">
        <w:trPr>
          <w:trHeight w:val="241"/>
        </w:trPr>
        <w:tc>
          <w:tcPr>
            <w:tcW w:w="3240" w:type="dxa"/>
          </w:tcPr>
          <w:p w14:paraId="28B424F3" w14:textId="77777777" w:rsidR="002067F6" w:rsidRPr="002067F6" w:rsidRDefault="002067F6" w:rsidP="002067F6">
            <w:pPr>
              <w:rPr>
                <w:rFonts w:cs="Arial"/>
                <w:sz w:val="22"/>
              </w:rPr>
            </w:pPr>
          </w:p>
        </w:tc>
        <w:tc>
          <w:tcPr>
            <w:tcW w:w="1818" w:type="dxa"/>
          </w:tcPr>
          <w:p w14:paraId="21FA4157" w14:textId="77777777" w:rsidR="002067F6" w:rsidRPr="002067F6" w:rsidRDefault="002067F6" w:rsidP="002067F6">
            <w:pPr>
              <w:rPr>
                <w:rFonts w:cs="Arial"/>
                <w:sz w:val="22"/>
              </w:rPr>
            </w:pPr>
          </w:p>
        </w:tc>
        <w:tc>
          <w:tcPr>
            <w:tcW w:w="4324" w:type="dxa"/>
          </w:tcPr>
          <w:p w14:paraId="18A96FE3" w14:textId="77777777" w:rsidR="002067F6" w:rsidRPr="002067F6" w:rsidRDefault="002067F6" w:rsidP="002067F6">
            <w:pPr>
              <w:rPr>
                <w:rFonts w:cs="Arial"/>
                <w:sz w:val="22"/>
              </w:rPr>
            </w:pPr>
          </w:p>
        </w:tc>
      </w:tr>
      <w:tr w:rsidR="002067F6" w:rsidRPr="002067F6" w14:paraId="1F0D513F" w14:textId="77777777" w:rsidTr="002067F6">
        <w:trPr>
          <w:trHeight w:val="483"/>
        </w:trPr>
        <w:tc>
          <w:tcPr>
            <w:tcW w:w="3240" w:type="dxa"/>
            <w:hideMark/>
          </w:tcPr>
          <w:p w14:paraId="3303268C" w14:textId="77777777" w:rsidR="002067F6" w:rsidRPr="002067F6" w:rsidRDefault="002067F6" w:rsidP="002067F6">
            <w:pPr>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1AEA9105" w14:textId="77777777" w:rsidR="002067F6" w:rsidRPr="002067F6" w:rsidRDefault="002067F6" w:rsidP="002067F6">
            <w:pPr>
              <w:rPr>
                <w:rFonts w:cs="Arial"/>
                <w:sz w:val="22"/>
              </w:rPr>
            </w:pPr>
            <w:r w:rsidRPr="002067F6">
              <w:rPr>
                <w:rFonts w:cs="Arial"/>
                <w:sz w:val="22"/>
              </w:rPr>
              <w:t>Žig</w:t>
            </w:r>
          </w:p>
        </w:tc>
        <w:tc>
          <w:tcPr>
            <w:tcW w:w="4324" w:type="dxa"/>
            <w:hideMark/>
          </w:tcPr>
          <w:p w14:paraId="33CA1D39" w14:textId="77777777" w:rsidR="002067F6" w:rsidRPr="002067F6" w:rsidRDefault="002067F6" w:rsidP="002067F6">
            <w:pPr>
              <w:rPr>
                <w:rFonts w:cs="Arial"/>
                <w:sz w:val="22"/>
              </w:rPr>
            </w:pPr>
            <w:r w:rsidRPr="002067F6">
              <w:rPr>
                <w:rFonts w:cs="Arial"/>
                <w:sz w:val="22"/>
              </w:rPr>
              <w:t>________________________</w:t>
            </w:r>
          </w:p>
          <w:p w14:paraId="6BCFD438" w14:textId="77777777" w:rsidR="002067F6" w:rsidRPr="002067F6" w:rsidRDefault="002067F6" w:rsidP="002067F6">
            <w:pPr>
              <w:rPr>
                <w:rFonts w:cs="Arial"/>
                <w:sz w:val="22"/>
              </w:rPr>
            </w:pPr>
            <w:r w:rsidRPr="002067F6">
              <w:rPr>
                <w:rFonts w:cs="Arial"/>
                <w:sz w:val="22"/>
              </w:rPr>
              <w:t>Podpis odgovorne osebe</w:t>
            </w:r>
          </w:p>
        </w:tc>
      </w:tr>
    </w:tbl>
    <w:p w14:paraId="5CF29CC0" w14:textId="77777777" w:rsidR="002067F6" w:rsidRPr="002067F6" w:rsidRDefault="002067F6" w:rsidP="002067F6">
      <w:pPr>
        <w:rPr>
          <w:rFonts w:cs="Arial"/>
          <w:sz w:val="22"/>
        </w:rPr>
      </w:pPr>
    </w:p>
    <w:p w14:paraId="62745ACC" w14:textId="77777777" w:rsidR="002067F6" w:rsidRPr="002067F6" w:rsidRDefault="002067F6" w:rsidP="002067F6">
      <w:pPr>
        <w:rPr>
          <w:rFonts w:cs="Arial"/>
          <w:sz w:val="22"/>
        </w:rPr>
      </w:pPr>
    </w:p>
    <w:p w14:paraId="5D1598F8" w14:textId="77777777" w:rsidR="002067F6" w:rsidRPr="002067F6" w:rsidRDefault="002067F6" w:rsidP="002067F6">
      <w:pPr>
        <w:rPr>
          <w:rFonts w:cs="Arial"/>
          <w:sz w:val="22"/>
        </w:rPr>
      </w:pPr>
    </w:p>
    <w:p w14:paraId="5EA378F9" w14:textId="77777777" w:rsidR="002067F6" w:rsidRDefault="002067F6" w:rsidP="00F053AA"/>
    <w:p w14:paraId="2828AAD8" w14:textId="77777777" w:rsidR="00A3522F" w:rsidRDefault="00A3522F" w:rsidP="00F053AA"/>
    <w:p w14:paraId="0EE1B873" w14:textId="77777777" w:rsidR="00A3522F" w:rsidRDefault="00A3522F" w:rsidP="00F053AA"/>
    <w:p w14:paraId="05AC75D2" w14:textId="77777777" w:rsidR="00A3522F" w:rsidRDefault="00A3522F" w:rsidP="00F053AA"/>
    <w:p w14:paraId="18A0410D" w14:textId="77777777" w:rsidR="00A3522F" w:rsidRDefault="00A3522F" w:rsidP="00F053AA"/>
    <w:p w14:paraId="4524DBCC" w14:textId="77777777" w:rsidR="00A3522F" w:rsidRDefault="00A3522F" w:rsidP="00F053AA"/>
    <w:p w14:paraId="52220F4A" w14:textId="77777777" w:rsidR="00A3522F" w:rsidRDefault="00A3522F" w:rsidP="00F422CF">
      <w:pPr>
        <w:numPr>
          <w:ilvl w:val="0"/>
          <w:numId w:val="22"/>
        </w:numPr>
        <w:spacing w:line="216" w:lineRule="auto"/>
        <w:ind w:right="14" w:hanging="355"/>
        <w:rPr>
          <w:rFonts w:cs="Arial"/>
          <w:noProof/>
          <w:color w:val="000000"/>
          <w:sz w:val="18"/>
          <w:szCs w:val="18"/>
          <w:lang w:eastAsia="sl-SI"/>
        </w:rPr>
      </w:pPr>
      <w:r w:rsidRPr="00876D70">
        <w:rPr>
          <w:rFonts w:cs="Arial"/>
          <w:b/>
          <w:color w:val="000000"/>
          <w:sz w:val="18"/>
          <w:szCs w:val="18"/>
          <w:lang w:eastAsia="sl-SI"/>
        </w:rPr>
        <w:t xml:space="preserve">Slovenski državni gozdovi </w:t>
      </w:r>
      <w:proofErr w:type="spellStart"/>
      <w:r w:rsidRPr="00876D70">
        <w:rPr>
          <w:rFonts w:cs="Arial"/>
          <w:b/>
          <w:color w:val="000000"/>
          <w:sz w:val="18"/>
          <w:szCs w:val="18"/>
          <w:lang w:eastAsia="sl-SI"/>
        </w:rPr>
        <w:t>d.o.o</w:t>
      </w:r>
      <w:proofErr w:type="spellEnd"/>
      <w:r w:rsidRPr="00876D70">
        <w:rPr>
          <w:rFonts w:cs="Arial"/>
          <w:b/>
          <w:color w:val="000000"/>
          <w:sz w:val="18"/>
          <w:szCs w:val="18"/>
          <w:lang w:eastAsia="sl-SI"/>
        </w:rPr>
        <w:t xml:space="preserve">. (SIDG </w:t>
      </w:r>
      <w:proofErr w:type="spellStart"/>
      <w:r w:rsidRPr="00876D70">
        <w:rPr>
          <w:rFonts w:cs="Arial"/>
          <w:b/>
          <w:color w:val="000000"/>
          <w:sz w:val="18"/>
          <w:szCs w:val="18"/>
          <w:lang w:eastAsia="sl-SI"/>
        </w:rPr>
        <w:t>d.o.o</w:t>
      </w:r>
      <w:proofErr w:type="spellEnd"/>
      <w:r w:rsidRPr="00876D70">
        <w:rPr>
          <w:rFonts w:cs="Arial"/>
          <w:b/>
          <w:color w:val="000000"/>
          <w:sz w:val="18"/>
          <w:szCs w:val="18"/>
          <w:lang w:eastAsia="sl-SI"/>
        </w:rPr>
        <w:t>.), Rožna ulica 39, 1330 Kočevje</w:t>
      </w:r>
      <w:r w:rsidRPr="00876D70">
        <w:rPr>
          <w:rFonts w:cs="Arial"/>
          <w:color w:val="000000"/>
          <w:sz w:val="18"/>
          <w:szCs w:val="18"/>
          <w:lang w:eastAsia="sl-SI"/>
        </w:rPr>
        <w:t xml:space="preserve">, matična številka: 7035845, ID za DDV: SI75204878, TRR: SI56 0292 2026 1894 466, ki jo zastopata mag. Marko Matjašič, glavni direktor, ter dr. Aleš Kadunc, direktor (v nadaljevanju: naročnik </w:t>
      </w:r>
    </w:p>
    <w:p w14:paraId="7FB1757A" w14:textId="77777777" w:rsidR="00A3522F" w:rsidRPr="00876D70" w:rsidRDefault="00A3522F" w:rsidP="00A3522F">
      <w:pPr>
        <w:spacing w:line="216" w:lineRule="auto"/>
        <w:ind w:left="14" w:right="14"/>
        <w:rPr>
          <w:rFonts w:cs="Arial"/>
          <w:noProof/>
          <w:color w:val="000000"/>
          <w:sz w:val="18"/>
          <w:szCs w:val="18"/>
          <w:lang w:eastAsia="sl-SI"/>
        </w:rPr>
      </w:pPr>
    </w:p>
    <w:p w14:paraId="55F4C33A" w14:textId="3C094150" w:rsidR="00A3522F" w:rsidRDefault="00A3522F" w:rsidP="00F422CF">
      <w:pPr>
        <w:numPr>
          <w:ilvl w:val="0"/>
          <w:numId w:val="22"/>
        </w:numPr>
        <w:spacing w:line="216" w:lineRule="auto"/>
        <w:ind w:right="14" w:hanging="355"/>
        <w:rPr>
          <w:rFonts w:cs="Arial"/>
          <w:color w:val="000000"/>
          <w:sz w:val="18"/>
          <w:szCs w:val="18"/>
          <w:lang w:eastAsia="sl-SI"/>
        </w:rPr>
      </w:pPr>
      <w:r w:rsidRPr="5A454648">
        <w:rPr>
          <w:rFonts w:cs="Arial"/>
          <w:b/>
          <w:color w:val="000000" w:themeColor="text1"/>
          <w:sz w:val="18"/>
          <w:szCs w:val="18"/>
          <w:lang w:eastAsia="sl-SI"/>
        </w:rPr>
        <w:t xml:space="preserve">Izvajalec </w:t>
      </w:r>
      <w:r w:rsidR="001D1D1F" w:rsidRPr="5A454648">
        <w:rPr>
          <w:rFonts w:cs="Arial"/>
          <w:b/>
          <w:color w:val="000000" w:themeColor="text1"/>
          <w:sz w:val="18"/>
          <w:szCs w:val="18"/>
          <w:lang w:eastAsia="sl-SI"/>
        </w:rPr>
        <w:t xml:space="preserve">gojitvenih, varstvenih in drugih del, ki so potrebna za zagotavljanje ekoloških funkcij v gozdovih </w:t>
      </w:r>
      <w:r w:rsidRPr="5A454648">
        <w:rPr>
          <w:rFonts w:cs="Arial"/>
          <w:color w:val="000000" w:themeColor="text1"/>
          <w:sz w:val="18"/>
          <w:szCs w:val="18"/>
          <w:lang w:eastAsia="sl-SI"/>
        </w:rPr>
        <w:t>(dalje: izvajalec</w:t>
      </w:r>
      <w:r w:rsidR="001D1D1F" w:rsidRPr="5A454648">
        <w:rPr>
          <w:rFonts w:cs="Arial"/>
          <w:color w:val="000000" w:themeColor="text1"/>
          <w:sz w:val="18"/>
          <w:szCs w:val="18"/>
          <w:lang w:eastAsia="sl-SI"/>
        </w:rPr>
        <w:t xml:space="preserve"> sečnje</w:t>
      </w:r>
      <w:r w:rsidRPr="5A454648">
        <w:rPr>
          <w:rFonts w:cs="Arial"/>
          <w:color w:val="000000" w:themeColor="text1"/>
          <w:sz w:val="18"/>
          <w:szCs w:val="18"/>
          <w:lang w:eastAsia="sl-SI"/>
        </w:rPr>
        <w:t>)</w:t>
      </w:r>
    </w:p>
    <w:p w14:paraId="29F2764B" w14:textId="77777777" w:rsidR="00A3522F" w:rsidRPr="00876D70" w:rsidRDefault="00A3522F" w:rsidP="00A3522F">
      <w:pPr>
        <w:spacing w:line="216" w:lineRule="auto"/>
        <w:ind w:right="14"/>
        <w:rPr>
          <w:rFonts w:cs="Arial"/>
          <w:color w:val="000000"/>
          <w:sz w:val="18"/>
          <w:szCs w:val="18"/>
          <w:lang w:eastAsia="sl-SI"/>
        </w:rPr>
      </w:pPr>
    </w:p>
    <w:p w14:paraId="55B0D624" w14:textId="77777777" w:rsidR="00A3522F" w:rsidRDefault="00A3522F" w:rsidP="00F422CF">
      <w:pPr>
        <w:numPr>
          <w:ilvl w:val="0"/>
          <w:numId w:val="22"/>
        </w:numPr>
        <w:spacing w:line="216" w:lineRule="auto"/>
        <w:ind w:right="14" w:hanging="355"/>
        <w:rPr>
          <w:rFonts w:cs="Arial"/>
          <w:color w:val="000000"/>
          <w:sz w:val="18"/>
          <w:szCs w:val="18"/>
          <w:lang w:eastAsia="sl-SI"/>
        </w:rPr>
      </w:pPr>
      <w:r w:rsidRPr="00876D70">
        <w:rPr>
          <w:rFonts w:cs="Arial"/>
          <w:b/>
          <w:color w:val="000000"/>
          <w:sz w:val="18"/>
          <w:szCs w:val="18"/>
          <w:lang w:eastAsia="sl-SI"/>
        </w:rPr>
        <w:t>Izvajalec gojitvenih in varstvenih del ter vseh drugih del, ki so potrebna za zagotavljanje socialnih in ekoloških funkcij</w:t>
      </w:r>
      <w:r w:rsidRPr="00876D70">
        <w:rPr>
          <w:rFonts w:cs="Arial"/>
          <w:color w:val="000000"/>
          <w:sz w:val="18"/>
          <w:szCs w:val="18"/>
          <w:lang w:eastAsia="sl-SI"/>
        </w:rPr>
        <w:t xml:space="preserve"> (dalje: izvajalec drugih del)</w:t>
      </w:r>
    </w:p>
    <w:p w14:paraId="7C13F413" w14:textId="77777777" w:rsidR="00A3522F" w:rsidRPr="00876D70" w:rsidRDefault="00A3522F" w:rsidP="00A3522F">
      <w:pPr>
        <w:spacing w:line="216" w:lineRule="auto"/>
        <w:ind w:right="14"/>
        <w:rPr>
          <w:rFonts w:cs="Arial"/>
          <w:color w:val="000000"/>
          <w:sz w:val="18"/>
          <w:szCs w:val="18"/>
          <w:lang w:eastAsia="sl-SI"/>
        </w:rPr>
      </w:pPr>
    </w:p>
    <w:p w14:paraId="2487644E" w14:textId="77777777" w:rsidR="00A3522F" w:rsidRDefault="00A3522F" w:rsidP="00F422CF">
      <w:pPr>
        <w:numPr>
          <w:ilvl w:val="0"/>
          <w:numId w:val="22"/>
        </w:numPr>
        <w:spacing w:line="216" w:lineRule="auto"/>
        <w:ind w:right="14" w:hanging="355"/>
        <w:rPr>
          <w:rFonts w:cs="Arial"/>
          <w:color w:val="000000"/>
          <w:sz w:val="18"/>
          <w:szCs w:val="18"/>
          <w:lang w:eastAsia="sl-SI"/>
        </w:rPr>
      </w:pPr>
      <w:r w:rsidRPr="00876D70">
        <w:rPr>
          <w:rFonts w:cs="Arial"/>
          <w:b/>
          <w:color w:val="000000"/>
          <w:sz w:val="18"/>
          <w:szCs w:val="18"/>
          <w:lang w:eastAsia="sl-SI"/>
        </w:rPr>
        <w:t>Izvajalec gradnje in vzdrževanja gozdne infrastrukture</w:t>
      </w:r>
      <w:r w:rsidRPr="00876D70">
        <w:rPr>
          <w:rFonts w:cs="Arial"/>
          <w:color w:val="000000"/>
          <w:sz w:val="18"/>
          <w:szCs w:val="18"/>
          <w:lang w:eastAsia="sl-SI"/>
        </w:rPr>
        <w:t xml:space="preserve"> (dalje: izvajalec gradnje)</w:t>
      </w:r>
    </w:p>
    <w:p w14:paraId="791FD149" w14:textId="77777777" w:rsidR="00A3522F" w:rsidRPr="00876D70" w:rsidRDefault="00A3522F" w:rsidP="00A3522F">
      <w:pPr>
        <w:spacing w:line="216" w:lineRule="auto"/>
        <w:ind w:right="14"/>
        <w:rPr>
          <w:rFonts w:cs="Arial"/>
          <w:color w:val="000000"/>
          <w:sz w:val="18"/>
          <w:szCs w:val="18"/>
          <w:lang w:eastAsia="sl-SI"/>
        </w:rPr>
      </w:pPr>
    </w:p>
    <w:p w14:paraId="54ACCC43" w14:textId="77777777" w:rsidR="00A3522F" w:rsidRPr="00876D70" w:rsidRDefault="00A3522F" w:rsidP="00F422CF">
      <w:pPr>
        <w:numPr>
          <w:ilvl w:val="0"/>
          <w:numId w:val="22"/>
        </w:numPr>
        <w:spacing w:after="462" w:line="216" w:lineRule="auto"/>
        <w:ind w:right="14" w:hanging="355"/>
        <w:rPr>
          <w:rFonts w:cs="Arial"/>
          <w:color w:val="000000"/>
          <w:sz w:val="18"/>
          <w:szCs w:val="18"/>
          <w:lang w:eastAsia="sl-SI"/>
        </w:rPr>
      </w:pPr>
      <w:r w:rsidRPr="00876D70">
        <w:rPr>
          <w:rFonts w:cs="Arial"/>
          <w:b/>
          <w:color w:val="000000"/>
          <w:sz w:val="18"/>
          <w:szCs w:val="18"/>
          <w:lang w:eastAsia="sl-SI"/>
        </w:rPr>
        <w:t xml:space="preserve">Izvajalec nakladanja, prevoza in raztovora </w:t>
      </w:r>
      <w:r w:rsidRPr="00876D70">
        <w:rPr>
          <w:rFonts w:cs="Arial"/>
          <w:color w:val="000000"/>
          <w:sz w:val="18"/>
          <w:szCs w:val="18"/>
          <w:lang w:eastAsia="sl-SI"/>
        </w:rPr>
        <w:t>(dalje: izvajalec prevoza)</w:t>
      </w:r>
    </w:p>
    <w:p w14:paraId="0425122A" w14:textId="77777777" w:rsidR="00A3522F" w:rsidRPr="00876D70" w:rsidRDefault="00A3522F" w:rsidP="00A3522F">
      <w:pPr>
        <w:spacing w:after="462" w:line="216" w:lineRule="auto"/>
        <w:ind w:left="14" w:right="14"/>
        <w:rPr>
          <w:rFonts w:cs="Arial"/>
          <w:color w:val="000000"/>
          <w:sz w:val="18"/>
          <w:szCs w:val="18"/>
          <w:lang w:eastAsia="sl-SI"/>
        </w:rPr>
      </w:pPr>
      <w:r w:rsidRPr="00876D70">
        <w:rPr>
          <w:rFonts w:cs="Arial"/>
          <w:color w:val="000000"/>
          <w:sz w:val="18"/>
          <w:szCs w:val="18"/>
          <w:lang w:eastAsia="sl-SI"/>
        </w:rPr>
        <w:t xml:space="preserve">Osebe pod točkami 2., 3., 4. in 5. skupaj tudi: </w:t>
      </w:r>
      <w:r w:rsidRPr="00876D70">
        <w:rPr>
          <w:rFonts w:cs="Arial"/>
          <w:b/>
          <w:sz w:val="18"/>
          <w:szCs w:val="18"/>
          <w:lang w:eastAsia="sl-SI"/>
        </w:rPr>
        <w:t>izvajalci</w:t>
      </w:r>
    </w:p>
    <w:p w14:paraId="1D369759" w14:textId="77777777" w:rsidR="00A3522F" w:rsidRPr="00876D70" w:rsidRDefault="00A3522F" w:rsidP="00A3522F">
      <w:pPr>
        <w:spacing w:after="368" w:line="265" w:lineRule="auto"/>
        <w:ind w:left="188" w:right="235" w:hanging="10"/>
        <w:jc w:val="center"/>
        <w:rPr>
          <w:rFonts w:cs="Arial"/>
          <w:color w:val="000000"/>
          <w:sz w:val="18"/>
          <w:szCs w:val="18"/>
          <w:lang w:eastAsia="sl-SI"/>
        </w:rPr>
      </w:pPr>
      <w:r w:rsidRPr="00876D70">
        <w:rPr>
          <w:rFonts w:cs="Arial"/>
          <w:color w:val="000000"/>
          <w:sz w:val="18"/>
          <w:szCs w:val="18"/>
          <w:lang w:eastAsia="sl-SI"/>
        </w:rPr>
        <w:t>sklepajo naslednji</w:t>
      </w:r>
    </w:p>
    <w:p w14:paraId="5258ECC0" w14:textId="77777777" w:rsidR="00A3522F" w:rsidRPr="00097A72" w:rsidRDefault="00A3522F" w:rsidP="00A3522F">
      <w:pPr>
        <w:keepNext/>
        <w:keepLines/>
        <w:ind w:right="24"/>
        <w:jc w:val="center"/>
        <w:outlineLvl w:val="0"/>
        <w:rPr>
          <w:rFonts w:cs="Arial"/>
          <w:b/>
          <w:color w:val="000000"/>
          <w:szCs w:val="20"/>
          <w:lang w:eastAsia="sl-SI"/>
        </w:rPr>
      </w:pPr>
      <w:r>
        <w:rPr>
          <w:rFonts w:cs="Arial"/>
          <w:b/>
          <w:color w:val="000000"/>
          <w:szCs w:val="20"/>
          <w:lang w:eastAsia="sl-SI"/>
        </w:rPr>
        <w:t xml:space="preserve">    </w:t>
      </w:r>
      <w:bookmarkStart w:id="241" w:name="_Toc204945851"/>
      <w:r w:rsidRPr="00097A72">
        <w:rPr>
          <w:rFonts w:cs="Arial"/>
          <w:b/>
          <w:color w:val="000000"/>
          <w:szCs w:val="20"/>
          <w:lang w:eastAsia="sl-SI"/>
        </w:rPr>
        <w:t>PISNI SPORAZUM</w:t>
      </w:r>
      <w:bookmarkEnd w:id="241"/>
    </w:p>
    <w:p w14:paraId="387F5D2A" w14:textId="77777777" w:rsidR="00A3522F" w:rsidRPr="00876D70" w:rsidRDefault="00A3522F" w:rsidP="00A3522F">
      <w:pPr>
        <w:spacing w:after="473" w:line="216" w:lineRule="auto"/>
        <w:ind w:right="14"/>
        <w:jc w:val="center"/>
        <w:rPr>
          <w:rFonts w:cs="Arial"/>
          <w:b/>
          <w:color w:val="000000"/>
          <w:sz w:val="18"/>
          <w:szCs w:val="18"/>
          <w:lang w:eastAsia="sl-SI"/>
        </w:rPr>
      </w:pPr>
      <w:r w:rsidRPr="00876D70">
        <w:rPr>
          <w:rFonts w:cs="Arial"/>
          <w:b/>
          <w:color w:val="000000"/>
          <w:sz w:val="18"/>
          <w:szCs w:val="18"/>
          <w:lang w:eastAsia="sl-SI"/>
        </w:rPr>
        <w:t>o skupnih ukrepih za zagotavljanje varnosti in zdravja pri delu na skupnih deloviščih pogodbeni</w:t>
      </w:r>
      <w:r>
        <w:rPr>
          <w:rFonts w:cs="Arial"/>
          <w:b/>
          <w:color w:val="000000"/>
          <w:sz w:val="18"/>
          <w:szCs w:val="18"/>
          <w:lang w:eastAsia="sl-SI"/>
        </w:rPr>
        <w:t xml:space="preserve"> </w:t>
      </w:r>
      <w:r w:rsidRPr="00876D70">
        <w:rPr>
          <w:rFonts w:cs="Arial"/>
          <w:b/>
          <w:color w:val="000000"/>
          <w:sz w:val="18"/>
          <w:szCs w:val="18"/>
          <w:lang w:eastAsia="sl-SI"/>
        </w:rPr>
        <w:t>strank</w:t>
      </w:r>
    </w:p>
    <w:p w14:paraId="0925DED1" w14:textId="77777777" w:rsidR="00A3522F" w:rsidRPr="00876D70" w:rsidRDefault="00A3522F" w:rsidP="00F422CF">
      <w:pPr>
        <w:numPr>
          <w:ilvl w:val="1"/>
          <w:numId w:val="23"/>
        </w:numPr>
        <w:spacing w:after="150" w:line="265" w:lineRule="auto"/>
        <w:ind w:right="650" w:hanging="355"/>
        <w:jc w:val="center"/>
        <w:rPr>
          <w:rFonts w:cs="Arial"/>
          <w:b/>
          <w:color w:val="000000"/>
          <w:sz w:val="18"/>
          <w:szCs w:val="18"/>
          <w:lang w:eastAsia="sl-SI"/>
        </w:rPr>
      </w:pPr>
      <w:r w:rsidRPr="00876D70">
        <w:rPr>
          <w:rFonts w:cs="Arial"/>
          <w:b/>
          <w:color w:val="000000"/>
          <w:sz w:val="18"/>
          <w:szCs w:val="18"/>
          <w:lang w:eastAsia="sl-SI"/>
        </w:rPr>
        <w:t>člen</w:t>
      </w:r>
    </w:p>
    <w:p w14:paraId="0CE1A124" w14:textId="77777777" w:rsidR="00A3522F" w:rsidRPr="00876D70" w:rsidRDefault="00A3522F" w:rsidP="00A3522F">
      <w:pPr>
        <w:spacing w:after="50" w:line="216" w:lineRule="auto"/>
        <w:ind w:left="19" w:right="14" w:hanging="5"/>
        <w:rPr>
          <w:rFonts w:cs="Arial"/>
          <w:color w:val="000000"/>
          <w:sz w:val="18"/>
          <w:szCs w:val="18"/>
          <w:lang w:eastAsia="sl-SI"/>
        </w:rPr>
      </w:pPr>
      <w:r w:rsidRPr="00876D70">
        <w:rPr>
          <w:rFonts w:cs="Arial"/>
          <w:color w:val="000000"/>
          <w:sz w:val="18"/>
          <w:szCs w:val="18"/>
          <w:lang w:eastAsia="sl-SI"/>
        </w:rPr>
        <w:t>Pogodbene stranke so sporazumne da:</w:t>
      </w:r>
    </w:p>
    <w:p w14:paraId="46EF91CF" w14:textId="77777777" w:rsidR="00A3522F" w:rsidRPr="00876D70" w:rsidRDefault="00A3522F" w:rsidP="00F422CF">
      <w:pPr>
        <w:numPr>
          <w:ilvl w:val="0"/>
          <w:numId w:val="23"/>
        </w:numPr>
        <w:spacing w:after="17" w:line="219" w:lineRule="auto"/>
        <w:ind w:right="14" w:hanging="346"/>
        <w:rPr>
          <w:rFonts w:cs="Arial"/>
          <w:color w:val="000000"/>
          <w:sz w:val="18"/>
          <w:szCs w:val="18"/>
          <w:lang w:eastAsia="sl-SI"/>
        </w:rPr>
      </w:pPr>
      <w:r w:rsidRPr="00876D70">
        <w:rPr>
          <w:rFonts w:cs="Arial"/>
          <w:color w:val="000000"/>
          <w:sz w:val="18"/>
          <w:szCs w:val="18"/>
          <w:lang w:eastAsia="sl-SI"/>
        </w:rPr>
        <w:t>vsaka izmed njih izvaja svoje storitve na območju posameznih skupnih delovišč, ki so/bodo organizirana v gozdovih in drugih ne gozdnih površinah, pri čemer:</w:t>
      </w:r>
    </w:p>
    <w:p w14:paraId="6FB980B9" w14:textId="77777777" w:rsidR="00A3522F" w:rsidRPr="00876D70" w:rsidRDefault="00A3522F" w:rsidP="00F422CF">
      <w:pPr>
        <w:numPr>
          <w:ilvl w:val="0"/>
          <w:numId w:val="23"/>
        </w:numPr>
        <w:spacing w:after="50" w:line="216" w:lineRule="auto"/>
        <w:ind w:right="14" w:hanging="346"/>
        <w:rPr>
          <w:rFonts w:cs="Arial"/>
          <w:noProof/>
          <w:color w:val="000000"/>
          <w:sz w:val="18"/>
          <w:szCs w:val="18"/>
          <w:lang w:eastAsia="sl-SI"/>
        </w:rPr>
      </w:pPr>
      <w:r w:rsidRPr="00876D70">
        <w:rPr>
          <w:rFonts w:cs="Arial"/>
          <w:color w:val="000000"/>
          <w:sz w:val="18"/>
          <w:szCs w:val="18"/>
          <w:lang w:eastAsia="sl-SI"/>
        </w:rPr>
        <w:t xml:space="preserve">naročnik izvaja nadzor nad izvajanjem del vseh ostalih pogodbenih strank kot njegovih izvajalcev v postopkih oddaje posameznega javnega naročila in dejavnost izmere ter </w:t>
      </w:r>
      <w:r w:rsidRPr="00876D70">
        <w:rPr>
          <w:rFonts w:cs="Arial"/>
          <w:noProof/>
          <w:color w:val="000000"/>
          <w:sz w:val="18"/>
          <w:szCs w:val="18"/>
          <w:lang w:eastAsia="sl-SI"/>
        </w:rPr>
        <w:t xml:space="preserve">razvrščanja gozdno lesnih sortimentov v kakovostne razrede (dalje: klasiranje) posekanih gozdno lesnih sortimentov (dalje: GLS); </w:t>
      </w:r>
    </w:p>
    <w:p w14:paraId="3A8C20D5" w14:textId="3F3A5748"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noProof/>
          <w:color w:val="000000"/>
          <w:sz w:val="18"/>
          <w:szCs w:val="18"/>
          <w:lang w:eastAsia="sl-SI"/>
        </w:rPr>
        <w:t>izvajalec je za naročnika izvaja storitve sečnje, spravila, ureditve sečišča in</w:t>
      </w:r>
      <w:r w:rsidRPr="00876D70">
        <w:rPr>
          <w:rFonts w:cs="Arial"/>
          <w:color w:val="000000"/>
          <w:sz w:val="18"/>
          <w:szCs w:val="18"/>
          <w:lang w:eastAsia="sl-SI"/>
        </w:rPr>
        <w:t xml:space="preserve"> izdelave gozdnega reda; </w:t>
      </w:r>
    </w:p>
    <w:p w14:paraId="2CD46D50"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color w:val="000000"/>
          <w:sz w:val="18"/>
          <w:szCs w:val="18"/>
          <w:lang w:eastAsia="sl-SI"/>
        </w:rPr>
        <w:t xml:space="preserve">izvajalec drugih del za naročnika izvaja storitve gojitvenih in varstvenih del ter vseh drugih del, ki so potrebna za zagotavljanje socialnih in ekoloških funkcij; </w:t>
      </w:r>
    </w:p>
    <w:p w14:paraId="6C72590C"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color w:val="000000"/>
          <w:sz w:val="18"/>
          <w:szCs w:val="18"/>
          <w:lang w:eastAsia="sl-SI"/>
        </w:rPr>
        <w:t>izvajalec gradnje za naročnika izvaja storitve gradnje in vzdrževanja gozdnih prometnic, razen vzdrževanja gozdnih cest;</w:t>
      </w:r>
    </w:p>
    <w:p w14:paraId="79CF0A08"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bookmarkStart w:id="242" w:name="_Hlk172551412"/>
      <w:r w:rsidRPr="00876D70">
        <w:rPr>
          <w:rFonts w:cs="Arial"/>
          <w:color w:val="000000"/>
          <w:sz w:val="18"/>
          <w:szCs w:val="18"/>
          <w:lang w:eastAsia="sl-SI"/>
        </w:rPr>
        <w:t>izvajalec cestnega prevoza za naročnika izvaja storitve nakladanja posekanih gozdno lesnih sortimentov na prevozno sredstvo, prevoz in raztovor le teh, izvajalec železniškega prevoza pa za naročnika izvaja storitve prevoza gozdno lesnih sortimentov;</w:t>
      </w:r>
      <w:bookmarkEnd w:id="242"/>
    </w:p>
    <w:p w14:paraId="16C0CBAC"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color w:val="000000"/>
          <w:sz w:val="18"/>
          <w:szCs w:val="18"/>
          <w:lang w:eastAsia="sl-SI"/>
        </w:rPr>
        <w:t>vsaka izmed pogodbenih strank poleg navedenih izvaja tudi druge naloge, ki so med naročnikom in vsako izmed ostalih pogodbenih strank opredeljene v pogodbi o izvedbi javnega naročila;</w:t>
      </w:r>
    </w:p>
    <w:p w14:paraId="7D523536" w14:textId="77777777" w:rsidR="00A3522F" w:rsidRPr="00876D70" w:rsidRDefault="00A3522F" w:rsidP="00F422CF">
      <w:pPr>
        <w:numPr>
          <w:ilvl w:val="0"/>
          <w:numId w:val="23"/>
        </w:numPr>
        <w:spacing w:after="50" w:line="216" w:lineRule="auto"/>
        <w:ind w:right="14" w:hanging="346"/>
        <w:rPr>
          <w:rFonts w:cs="Arial"/>
          <w:color w:val="000000"/>
          <w:sz w:val="18"/>
          <w:szCs w:val="18"/>
          <w:lang w:eastAsia="sl-SI"/>
        </w:rPr>
      </w:pPr>
      <w:r w:rsidRPr="00876D70">
        <w:rPr>
          <w:rFonts w:cs="Arial"/>
          <w:color w:val="000000"/>
          <w:sz w:val="18"/>
          <w:szCs w:val="18"/>
          <w:lang w:eastAsia="sl-SI"/>
        </w:rPr>
        <w:t>da se ta sporazum sklepa na podlagi 39. člena Zakona o varnosti in zdravju pri delu (Ur. l. RS, št. 43/11-dalje: ZVZD-1), saj morajo pogodbene stranke zaradi narave opravljanja navedenih dejavnosti na skupnem delovišču skleniti pisni sporazum, v katerem dogovorijo skupne ukrepe za zagotavljanje varnosti in zdravja pri delu.</w:t>
      </w:r>
    </w:p>
    <w:p w14:paraId="55D04D81" w14:textId="77777777" w:rsidR="00A3522F" w:rsidRPr="00BF737E" w:rsidRDefault="00A3522F" w:rsidP="00F422CF">
      <w:pPr>
        <w:numPr>
          <w:ilvl w:val="1"/>
          <w:numId w:val="23"/>
        </w:numPr>
        <w:spacing w:line="265" w:lineRule="auto"/>
        <w:ind w:right="650" w:hanging="355"/>
        <w:jc w:val="center"/>
        <w:rPr>
          <w:rFonts w:cs="Arial"/>
          <w:b/>
          <w:color w:val="000000"/>
          <w:sz w:val="18"/>
          <w:szCs w:val="18"/>
          <w:lang w:eastAsia="sl-SI"/>
        </w:rPr>
      </w:pPr>
      <w:r w:rsidRPr="00BF737E">
        <w:rPr>
          <w:rFonts w:cs="Arial"/>
          <w:b/>
          <w:color w:val="000000"/>
          <w:sz w:val="18"/>
          <w:szCs w:val="18"/>
          <w:lang w:eastAsia="sl-SI"/>
        </w:rPr>
        <w:t>člen</w:t>
      </w:r>
    </w:p>
    <w:p w14:paraId="333A357D" w14:textId="77777777" w:rsidR="00A3522F" w:rsidRPr="00BF737E" w:rsidRDefault="00A3522F" w:rsidP="00A3522F">
      <w:pPr>
        <w:spacing w:after="199" w:line="265" w:lineRule="auto"/>
        <w:ind w:left="188" w:right="168" w:hanging="10"/>
        <w:jc w:val="center"/>
        <w:rPr>
          <w:rFonts w:cs="Arial"/>
          <w:b/>
          <w:color w:val="000000"/>
          <w:sz w:val="18"/>
          <w:szCs w:val="18"/>
          <w:lang w:eastAsia="sl-SI"/>
        </w:rPr>
      </w:pPr>
      <w:r w:rsidRPr="00BF737E">
        <w:rPr>
          <w:rFonts w:cs="Arial"/>
          <w:b/>
          <w:color w:val="000000"/>
          <w:sz w:val="18"/>
          <w:szCs w:val="18"/>
          <w:lang w:eastAsia="sl-SI"/>
        </w:rPr>
        <w:t>Opredelitev osnovnih pojmov</w:t>
      </w:r>
    </w:p>
    <w:p w14:paraId="5B22DE44"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Delovišče po tem sporazumu je vsakokratno delovišče, definirano z GGO/GGE/oddelek/odsek/lokacija, ki je opredeljeno v pogodbi med naročnikom in vsako izmed pogodbenih strank, sklenjeno v postopku javnega naročanja ali v aneksu k tej pogodbi.</w:t>
      </w:r>
    </w:p>
    <w:p w14:paraId="63B5B915" w14:textId="77777777" w:rsidR="00A3522F" w:rsidRPr="00876D70" w:rsidRDefault="00A3522F" w:rsidP="00A3522F">
      <w:pPr>
        <w:spacing w:after="19" w:line="216" w:lineRule="auto"/>
        <w:ind w:left="19" w:right="14" w:hanging="5"/>
        <w:rPr>
          <w:rFonts w:cs="Arial"/>
          <w:color w:val="000000"/>
          <w:sz w:val="18"/>
          <w:szCs w:val="18"/>
          <w:lang w:eastAsia="sl-SI"/>
        </w:rPr>
      </w:pPr>
      <w:r w:rsidRPr="00876D70">
        <w:rPr>
          <w:rFonts w:cs="Arial"/>
          <w:color w:val="000000"/>
          <w:sz w:val="18"/>
          <w:szCs w:val="18"/>
          <w:lang w:eastAsia="sl-SI"/>
        </w:rPr>
        <w:t>Pogodbene stranke so dolžne vsaka zase svoje evidence iz prejšnjega odstavka voditi tako, da bo iz podatkov razvidno najmanj:</w:t>
      </w:r>
    </w:p>
    <w:p w14:paraId="4D8A476D" w14:textId="77777777" w:rsidR="00A3522F" w:rsidRPr="00876D70" w:rsidRDefault="00A3522F" w:rsidP="00F422CF">
      <w:pPr>
        <w:numPr>
          <w:ilvl w:val="0"/>
          <w:numId w:val="23"/>
        </w:numPr>
        <w:spacing w:line="216" w:lineRule="auto"/>
        <w:ind w:right="14" w:hanging="346"/>
        <w:rPr>
          <w:rFonts w:cs="Arial"/>
          <w:color w:val="000000"/>
          <w:sz w:val="18"/>
          <w:szCs w:val="18"/>
          <w:lang w:eastAsia="sl-SI"/>
        </w:rPr>
      </w:pPr>
      <w:r w:rsidRPr="00876D70">
        <w:rPr>
          <w:rFonts w:cs="Arial"/>
          <w:color w:val="000000"/>
          <w:sz w:val="18"/>
          <w:szCs w:val="18"/>
          <w:lang w:eastAsia="sl-SI"/>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4CE2F08C" w14:textId="77777777" w:rsidR="00A3522F" w:rsidRDefault="00A3522F" w:rsidP="00F422CF">
      <w:pPr>
        <w:numPr>
          <w:ilvl w:val="0"/>
          <w:numId w:val="23"/>
        </w:numPr>
        <w:spacing w:line="216" w:lineRule="auto"/>
        <w:ind w:right="14" w:hanging="346"/>
        <w:rPr>
          <w:rFonts w:cs="Arial"/>
          <w:color w:val="000000"/>
          <w:sz w:val="18"/>
          <w:szCs w:val="18"/>
          <w:lang w:eastAsia="sl-SI"/>
        </w:rPr>
      </w:pPr>
      <w:r w:rsidRPr="00876D70">
        <w:rPr>
          <w:rFonts w:cs="Arial"/>
          <w:color w:val="000000"/>
          <w:sz w:val="18"/>
          <w:szCs w:val="18"/>
          <w:lang w:eastAsia="sl-SI"/>
        </w:rPr>
        <w:t>čas pričetka, zaključka in morebitne prekinitve izvajanja storitev na tem delovišču za vsako izmed pogodbenih strank.</w:t>
      </w:r>
    </w:p>
    <w:p w14:paraId="3932FD6E" w14:textId="77777777" w:rsidR="00A3522F" w:rsidRPr="00876D70" w:rsidRDefault="00A3522F" w:rsidP="00A3522F">
      <w:pPr>
        <w:spacing w:line="216" w:lineRule="auto"/>
        <w:ind w:left="718" w:right="14"/>
        <w:rPr>
          <w:rFonts w:cs="Arial"/>
          <w:color w:val="000000"/>
          <w:sz w:val="18"/>
          <w:szCs w:val="18"/>
          <w:lang w:eastAsia="sl-SI"/>
        </w:rPr>
      </w:pPr>
    </w:p>
    <w:p w14:paraId="7431453E" w14:textId="77777777" w:rsidR="00A3522F" w:rsidRPr="00876D70" w:rsidRDefault="00A3522F" w:rsidP="00A3522F">
      <w:pPr>
        <w:spacing w:after="207" w:line="219" w:lineRule="auto"/>
        <w:ind w:right="14"/>
        <w:rPr>
          <w:rFonts w:cs="Arial"/>
          <w:color w:val="000000"/>
          <w:sz w:val="18"/>
          <w:szCs w:val="18"/>
          <w:lang w:eastAsia="sl-SI"/>
        </w:rPr>
      </w:pPr>
      <w:r w:rsidRPr="00876D70">
        <w:rPr>
          <w:rFonts w:cs="Arial"/>
          <w:color w:val="000000"/>
          <w:sz w:val="18"/>
          <w:szCs w:val="18"/>
          <w:lang w:eastAsia="sl-SI"/>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delovnemu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13A4506" w14:textId="77777777" w:rsidR="00A3522F" w:rsidRPr="00876D70" w:rsidRDefault="00A3522F" w:rsidP="00A3522F">
      <w:pPr>
        <w:spacing w:after="231" w:line="219" w:lineRule="auto"/>
        <w:ind w:right="14" w:firstLine="4"/>
        <w:rPr>
          <w:rFonts w:cs="Arial"/>
          <w:color w:val="000000"/>
          <w:sz w:val="18"/>
          <w:szCs w:val="18"/>
          <w:lang w:eastAsia="sl-SI"/>
        </w:rPr>
      </w:pPr>
      <w:r w:rsidRPr="00876D70">
        <w:rPr>
          <w:rFonts w:cs="Arial"/>
          <w:color w:val="000000"/>
          <w:sz w:val="18"/>
          <w:szCs w:val="18"/>
          <w:lang w:eastAsia="sl-SI"/>
        </w:rPr>
        <w:t xml:space="preserve">Termin »delovno osebje« zajema vse osebe, za katere je vsaka izmed pogodbenih strank po splošno veljavnih predpisih dolžna zagotavljati varnost in zdravje pri delu ( 1. točka 3. člena ZVZD-1). </w:t>
      </w:r>
    </w:p>
    <w:p w14:paraId="5376C76D" w14:textId="77777777" w:rsidR="00A3522F" w:rsidRPr="00876D70" w:rsidRDefault="00A3522F" w:rsidP="00A3522F">
      <w:pPr>
        <w:spacing w:after="216" w:line="219" w:lineRule="auto"/>
        <w:ind w:right="14" w:firstLine="4"/>
        <w:rPr>
          <w:rFonts w:cs="Arial"/>
          <w:color w:val="000000"/>
          <w:sz w:val="18"/>
          <w:szCs w:val="18"/>
          <w:lang w:eastAsia="sl-SI"/>
        </w:rPr>
      </w:pPr>
      <w:r w:rsidRPr="00876D70">
        <w:rPr>
          <w:rFonts w:cs="Arial"/>
          <w:color w:val="000000"/>
          <w:sz w:val="18"/>
          <w:szCs w:val="18"/>
          <w:lang w:eastAsia="sl-SI"/>
        </w:rPr>
        <w:t xml:space="preserve">Pogodbene stranke storitve po tem sporazumu na skupnem delovišču lahko (v kolikor je to skladno s pogodbo o izvedbi posameznega javnega naročila) opravljajo s pomočjo drugih pravnih oz. fizičnih oseb (dalje: podizvajalci). Ti podizvajalci so skladno s splošno veljavnimi predpisi </w:t>
      </w:r>
      <w:r w:rsidRPr="00876D70">
        <w:rPr>
          <w:rFonts w:cs="Arial"/>
          <w:sz w:val="18"/>
          <w:szCs w:val="18"/>
          <w:lang w:eastAsia="sl-SI"/>
        </w:rPr>
        <w:t xml:space="preserve">iz naslova delovno pravne zakonodaje sami zavezani zagotavljati varne in zdrave razmere pri delu za svoje delovno osebje, ter so za to tudi v celoti odgovorni. Zaradi same narave dela morajo na skupnem delovišču vse ukrepe za zagotavljanje varnosti in zdravja pri delu po temu sporazumu izvajati vse pogodbene stranke oz. vsi prisotni na vseh delovnih mestih usklajeno in koordinirano. Pogodbene stranke izrecno prevzamejo obveznost, da bodo s svojimi podizvajalci sklenile ustrezne pogodbe oz. sporazume, s katerimi jih bodo zavezale k spoštovanju obveznosti glede varnosti in zdravja pri delu ter smiselno celotne vsebine tega sporazuma. Za opustitev te dolžnosti so pogodbene stranke same neposredno </w:t>
      </w:r>
      <w:r w:rsidRPr="00876D70">
        <w:rPr>
          <w:rFonts w:cs="Arial"/>
          <w:color w:val="000000"/>
          <w:sz w:val="18"/>
          <w:szCs w:val="18"/>
          <w:lang w:eastAsia="sl-SI"/>
        </w:rPr>
        <w:t>odgovorne za vse posledice, ki iz tega izvirajo.</w:t>
      </w:r>
    </w:p>
    <w:p w14:paraId="0ECD8F0C" w14:textId="77777777" w:rsidR="00A3522F" w:rsidRPr="00876D70" w:rsidRDefault="00A3522F" w:rsidP="00A3522F">
      <w:pPr>
        <w:spacing w:after="323" w:line="216" w:lineRule="auto"/>
        <w:ind w:right="14" w:hanging="5"/>
        <w:rPr>
          <w:rFonts w:cs="Arial"/>
          <w:color w:val="000000"/>
          <w:sz w:val="18"/>
          <w:szCs w:val="18"/>
          <w:lang w:eastAsia="sl-SI"/>
        </w:rPr>
      </w:pPr>
      <w:r w:rsidRPr="00876D70">
        <w:rPr>
          <w:rFonts w:cs="Arial"/>
          <w:color w:val="000000"/>
          <w:sz w:val="18"/>
          <w:szCs w:val="18"/>
          <w:lang w:eastAsia="sl-SI"/>
        </w:rPr>
        <w:t>Ta sporazum se sklepa in velja za vsa skupna delovišča, opredeljena v 1., 2. in 3. odstavku tega člena.</w:t>
      </w:r>
    </w:p>
    <w:p w14:paraId="7EF568CB" w14:textId="77777777" w:rsidR="00A3522F" w:rsidRPr="00876D70" w:rsidRDefault="00A3522F" w:rsidP="00A3522F">
      <w:pPr>
        <w:spacing w:after="50" w:line="216" w:lineRule="auto"/>
        <w:ind w:right="14" w:hanging="5"/>
        <w:rPr>
          <w:rFonts w:cs="Arial"/>
          <w:color w:val="000000"/>
          <w:sz w:val="18"/>
          <w:szCs w:val="18"/>
          <w:lang w:eastAsia="sl-SI"/>
        </w:rPr>
      </w:pPr>
      <w:r w:rsidRPr="00876D70">
        <w:rPr>
          <w:rFonts w:cs="Arial"/>
          <w:sz w:val="18"/>
          <w:szCs w:val="18"/>
        </w:rPr>
        <w:t>Š</w:t>
      </w:r>
      <w:r w:rsidRPr="00876D70">
        <w:rPr>
          <w:rFonts w:cs="Arial"/>
          <w:color w:val="000000"/>
          <w:sz w:val="18"/>
          <w:szCs w:val="18"/>
          <w:lang w:eastAsia="sl-SI"/>
        </w:rPr>
        <w:t>teje se, da so pogodbene stranke prisotne na skupnem delovišču tedaj, ko je na skupnem delovišču njihovo delovno osebje, ko na tem delovišču izvajajo delo in / ali imajo na tem delovišču sredstva za delo in drug material, zaradi česar so v tem času dolžne spoštovati določila tega sporazuma.</w:t>
      </w:r>
    </w:p>
    <w:p w14:paraId="27C21EBF" w14:textId="77777777" w:rsidR="00A3522F" w:rsidRPr="00876D70" w:rsidRDefault="00A3522F" w:rsidP="00A3522F">
      <w:pPr>
        <w:spacing w:after="50" w:line="216" w:lineRule="auto"/>
        <w:ind w:right="14" w:hanging="5"/>
        <w:rPr>
          <w:rFonts w:cs="Arial"/>
          <w:color w:val="000000"/>
          <w:sz w:val="18"/>
          <w:szCs w:val="18"/>
          <w:lang w:eastAsia="sl-SI"/>
        </w:rPr>
      </w:pPr>
    </w:p>
    <w:p w14:paraId="5D22478C" w14:textId="77777777" w:rsidR="00A3522F" w:rsidRPr="00876D70" w:rsidRDefault="00A3522F" w:rsidP="00A3522F">
      <w:pPr>
        <w:spacing w:after="50" w:line="216" w:lineRule="auto"/>
        <w:ind w:right="14" w:hanging="5"/>
        <w:rPr>
          <w:rFonts w:cs="Arial"/>
          <w:color w:val="000000"/>
          <w:sz w:val="18"/>
          <w:szCs w:val="18"/>
          <w:lang w:eastAsia="sl-SI"/>
        </w:rPr>
      </w:pPr>
    </w:p>
    <w:p w14:paraId="071FAE9D" w14:textId="77777777" w:rsidR="00A3522F" w:rsidRDefault="00A3522F" w:rsidP="00A3522F">
      <w:pPr>
        <w:spacing w:line="265" w:lineRule="auto"/>
        <w:ind w:left="466" w:right="509" w:hanging="10"/>
        <w:jc w:val="center"/>
        <w:rPr>
          <w:rFonts w:cs="Arial"/>
          <w:b/>
          <w:color w:val="000000"/>
          <w:sz w:val="18"/>
          <w:szCs w:val="18"/>
          <w:lang w:eastAsia="sl-SI"/>
        </w:rPr>
      </w:pPr>
      <w:r w:rsidRPr="00876D70">
        <w:rPr>
          <w:rFonts w:cs="Arial"/>
          <w:b/>
          <w:color w:val="000000"/>
          <w:sz w:val="18"/>
          <w:szCs w:val="18"/>
          <w:lang w:eastAsia="sl-SI"/>
        </w:rPr>
        <w:t>3. člen</w:t>
      </w:r>
    </w:p>
    <w:p w14:paraId="657A6DF6" w14:textId="77777777" w:rsidR="00A3522F" w:rsidRPr="00876D70" w:rsidRDefault="00A3522F" w:rsidP="00A3522F">
      <w:pPr>
        <w:spacing w:line="265" w:lineRule="auto"/>
        <w:ind w:left="466" w:right="509" w:hanging="10"/>
        <w:jc w:val="center"/>
        <w:rPr>
          <w:rFonts w:cs="Arial"/>
          <w:b/>
          <w:color w:val="000000"/>
          <w:sz w:val="18"/>
          <w:szCs w:val="18"/>
          <w:lang w:eastAsia="sl-SI"/>
        </w:rPr>
      </w:pPr>
    </w:p>
    <w:p w14:paraId="24D967A9" w14:textId="77777777" w:rsidR="00A3522F" w:rsidRPr="00876D70" w:rsidRDefault="00A3522F" w:rsidP="00A3522F">
      <w:pPr>
        <w:spacing w:line="219" w:lineRule="auto"/>
        <w:ind w:left="14" w:right="14" w:firstLine="4"/>
        <w:rPr>
          <w:rFonts w:cs="Arial"/>
          <w:sz w:val="18"/>
          <w:szCs w:val="18"/>
          <w:lang w:eastAsia="sl-SI"/>
        </w:rPr>
      </w:pPr>
      <w:r w:rsidRPr="00876D70">
        <w:rPr>
          <w:rFonts w:cs="Arial"/>
          <w:color w:val="000000"/>
          <w:sz w:val="18"/>
          <w:szCs w:val="18"/>
          <w:lang w:eastAsia="sl-SI"/>
        </w:rPr>
        <w:t xml:space="preserve">Pogodbene stranke so sporazumne, da je vsaka izmed njih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w:t>
      </w:r>
      <w:r w:rsidRPr="00876D70">
        <w:rPr>
          <w:rFonts w:cs="Arial"/>
          <w:sz w:val="18"/>
          <w:szCs w:val="18"/>
          <w:lang w:eastAsia="sl-SI"/>
        </w:rPr>
        <w:t>da je na skupnem delovišču zagotovljeno varno delo tedaj, ko so dosledno izvajana določila tega sporazuma, ZVZD-1 in vseh ostalih veljavnih predpisov izdanih na njegovi podlagi, ter so upoštevani normativi, standardi in tehnični predpisi, ter ko delovno osebje ob ustrezni strokovni usposobljenosti, delovni in zdravstveni sposobnosti pri opravljanju dela dosledno uporablja predpisano in brezhibno osebno varovalno opremo ter izvaja delo na pravilen in varen način. Pri izvrševanju obveznosti po tem sporazumu so si pogodbene stranke dolžne medsebojno pomagati.</w:t>
      </w:r>
    </w:p>
    <w:p w14:paraId="436A8A72"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Pod domet obveznosti po tem sporazumu vsake izmed pogodbenih strank spadajo vse osebe, ki so v 4. odstavku 2. člena tega sporazuma opredeljene kot delovno osebje in njihova delovna oprema - mehanizacija ter delovni pripomočki (dalje: sredstva za delo). V zvezi s podizvajalci ali drugimi pogodbenimi partnerji je vsaka izmed pogodbenih strank odgovorna tako za njihovo izbiro, kot tudi za kvaliteto opravljenih storitev, zato je vsaka izmed pogodbenih strank neposredno odgovorna tudi za spoštovanje zahtev veljavnih predpisov s področja varnosti in zdravja pri delu in zahtev tega sporazuma.</w:t>
      </w:r>
    </w:p>
    <w:p w14:paraId="694E1F43" w14:textId="77777777" w:rsidR="00A3522F" w:rsidRPr="00876D70" w:rsidRDefault="00A3522F" w:rsidP="00A3522F">
      <w:pPr>
        <w:spacing w:after="139" w:line="219" w:lineRule="auto"/>
        <w:ind w:left="14" w:right="14" w:firstLine="4"/>
        <w:rPr>
          <w:rFonts w:cs="Arial"/>
          <w:sz w:val="18"/>
          <w:szCs w:val="18"/>
          <w:lang w:eastAsia="sl-SI"/>
        </w:rPr>
      </w:pPr>
      <w:r w:rsidRPr="00876D70">
        <w:rPr>
          <w:rFonts w:cs="Arial"/>
          <w:sz w:val="18"/>
          <w:szCs w:val="18"/>
          <w:lang w:eastAsia="sl-SI"/>
        </w:rPr>
        <w:t xml:space="preserve">Delovno osebje vsake izmed pogodbenih strank, ki dejansko izvaja dela na skupnem delovišču, mora biti strokovno usposobljeno za delo, ki ga opravlja, kot to zahteva veljavna zakonodaja. </w:t>
      </w:r>
    </w:p>
    <w:p w14:paraId="75124419" w14:textId="77777777" w:rsidR="00A3522F" w:rsidRPr="00876D70" w:rsidRDefault="00A3522F" w:rsidP="00A3522F">
      <w:pPr>
        <w:spacing w:after="139" w:line="219" w:lineRule="auto"/>
        <w:ind w:left="14" w:right="14" w:firstLine="4"/>
        <w:rPr>
          <w:rFonts w:cs="Arial"/>
          <w:strike/>
          <w:sz w:val="18"/>
          <w:szCs w:val="18"/>
          <w:lang w:eastAsia="sl-SI"/>
        </w:rPr>
      </w:pPr>
      <w:r w:rsidRPr="00876D70">
        <w:rPr>
          <w:rFonts w:cs="Arial"/>
          <w:sz w:val="18"/>
          <w:szCs w:val="18"/>
          <w:lang w:eastAsia="sl-SI"/>
        </w:rPr>
        <w:t>V primeru pojava večjega tveganja za varnost in zdravje pri delu, morajo biti izpostavljene osebe še dodatno poučene o nevarnostih in tveganjih ter posebnih varnostnih ukrepih na posameznem skupnem delovišču, pri čemer je za izvedbo vseh aktivnosti v ta namen za svoje delovno osebje odgovorna posamezna pogodbena stranka.</w:t>
      </w:r>
    </w:p>
    <w:p w14:paraId="58CB6F76" w14:textId="77777777" w:rsidR="00A3522F" w:rsidRPr="00876D70" w:rsidRDefault="00A3522F" w:rsidP="00A3522F">
      <w:pPr>
        <w:spacing w:after="190" w:line="265" w:lineRule="auto"/>
        <w:ind w:left="466" w:right="480" w:hanging="10"/>
        <w:jc w:val="center"/>
        <w:rPr>
          <w:rFonts w:cs="Arial"/>
          <w:b/>
          <w:sz w:val="18"/>
          <w:szCs w:val="18"/>
          <w:lang w:eastAsia="sl-SI"/>
        </w:rPr>
      </w:pPr>
    </w:p>
    <w:p w14:paraId="0F7FEFCA" w14:textId="77777777" w:rsidR="00A3522F" w:rsidRDefault="00A3522F" w:rsidP="00A3522F">
      <w:pPr>
        <w:spacing w:line="265" w:lineRule="auto"/>
        <w:ind w:left="466" w:right="480" w:hanging="10"/>
        <w:jc w:val="center"/>
        <w:rPr>
          <w:rFonts w:cs="Arial"/>
          <w:b/>
          <w:sz w:val="18"/>
          <w:szCs w:val="18"/>
          <w:lang w:eastAsia="sl-SI"/>
        </w:rPr>
      </w:pPr>
      <w:r w:rsidRPr="00876D70">
        <w:rPr>
          <w:rFonts w:cs="Arial"/>
          <w:b/>
          <w:sz w:val="18"/>
          <w:szCs w:val="18"/>
          <w:lang w:eastAsia="sl-SI"/>
        </w:rPr>
        <w:t>4. člen</w:t>
      </w:r>
    </w:p>
    <w:p w14:paraId="3A1EDDC4" w14:textId="77777777" w:rsidR="00A3522F" w:rsidRPr="00876D70" w:rsidRDefault="00A3522F" w:rsidP="00A3522F">
      <w:pPr>
        <w:spacing w:line="265" w:lineRule="auto"/>
        <w:ind w:left="466" w:right="480" w:hanging="10"/>
        <w:jc w:val="center"/>
        <w:rPr>
          <w:rFonts w:cs="Arial"/>
          <w:b/>
          <w:sz w:val="18"/>
          <w:szCs w:val="18"/>
          <w:lang w:eastAsia="sl-SI"/>
        </w:rPr>
      </w:pPr>
    </w:p>
    <w:p w14:paraId="4D2E89AF" w14:textId="10759F32" w:rsidR="00A3522F" w:rsidRPr="00954D58" w:rsidRDefault="00A3522F" w:rsidP="00A3522F">
      <w:pPr>
        <w:spacing w:line="216" w:lineRule="auto"/>
        <w:ind w:left="19" w:right="14" w:hanging="5"/>
        <w:rPr>
          <w:rFonts w:cs="Arial"/>
          <w:sz w:val="18"/>
          <w:szCs w:val="18"/>
          <w:lang w:eastAsia="sl-SI"/>
        </w:rPr>
      </w:pPr>
      <w:r w:rsidRPr="3DF3F329">
        <w:rPr>
          <w:rFonts w:cs="Arial"/>
          <w:sz w:val="18"/>
          <w:szCs w:val="18"/>
          <w:lang w:eastAsia="sl-SI"/>
        </w:rPr>
        <w:t xml:space="preserve">Izvajalec sečnje je </w:t>
      </w:r>
      <w:r w:rsidRPr="00954D58">
        <w:rPr>
          <w:rFonts w:cs="Arial"/>
          <w:sz w:val="18"/>
          <w:szCs w:val="18"/>
          <w:lang w:eastAsia="sl-SI"/>
        </w:rPr>
        <w:t>praviloma večino časa izvajanja svojih storitev na delovišču sam, prav tako kot izvajalec drugih del, izvajalec gradnje in izvajalec prevoza. V primerih, kot jih določa dokumentacija javnih naročil SEC, GRA, GOJ in PRE</w:t>
      </w:r>
      <w:r w:rsidR="400C4797" w:rsidRPr="00796354">
        <w:rPr>
          <w:rFonts w:cs="Arial"/>
          <w:sz w:val="18"/>
          <w:szCs w:val="18"/>
          <w:lang w:eastAsia="sl-SI"/>
        </w:rPr>
        <w:t xml:space="preserve">, ki </w:t>
      </w:r>
      <w:r w:rsidR="261C46F6" w:rsidRPr="00796354">
        <w:rPr>
          <w:rFonts w:cs="Arial"/>
          <w:sz w:val="18"/>
          <w:szCs w:val="18"/>
          <w:lang w:eastAsia="sl-SI"/>
        </w:rPr>
        <w:t xml:space="preserve">so v veljavi sočasno  </w:t>
      </w:r>
      <w:r w:rsidR="400C4797" w:rsidRPr="00796354">
        <w:rPr>
          <w:rFonts w:cs="Arial"/>
          <w:sz w:val="18"/>
          <w:szCs w:val="18"/>
          <w:lang w:eastAsia="sl-SI"/>
        </w:rPr>
        <w:t>s tem sporazumom</w:t>
      </w:r>
      <w:r w:rsidRPr="00954D58">
        <w:rPr>
          <w:rFonts w:cs="Arial"/>
          <w:sz w:val="18"/>
          <w:szCs w:val="18"/>
          <w:lang w:eastAsia="sl-SI"/>
        </w:rPr>
        <w:t>, so lahko na delovišču prisotni različni izvajalci sečnje, izvajalci drugih del ali izvajalci gradnje ali pa več od naštetih pogodbenih strank.</w:t>
      </w:r>
    </w:p>
    <w:p w14:paraId="0D64E47B" w14:textId="77777777" w:rsidR="00A3522F" w:rsidRPr="00876D70" w:rsidRDefault="00A3522F" w:rsidP="00A3522F">
      <w:pPr>
        <w:spacing w:after="50" w:line="216" w:lineRule="auto"/>
        <w:ind w:left="19" w:right="14" w:hanging="5"/>
        <w:rPr>
          <w:rFonts w:cs="Arial"/>
          <w:sz w:val="18"/>
          <w:szCs w:val="18"/>
          <w:lang w:eastAsia="sl-SI"/>
        </w:rPr>
      </w:pPr>
      <w:r w:rsidRPr="00954D58">
        <w:rPr>
          <w:rFonts w:cs="Arial"/>
          <w:sz w:val="18"/>
          <w:szCs w:val="18"/>
          <w:lang w:eastAsia="sl-SI"/>
        </w:rPr>
        <w:t>V kolikor se z deli, ki jih izvaja izvajalec gradnje ter z deli, ki jih izvaja izvajalec sečnje z vidika naročnika zelo mudi, je možna tudi istočasna prisotnost izvajalca gradnje</w:t>
      </w:r>
      <w:r w:rsidRPr="00876D70">
        <w:rPr>
          <w:rFonts w:cs="Arial"/>
          <w:sz w:val="18"/>
          <w:szCs w:val="18"/>
          <w:lang w:eastAsia="sl-SI"/>
        </w:rPr>
        <w:t xml:space="preserve"> in izvajalca sečnje na skupnem delovišču, vendar se praviloma dejavnost izvajalca gradnje zaključi še preden svojo dejavnost na istem delovišču prične izvajalec sečnje.</w:t>
      </w:r>
    </w:p>
    <w:p w14:paraId="729DF75B" w14:textId="77777777" w:rsidR="00A3522F" w:rsidRPr="00876D70" w:rsidRDefault="00A3522F" w:rsidP="00A3522F">
      <w:pPr>
        <w:spacing w:after="50" w:line="216" w:lineRule="auto"/>
        <w:ind w:left="19" w:right="14" w:hanging="5"/>
        <w:rPr>
          <w:rFonts w:cs="Arial"/>
          <w:sz w:val="18"/>
          <w:szCs w:val="18"/>
          <w:lang w:eastAsia="sl-SI"/>
        </w:rPr>
      </w:pPr>
    </w:p>
    <w:p w14:paraId="31275280" w14:textId="77777777" w:rsidR="00A3522F" w:rsidRPr="00876D70" w:rsidRDefault="00A3522F" w:rsidP="00A3522F">
      <w:pPr>
        <w:spacing w:after="239" w:line="216" w:lineRule="auto"/>
        <w:ind w:left="19" w:right="14" w:hanging="5"/>
        <w:rPr>
          <w:rFonts w:eastAsia="Aptos" w:cs="Arial"/>
          <w:sz w:val="18"/>
          <w:szCs w:val="18"/>
        </w:rPr>
      </w:pPr>
      <w:r w:rsidRPr="00876D70">
        <w:rPr>
          <w:rFonts w:cs="Arial"/>
          <w:sz w:val="18"/>
          <w:szCs w:val="18"/>
          <w:lang w:eastAsia="sl-SI"/>
        </w:rPr>
        <w:t xml:space="preserve">Izvajalec cestnega prevoza svojo dejavnost opravlja ob in na kamionski cesti oz. na mestu, kjer so začasno skladiščeni GLS, začasnih in stalnih skladiščih, ter na železniškem območju. Izvajalec prevoza se v delovni proces </w:t>
      </w:r>
      <w:r w:rsidRPr="00876D70">
        <w:rPr>
          <w:rFonts w:cs="Arial"/>
          <w:sz w:val="18"/>
          <w:szCs w:val="18"/>
          <w:lang w:eastAsia="sl-SI"/>
        </w:rPr>
        <w:lastRenderedPageBreak/>
        <w:t xml:space="preserve">na skupnem delovišču vključuje neprestano, ko za naročnika obstaja potreba po storitvah, ki jih izvaja. V primerih, ko se prodaja GLS vrši na kamionski cesti, se v proces nakladanja in prevoza vključujejo tudi kupci GLS. </w:t>
      </w:r>
      <w:r w:rsidRPr="00876D70">
        <w:rPr>
          <w:rFonts w:eastAsia="Aptos" w:cs="Arial"/>
          <w:sz w:val="18"/>
          <w:szCs w:val="18"/>
        </w:rPr>
        <w:t>Izvajalec del na železniškem območju, je s svojimi delavci dolžan svoje storitve izvajati na varen način, brez ogrožanja drugih izvajalcev ali zaposlenih v Skupini SŽ. Pri tem je potrebno upoštevati naslednje zahteve:</w:t>
      </w:r>
    </w:p>
    <w:p w14:paraId="4C94B677"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dosledno mora upoštevati veljavne predpise in ukrepe zakonodaje s področja varnega in zdravega dela,</w:t>
      </w:r>
    </w:p>
    <w:p w14:paraId="0028D564"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upoštevati predpise notranjega transporta, omejitve hitrosti, prometne znake, transportne poti in določena mesta za parkiranje (vsaj 2,5 m od osi tira),</w:t>
      </w:r>
    </w:p>
    <w:p w14:paraId="398F0EDB"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upoštevati označbe in morebitne ovire zaradi drugih vzdrževalnih del pri dostopu na železniško območje,</w:t>
      </w:r>
    </w:p>
    <w:p w14:paraId="4039C3DF" w14:textId="77777777" w:rsidR="00A3522F" w:rsidRPr="00876D70" w:rsidRDefault="00A3522F" w:rsidP="00F422CF">
      <w:pPr>
        <w:numPr>
          <w:ilvl w:val="0"/>
          <w:numId w:val="28"/>
        </w:numPr>
        <w:spacing w:line="240" w:lineRule="auto"/>
        <w:rPr>
          <w:rFonts w:eastAsia="Times New Roman" w:cs="Arial"/>
          <w:sz w:val="18"/>
          <w:szCs w:val="18"/>
          <w:lang w:eastAsia="sl-SI"/>
        </w:rPr>
      </w:pPr>
      <w:r w:rsidRPr="00876D70">
        <w:rPr>
          <w:rFonts w:cs="Arial"/>
          <w:sz w:val="18"/>
          <w:szCs w:val="18"/>
          <w:lang w:eastAsia="sl-SI"/>
        </w:rPr>
        <w:t xml:space="preserve">pri nakladanju, razkladanju vagonov je prepovedano poseganje v normalni svetli profil sosednjega tira (dovoljeno do stranice oz. ročic vagona), </w:t>
      </w:r>
    </w:p>
    <w:p w14:paraId="031C21D9"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 xml:space="preserve">upoštevati prepoved gibanja po območjih, ki niso v delokrogu izvajanja njegovih storitev, </w:t>
      </w:r>
    </w:p>
    <w:p w14:paraId="694B4185"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delavcem je prepovedano vsakršno poseganje v objekte, delovne naprave in instalacije, ki niso predmet njihovega  dela,</w:t>
      </w:r>
    </w:p>
    <w:p w14:paraId="071D744C" w14:textId="77777777" w:rsidR="00A3522F" w:rsidRPr="00876D70" w:rsidRDefault="00A3522F" w:rsidP="00F422CF">
      <w:pPr>
        <w:numPr>
          <w:ilvl w:val="0"/>
          <w:numId w:val="28"/>
        </w:numPr>
        <w:spacing w:line="240" w:lineRule="auto"/>
        <w:jc w:val="left"/>
        <w:rPr>
          <w:rFonts w:eastAsia="Times New Roman" w:cs="Arial"/>
          <w:sz w:val="18"/>
          <w:szCs w:val="18"/>
        </w:rPr>
      </w:pPr>
      <w:r w:rsidRPr="00876D70">
        <w:rPr>
          <w:rFonts w:eastAsia="Times New Roman" w:cs="Arial"/>
          <w:sz w:val="18"/>
          <w:szCs w:val="18"/>
        </w:rPr>
        <w:t>uporabljati osebno varovalno opremo, ki je potrebna pri opravljanju dela oz. je za to območje predpisana (</w:t>
      </w:r>
      <w:r>
        <w:rPr>
          <w:rFonts w:eastAsia="Times New Roman" w:cs="Arial"/>
          <w:sz w:val="18"/>
          <w:szCs w:val="18"/>
        </w:rPr>
        <w:t>varovalna obutev</w:t>
      </w:r>
      <w:r w:rsidRPr="00876D70">
        <w:rPr>
          <w:rFonts w:eastAsia="Times New Roman" w:cs="Arial"/>
          <w:sz w:val="18"/>
          <w:szCs w:val="18"/>
        </w:rPr>
        <w:t>, visoko vidna oblačila).</w:t>
      </w:r>
    </w:p>
    <w:p w14:paraId="10033E16" w14:textId="77777777" w:rsidR="00A3522F" w:rsidRPr="00876D70" w:rsidRDefault="00A3522F" w:rsidP="00A3522F">
      <w:pPr>
        <w:spacing w:line="240" w:lineRule="auto"/>
        <w:ind w:left="360"/>
        <w:rPr>
          <w:rFonts w:eastAsia="Aptos" w:cs="Arial"/>
          <w:sz w:val="18"/>
          <w:szCs w:val="18"/>
        </w:rPr>
      </w:pPr>
    </w:p>
    <w:p w14:paraId="6771877D" w14:textId="77777777" w:rsidR="00A3522F" w:rsidRPr="00876D70" w:rsidRDefault="00A3522F" w:rsidP="00A3522F">
      <w:pPr>
        <w:spacing w:line="240" w:lineRule="auto"/>
        <w:rPr>
          <w:rFonts w:eastAsia="Aptos" w:cs="Arial"/>
          <w:sz w:val="18"/>
          <w:szCs w:val="18"/>
        </w:rPr>
      </w:pPr>
      <w:r w:rsidRPr="00876D70">
        <w:rPr>
          <w:rFonts w:eastAsia="Aptos" w:cs="Arial"/>
          <w:sz w:val="18"/>
          <w:szCs w:val="18"/>
        </w:rPr>
        <w:t xml:space="preserve">PREPOVEDANO IN  SMRTNO NEVARNO je približevanje delom voznega omrežja (VO) pod napetostjo 3000 V na razdaljo, manjšo od 1250 mm! </w:t>
      </w:r>
    </w:p>
    <w:p w14:paraId="0967BAC7" w14:textId="77777777" w:rsidR="00A3522F" w:rsidRDefault="00A3522F" w:rsidP="00A3522F">
      <w:pPr>
        <w:spacing w:line="240" w:lineRule="auto"/>
        <w:rPr>
          <w:rFonts w:eastAsia="Aptos" w:cs="Arial"/>
          <w:sz w:val="18"/>
          <w:szCs w:val="18"/>
        </w:rPr>
      </w:pPr>
    </w:p>
    <w:p w14:paraId="6B751B23" w14:textId="77777777" w:rsidR="00A3522F" w:rsidRPr="00876D70" w:rsidRDefault="00A3522F" w:rsidP="00A3522F">
      <w:pPr>
        <w:spacing w:line="240" w:lineRule="auto"/>
        <w:rPr>
          <w:rFonts w:eastAsia="Aptos" w:cs="Arial"/>
          <w:sz w:val="18"/>
          <w:szCs w:val="18"/>
        </w:rPr>
      </w:pPr>
      <w:r w:rsidRPr="00876D70">
        <w:rPr>
          <w:rFonts w:eastAsia="Aptos" w:cs="Arial"/>
          <w:sz w:val="18"/>
          <w:szCs w:val="18"/>
        </w:rPr>
        <w:t>Delovni stroji (dvigala, bagri) se ne smejo približati vodnikom pod napetostjo 3000 V na razdaljo, ki je manjša od</w:t>
      </w:r>
      <w:r>
        <w:rPr>
          <w:rFonts w:eastAsia="Aptos" w:cs="Arial"/>
          <w:sz w:val="18"/>
          <w:szCs w:val="18"/>
        </w:rPr>
        <w:t xml:space="preserve"> </w:t>
      </w:r>
      <w:r w:rsidRPr="00876D70">
        <w:rPr>
          <w:rFonts w:eastAsia="Aptos" w:cs="Arial"/>
          <w:sz w:val="18"/>
          <w:szCs w:val="18"/>
        </w:rPr>
        <w:t>3m.</w:t>
      </w:r>
    </w:p>
    <w:p w14:paraId="069F0C6C" w14:textId="77777777" w:rsidR="00A3522F" w:rsidRPr="00876D70" w:rsidRDefault="00A3522F" w:rsidP="00A3522F">
      <w:pPr>
        <w:spacing w:after="239" w:line="216" w:lineRule="auto"/>
        <w:ind w:left="19" w:right="14" w:hanging="5"/>
        <w:rPr>
          <w:rFonts w:cs="Arial"/>
          <w:sz w:val="18"/>
          <w:szCs w:val="18"/>
          <w:lang w:eastAsia="sl-SI"/>
        </w:rPr>
      </w:pPr>
    </w:p>
    <w:p w14:paraId="1EAC44B5" w14:textId="77777777" w:rsidR="00A3522F" w:rsidRPr="00876D70" w:rsidRDefault="00A3522F" w:rsidP="00A3522F">
      <w:pPr>
        <w:spacing w:after="498" w:line="219" w:lineRule="auto"/>
        <w:ind w:left="14" w:right="14" w:firstLine="4"/>
        <w:rPr>
          <w:rFonts w:cs="Arial"/>
          <w:strike/>
          <w:noProof/>
          <w:sz w:val="18"/>
          <w:szCs w:val="18"/>
          <w:lang w:eastAsia="sl-SI"/>
        </w:rPr>
      </w:pPr>
      <w:r w:rsidRPr="00876D70">
        <w:rPr>
          <w:rFonts w:cs="Arial"/>
          <w:sz w:val="18"/>
          <w:szCs w:val="18"/>
          <w:lang w:eastAsia="sl-SI"/>
        </w:rPr>
        <w:t xml:space="preserve">Naročnik  vseh storitev, ki jih izvajajo ostale pogodbene stranke je na delovišču lahko občasno prisoten zaradi kontrole nad izvajanjem pogodbenih dejavnosti, zaradi </w:t>
      </w:r>
      <w:r w:rsidRPr="00876D70">
        <w:rPr>
          <w:rFonts w:cs="Arial"/>
          <w:noProof/>
          <w:sz w:val="18"/>
          <w:szCs w:val="18"/>
          <w:lang w:eastAsia="sl-SI"/>
        </w:rPr>
        <w:t xml:space="preserve">prevzemov delovišč ter tudi zaradi izvajanja izmere in vrednotenja GLS ter sledenja drugih s pogodbo določenih medsebojnih obveznosti. </w:t>
      </w:r>
    </w:p>
    <w:p w14:paraId="51D49371" w14:textId="77777777" w:rsidR="00A3522F" w:rsidRPr="00876D70" w:rsidRDefault="00A3522F" w:rsidP="00A3522F">
      <w:pPr>
        <w:spacing w:line="265" w:lineRule="auto"/>
        <w:ind w:left="466" w:right="461" w:hanging="10"/>
        <w:jc w:val="center"/>
        <w:rPr>
          <w:rFonts w:cs="Arial"/>
          <w:b/>
          <w:sz w:val="18"/>
          <w:szCs w:val="18"/>
          <w:lang w:eastAsia="sl-SI"/>
        </w:rPr>
      </w:pPr>
      <w:r w:rsidRPr="00876D70">
        <w:rPr>
          <w:rFonts w:cs="Arial"/>
          <w:b/>
          <w:sz w:val="18"/>
          <w:szCs w:val="18"/>
          <w:lang w:eastAsia="sl-SI"/>
        </w:rPr>
        <w:t>5. člen</w:t>
      </w:r>
    </w:p>
    <w:p w14:paraId="63293F06" w14:textId="77777777" w:rsidR="00A3522F" w:rsidRPr="00876D70" w:rsidRDefault="00A3522F" w:rsidP="00A3522F">
      <w:pPr>
        <w:spacing w:after="154" w:line="265" w:lineRule="auto"/>
        <w:ind w:left="466" w:right="456" w:hanging="10"/>
        <w:jc w:val="center"/>
        <w:rPr>
          <w:rFonts w:cs="Arial"/>
          <w:b/>
          <w:sz w:val="18"/>
          <w:szCs w:val="18"/>
          <w:lang w:eastAsia="sl-SI"/>
        </w:rPr>
      </w:pPr>
      <w:r w:rsidRPr="00876D70">
        <w:rPr>
          <w:rFonts w:cs="Arial"/>
          <w:b/>
          <w:sz w:val="18"/>
          <w:szCs w:val="18"/>
          <w:lang w:eastAsia="sl-SI"/>
        </w:rPr>
        <w:t>SPLOŠNE OBVEZNOSTI</w:t>
      </w:r>
    </w:p>
    <w:p w14:paraId="4063B560"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Izvajanje pogodbenih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4C3208CE"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Ukrepe za zagotavljanje varnosti in zdravja pri delu po tem sporazumu je na skupnem delovišču dolžno izvrševati vse delovno osebje vsake izmed pogodbenih strank in vsi sodelujoči podizvajalci ali drugi pogodbeni partnerji vsake izmed pogodbenih strank.</w:t>
      </w:r>
    </w:p>
    <w:p w14:paraId="36889403" w14:textId="77777777" w:rsidR="00A3522F" w:rsidRPr="00876D70" w:rsidRDefault="00A3522F" w:rsidP="00A3522F">
      <w:pPr>
        <w:spacing w:after="220" w:line="216" w:lineRule="auto"/>
        <w:ind w:left="19" w:right="14" w:hanging="5"/>
        <w:rPr>
          <w:rFonts w:cs="Arial"/>
          <w:sz w:val="18"/>
          <w:szCs w:val="18"/>
          <w:lang w:eastAsia="sl-SI"/>
        </w:rPr>
      </w:pPr>
      <w:r w:rsidRPr="00876D70">
        <w:rPr>
          <w:rFonts w:cs="Arial"/>
          <w:sz w:val="18"/>
          <w:szCs w:val="18"/>
          <w:lang w:eastAsia="sl-SI"/>
        </w:rPr>
        <w:t>Vsa potrebna komunikacija na skupnem delovišču poteka v slovenskem jeziku.</w:t>
      </w:r>
    </w:p>
    <w:p w14:paraId="30A31460" w14:textId="77777777" w:rsidR="00A3522F" w:rsidRPr="00876D70" w:rsidRDefault="00A3522F" w:rsidP="00A3522F">
      <w:pPr>
        <w:spacing w:after="448" w:line="219" w:lineRule="auto"/>
        <w:ind w:left="14" w:right="14"/>
        <w:rPr>
          <w:rFonts w:cs="Arial"/>
          <w:sz w:val="18"/>
          <w:szCs w:val="18"/>
          <w:lang w:eastAsia="sl-SI"/>
        </w:rPr>
      </w:pPr>
      <w:r w:rsidRPr="00876D70">
        <w:rPr>
          <w:rFonts w:cs="Arial"/>
          <w:sz w:val="18"/>
          <w:szCs w:val="18"/>
          <w:lang w:eastAsia="sl-SI"/>
        </w:rPr>
        <w:t>Pogodbene stranke so dolžne varovati osebne podatke o osebah, ki so po tem sporazumu dolžne izvajati naloge v zvezi z varnostjo in zdravjem pri delu.</w:t>
      </w:r>
    </w:p>
    <w:p w14:paraId="7B51862E" w14:textId="77777777" w:rsidR="00A3522F" w:rsidRPr="00876D70" w:rsidRDefault="00A3522F" w:rsidP="00A3522F">
      <w:pPr>
        <w:spacing w:line="265" w:lineRule="auto"/>
        <w:ind w:left="466" w:right="485" w:hanging="10"/>
        <w:jc w:val="center"/>
        <w:rPr>
          <w:rFonts w:cs="Arial"/>
          <w:b/>
          <w:sz w:val="18"/>
          <w:szCs w:val="18"/>
          <w:lang w:eastAsia="sl-SI"/>
        </w:rPr>
      </w:pPr>
      <w:r w:rsidRPr="00876D70">
        <w:rPr>
          <w:rFonts w:cs="Arial"/>
          <w:b/>
          <w:sz w:val="18"/>
          <w:szCs w:val="18"/>
          <w:lang w:eastAsia="sl-SI"/>
        </w:rPr>
        <w:t>6. člen</w:t>
      </w:r>
    </w:p>
    <w:p w14:paraId="019594B7" w14:textId="77777777" w:rsidR="00A3522F" w:rsidRPr="001570D2" w:rsidRDefault="00A3522F" w:rsidP="001570D2">
      <w:pPr>
        <w:jc w:val="center"/>
        <w:rPr>
          <w:b/>
          <w:bCs/>
          <w:lang w:eastAsia="sl-SI"/>
        </w:rPr>
      </w:pPr>
      <w:r w:rsidRPr="001570D2">
        <w:rPr>
          <w:b/>
          <w:bCs/>
          <w:lang w:eastAsia="sl-SI"/>
        </w:rPr>
        <w:t>VODJA DEL - NOTRANJE RAZMERJE</w:t>
      </w:r>
    </w:p>
    <w:p w14:paraId="6276E9A6" w14:textId="77777777" w:rsidR="00A3522F" w:rsidRPr="00876D70" w:rsidRDefault="00A3522F" w:rsidP="001570D2">
      <w:pPr>
        <w:rPr>
          <w:lang w:eastAsia="sl-SI"/>
        </w:rPr>
      </w:pPr>
    </w:p>
    <w:p w14:paraId="06EE75DA" w14:textId="77777777" w:rsidR="00A3522F" w:rsidRPr="00876D70" w:rsidRDefault="00A3522F" w:rsidP="00A3522F">
      <w:pPr>
        <w:spacing w:after="283" w:line="219" w:lineRule="auto"/>
        <w:ind w:left="14" w:right="14" w:firstLine="4"/>
        <w:rPr>
          <w:rFonts w:cs="Arial"/>
          <w:sz w:val="18"/>
          <w:szCs w:val="18"/>
          <w:lang w:eastAsia="sl-SI"/>
        </w:rPr>
      </w:pPr>
      <w:r w:rsidRPr="00876D70">
        <w:rPr>
          <w:rFonts w:cs="Arial"/>
          <w:sz w:val="18"/>
          <w:szCs w:val="18"/>
          <w:lang w:eastAsia="sl-SI"/>
        </w:rPr>
        <w:t>Za nadzor nad izvrševanjem ukrepov za zagotavljanje varnosti in zdravja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052BE465" w14:textId="77777777" w:rsidR="00A3522F" w:rsidRPr="00876D70" w:rsidRDefault="00A3522F" w:rsidP="00A3522F">
      <w:pPr>
        <w:spacing w:after="176" w:line="219" w:lineRule="auto"/>
        <w:ind w:left="14" w:right="14" w:firstLine="4"/>
        <w:rPr>
          <w:rFonts w:cs="Arial"/>
          <w:sz w:val="18"/>
          <w:szCs w:val="18"/>
          <w:lang w:eastAsia="sl-SI"/>
        </w:rPr>
      </w:pPr>
      <w:r w:rsidRPr="00876D70">
        <w:rPr>
          <w:rFonts w:cs="Arial"/>
          <w:sz w:val="18"/>
          <w:szCs w:val="18"/>
          <w:lang w:eastAsia="sl-SI"/>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 .</w:t>
      </w:r>
    </w:p>
    <w:p w14:paraId="7FE5B301" w14:textId="77777777" w:rsidR="00A3522F" w:rsidRPr="00876D70" w:rsidRDefault="00A3522F" w:rsidP="00A3522F">
      <w:pPr>
        <w:spacing w:after="259" w:line="219" w:lineRule="auto"/>
        <w:ind w:left="14" w:right="14" w:firstLine="4"/>
        <w:rPr>
          <w:rFonts w:cs="Arial"/>
          <w:strike/>
          <w:sz w:val="18"/>
          <w:szCs w:val="18"/>
          <w:lang w:eastAsia="sl-SI"/>
        </w:rPr>
      </w:pPr>
      <w:r w:rsidRPr="00876D70">
        <w:rPr>
          <w:rFonts w:cs="Arial"/>
          <w:sz w:val="18"/>
          <w:szCs w:val="18"/>
          <w:lang w:eastAsia="sl-SI"/>
        </w:rPr>
        <w:t>Vodja del vsake izmed pogodbenih strank je na skupnem delovišču osebno prisoten praviloma občasno, zaradi izvajanja kontrolnih ogledov, lahko pa tudi stalno, vse v odvisnosti od organizacije delovnega procesa posamezne pogodbene stranke. Delovno osebje vsake izmed pogodbenih strank mora biti seznanjeno s pristojnim in odgovornim vodjem del ter mora imeti z njim vzpostavljen nedvoumen kontakt. Slednji pa mora biti  delovnemu osebju na razpolago za nudenje strokovnega svetovanja in podpore, morebitnih usmeritvenih navodil ter v namene reševanja vseh operativnih vprašanj iz naslova načrtovanja, organizacije in izvajanja nalog delovnega osebja.</w:t>
      </w:r>
    </w:p>
    <w:p w14:paraId="2A113609" w14:textId="77777777" w:rsidR="00A3522F" w:rsidRPr="00876D70" w:rsidRDefault="00A3522F" w:rsidP="00A3522F">
      <w:pPr>
        <w:spacing w:line="216" w:lineRule="auto"/>
        <w:ind w:left="19" w:right="14" w:hanging="5"/>
        <w:rPr>
          <w:rFonts w:cs="Arial"/>
          <w:sz w:val="18"/>
          <w:szCs w:val="18"/>
          <w:lang w:eastAsia="sl-SI"/>
        </w:rPr>
      </w:pPr>
      <w:r w:rsidRPr="00876D70">
        <w:rPr>
          <w:rFonts w:cs="Arial"/>
          <w:sz w:val="18"/>
          <w:szCs w:val="18"/>
          <w:lang w:eastAsia="sl-SI"/>
        </w:rPr>
        <w:lastRenderedPageBreak/>
        <w:t>Vodja del vsake izmed pogodbenih strank je dolžan svojega delodajalca pred začetkom delovnega procesa, pri katerem obstajajo večje nevarnosti za nezgode in poklicne bolezni, o teh delih obvestiti z namenom, da delodajalec lahko po presoji konkretnih okoliščin izpolni svojo zakonsko dolžnost obveščanja inšpekcije dela, skladno z ZVZD-1</w:t>
      </w:r>
      <w:r w:rsidRPr="00876D70">
        <w:rPr>
          <w:rFonts w:cs="Arial"/>
          <w:noProof/>
          <w:sz w:val="18"/>
          <w:szCs w:val="18"/>
          <w:lang w:eastAsia="sl-SI"/>
        </w:rPr>
        <w:drawing>
          <wp:inline distT="0" distB="0" distL="0" distR="0" wp14:anchorId="673EA33D" wp14:editId="20E3D596">
            <wp:extent cx="19050" cy="19050"/>
            <wp:effectExtent l="0" t="0" r="0" b="0"/>
            <wp:docPr id="1" name="Picture 1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14:paraId="7152B6BB" w14:textId="77777777" w:rsidR="00A3522F" w:rsidRPr="00954D58" w:rsidRDefault="00A3522F" w:rsidP="00A3522F">
      <w:pPr>
        <w:spacing w:after="257" w:line="216" w:lineRule="auto"/>
        <w:ind w:left="-5" w:hanging="5"/>
        <w:rPr>
          <w:rFonts w:cs="Arial"/>
          <w:sz w:val="18"/>
          <w:szCs w:val="18"/>
          <w:lang w:eastAsia="sl-SI"/>
        </w:rPr>
      </w:pPr>
      <w:r w:rsidRPr="00876D70">
        <w:rPr>
          <w:rFonts w:cs="Arial"/>
          <w:sz w:val="18"/>
          <w:szCs w:val="18"/>
          <w:lang w:eastAsia="sl-SI"/>
        </w:rPr>
        <w:t xml:space="preserve">Vsaka izmed pogodbenih strank mora svoje evidence voditi na način, da bo iz podatkov v vsakem trenutku poimensko razvidno, kateri vodja del je </w:t>
      </w:r>
      <w:r w:rsidRPr="00954D58">
        <w:rPr>
          <w:rFonts w:cs="Arial"/>
          <w:sz w:val="18"/>
          <w:szCs w:val="18"/>
          <w:lang w:eastAsia="sl-SI"/>
        </w:rPr>
        <w:t>odgovoren za konkretno skupno delovišče.</w:t>
      </w:r>
    </w:p>
    <w:p w14:paraId="0D391E5F" w14:textId="74A51666" w:rsidR="00A3522F" w:rsidRPr="00954D58" w:rsidRDefault="00A3522F" w:rsidP="00A3522F">
      <w:pPr>
        <w:spacing w:after="519" w:line="219" w:lineRule="auto"/>
        <w:ind w:left="14" w:right="14" w:firstLine="4"/>
        <w:rPr>
          <w:rFonts w:cs="Arial"/>
          <w:sz w:val="18"/>
          <w:szCs w:val="18"/>
          <w:lang w:eastAsia="sl-SI"/>
        </w:rPr>
      </w:pPr>
      <w:r w:rsidRPr="00954D58">
        <w:rPr>
          <w:rFonts w:cs="Arial"/>
          <w:sz w:val="18"/>
          <w:szCs w:val="18"/>
          <w:lang w:eastAsia="sl-SI"/>
        </w:rPr>
        <w:t>Vodje del so za vsako izmed pogodbenih strank razvidni iz seznama, ki je kot priloga sestavni del tega sporazuma oz. iz dokumentacije posameznega javnega naročila, ki se oddaja v drugi fazi javnih naročil SEC, GRA, GOJ in PRE</w:t>
      </w:r>
      <w:r w:rsidR="3D72609B" w:rsidRPr="00796354">
        <w:rPr>
          <w:rFonts w:cs="Arial"/>
          <w:sz w:val="18"/>
          <w:szCs w:val="18"/>
          <w:lang w:eastAsia="sl-SI"/>
        </w:rPr>
        <w:t xml:space="preserve">, </w:t>
      </w:r>
      <w:r w:rsidR="0C1D6AE8" w:rsidRPr="00796354">
        <w:rPr>
          <w:rFonts w:cs="Arial"/>
          <w:sz w:val="18"/>
          <w:szCs w:val="18"/>
          <w:lang w:eastAsia="sl-SI"/>
        </w:rPr>
        <w:t>ki so v veljavi sočasno  s tem sporazumom</w:t>
      </w:r>
      <w:r w:rsidR="3D72609B" w:rsidRPr="00796354">
        <w:rPr>
          <w:rFonts w:cs="Arial"/>
          <w:sz w:val="18"/>
          <w:szCs w:val="18"/>
          <w:lang w:eastAsia="sl-SI"/>
        </w:rPr>
        <w:t xml:space="preserve"> </w:t>
      </w:r>
      <w:r w:rsidRPr="00954D58">
        <w:rPr>
          <w:rFonts w:cs="Arial"/>
          <w:sz w:val="18"/>
          <w:szCs w:val="18"/>
          <w:lang w:eastAsia="sl-SI"/>
        </w:rPr>
        <w:t>. Morebitne spremembe v zvezi s tem so pogodbene stranke dolžne naročniku sporočati kontinuirano in nemudoma po spremembi.</w:t>
      </w:r>
    </w:p>
    <w:p w14:paraId="634ECE7E" w14:textId="77777777" w:rsidR="00A3522F" w:rsidRPr="00876D70" w:rsidRDefault="00A3522F" w:rsidP="00A3522F">
      <w:pPr>
        <w:spacing w:line="265" w:lineRule="auto"/>
        <w:ind w:left="466" w:right="480" w:hanging="10"/>
        <w:jc w:val="center"/>
        <w:rPr>
          <w:rFonts w:cs="Arial"/>
          <w:b/>
          <w:sz w:val="18"/>
          <w:szCs w:val="18"/>
          <w:lang w:eastAsia="sl-SI"/>
        </w:rPr>
      </w:pPr>
      <w:r w:rsidRPr="00954D58">
        <w:rPr>
          <w:rFonts w:cs="Arial"/>
          <w:b/>
          <w:sz w:val="18"/>
          <w:szCs w:val="18"/>
          <w:lang w:eastAsia="sl-SI"/>
        </w:rPr>
        <w:t>7. člen</w:t>
      </w:r>
    </w:p>
    <w:p w14:paraId="6154A983" w14:textId="77777777" w:rsidR="00A3522F" w:rsidRPr="006714F1" w:rsidRDefault="00A3522F" w:rsidP="006714F1">
      <w:pPr>
        <w:jc w:val="center"/>
        <w:rPr>
          <w:b/>
          <w:bCs/>
          <w:lang w:eastAsia="sl-SI"/>
        </w:rPr>
      </w:pPr>
      <w:r w:rsidRPr="006714F1">
        <w:rPr>
          <w:b/>
          <w:bCs/>
          <w:lang w:eastAsia="sl-SI"/>
        </w:rPr>
        <w:t>VODJA DEL - ZUNANJE RAZMERJE</w:t>
      </w:r>
    </w:p>
    <w:p w14:paraId="07F7FC75" w14:textId="77777777" w:rsidR="00A3522F" w:rsidRPr="00876D70" w:rsidRDefault="00A3522F" w:rsidP="00A3522F">
      <w:pPr>
        <w:spacing w:after="240" w:line="216" w:lineRule="auto"/>
        <w:ind w:left="19" w:right="14" w:hanging="5"/>
        <w:rPr>
          <w:rFonts w:cs="Arial"/>
          <w:sz w:val="18"/>
          <w:szCs w:val="18"/>
          <w:lang w:eastAsia="sl-SI"/>
        </w:rPr>
      </w:pPr>
      <w:r w:rsidRPr="00876D70">
        <w:rPr>
          <w:rFonts w:cs="Arial"/>
          <w:sz w:val="18"/>
          <w:szCs w:val="18"/>
          <w:lang w:eastAsia="sl-SI"/>
        </w:rPr>
        <w:t xml:space="preserve">Vodje del vsake izmed pogodbenih strank so pred pričetkom in v teku izvajanja del na skupnem delovišču dolžni </w:t>
      </w:r>
      <w:r w:rsidRPr="00876D70">
        <w:rPr>
          <w:rFonts w:cs="Arial"/>
          <w:color w:val="000000"/>
          <w:sz w:val="18"/>
          <w:szCs w:val="18"/>
          <w:lang w:eastAsia="sl-SI"/>
        </w:rPr>
        <w:t xml:space="preserve">med seboj (torej na nivoju vodij del) in z osebo iz 1. odstavka 8. člena tega </w:t>
      </w:r>
      <w:r w:rsidRPr="00876D70">
        <w:rPr>
          <w:rFonts w:cs="Arial"/>
          <w:sz w:val="18"/>
          <w:szCs w:val="18"/>
          <w:lang w:eastAsia="sl-SI"/>
        </w:rPr>
        <w:t>sporazuma medsebojno usklajevati potrebne ukrepe za zagotavljanje varnosti in zdravja pri delu na skupnem delovišču in na mejah delovišča.</w:t>
      </w:r>
    </w:p>
    <w:p w14:paraId="4F9CBD44" w14:textId="77777777" w:rsidR="00A3522F" w:rsidRPr="00876D70" w:rsidRDefault="00A3522F" w:rsidP="00A3522F">
      <w:pPr>
        <w:spacing w:after="475" w:line="219" w:lineRule="auto"/>
        <w:ind w:left="14" w:right="14" w:firstLine="4"/>
        <w:rPr>
          <w:rFonts w:cs="Arial"/>
          <w:sz w:val="18"/>
          <w:szCs w:val="18"/>
          <w:lang w:eastAsia="sl-SI"/>
        </w:rPr>
      </w:pPr>
      <w:r w:rsidRPr="00876D70">
        <w:rPr>
          <w:rFonts w:cs="Arial"/>
          <w:sz w:val="18"/>
          <w:szCs w:val="18"/>
          <w:lang w:eastAsia="sl-SI"/>
        </w:rPr>
        <w:t>V ta namen se vodje del pred pričetkom del na skupnemu delovišču po potrebi usklajujejo z osebo iz 5. odstavka 8. člena, ter tej osebi tudi predstavijo svoj program ukrepov oz. navodil za dosego varnosti in zdravja pri delu.</w:t>
      </w:r>
    </w:p>
    <w:p w14:paraId="4B15AC59" w14:textId="77777777" w:rsidR="00A3522F" w:rsidRPr="00876D70" w:rsidRDefault="00A3522F" w:rsidP="00A3522F">
      <w:pPr>
        <w:spacing w:line="265" w:lineRule="auto"/>
        <w:ind w:left="466" w:right="451" w:hanging="10"/>
        <w:jc w:val="center"/>
        <w:rPr>
          <w:rFonts w:cs="Arial"/>
          <w:b/>
          <w:sz w:val="18"/>
          <w:szCs w:val="18"/>
          <w:lang w:eastAsia="sl-SI"/>
        </w:rPr>
      </w:pPr>
      <w:r w:rsidRPr="00876D70">
        <w:rPr>
          <w:rFonts w:cs="Arial"/>
          <w:b/>
          <w:sz w:val="18"/>
          <w:szCs w:val="18"/>
          <w:lang w:eastAsia="sl-SI"/>
        </w:rPr>
        <w:t>8. člen</w:t>
      </w:r>
    </w:p>
    <w:p w14:paraId="1981B996" w14:textId="77777777" w:rsidR="00A3522F" w:rsidRPr="006714F1" w:rsidRDefault="00A3522F" w:rsidP="006714F1">
      <w:pPr>
        <w:jc w:val="center"/>
        <w:rPr>
          <w:b/>
          <w:bCs/>
          <w:lang w:eastAsia="sl-SI"/>
        </w:rPr>
      </w:pPr>
      <w:r w:rsidRPr="006714F1">
        <w:rPr>
          <w:b/>
          <w:bCs/>
          <w:lang w:eastAsia="sl-SI"/>
        </w:rPr>
        <w:t>OSEBA ZA USKLAJENO IZVAJANJE UKREPOV DOLOČENIH S PISNIM SPORAZUMOM IN POOBLAŠČENI STROKOVNI DELAVEC ZA VARNOST PRI DELU</w:t>
      </w:r>
    </w:p>
    <w:p w14:paraId="20B96E82" w14:textId="77777777" w:rsidR="00A3522F" w:rsidRPr="00876D70" w:rsidRDefault="00A3522F" w:rsidP="006714F1">
      <w:pPr>
        <w:rPr>
          <w:lang w:eastAsia="sl-SI"/>
        </w:rPr>
      </w:pPr>
    </w:p>
    <w:p w14:paraId="04D141DA" w14:textId="77777777" w:rsidR="00A3522F" w:rsidRPr="00876D70" w:rsidRDefault="00A3522F" w:rsidP="00A3522F">
      <w:pPr>
        <w:spacing w:after="228" w:line="216" w:lineRule="auto"/>
        <w:ind w:right="14"/>
        <w:rPr>
          <w:rFonts w:cs="Arial"/>
          <w:sz w:val="18"/>
          <w:szCs w:val="18"/>
          <w:lang w:eastAsia="sl-SI"/>
        </w:rPr>
      </w:pPr>
      <w:r w:rsidRPr="00876D70">
        <w:rPr>
          <w:rFonts w:cs="Arial"/>
          <w:sz w:val="18"/>
          <w:szCs w:val="18"/>
          <w:lang w:eastAsia="sl-SI"/>
        </w:rPr>
        <w:t>Na podlagi 3. odstavka 39. člena ZVZD-1 so pogodbene stranke dolžne sporazumno določiti delavca, ki zagotavlja usklajeno izvajanje ukrepov določenih s pisnim sporazumom.  (dalje: oseba za usklajeno izvajanje ukrepov). Pogodbene stranke se na osnovi navedenega dogovorijo, da bo predmetno funkcijo za skupno delovišče venomer opravljal delavec naročnika.</w:t>
      </w:r>
    </w:p>
    <w:p w14:paraId="6AD80CC1"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 xml:space="preserve">Oseba za usklajeno izvajanje ukrepov je na terenu prisotna praviloma občasno, v neodvisnosti od organizacije delovnega procesa naročnika. Delovno osebje in vodje del vsake izmed pogodbenih strank morajo biti seznanjeni s pristojno in odgovorno osebo za usklajeno izvajanje ukrepov ter morajo imeti z njim vzpostavljen nedvoumen kontakt.  </w:t>
      </w:r>
    </w:p>
    <w:p w14:paraId="7D6E29AB"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Oseba za usklajeno izvajanje ukrepov določenih s pisnim sporazumom na skupnem delovišču praviloma ni oseba v vlogi strokovnega delavca</w:t>
      </w:r>
      <w:r>
        <w:rPr>
          <w:rFonts w:cs="Arial"/>
          <w:sz w:val="18"/>
          <w:szCs w:val="18"/>
          <w:lang w:eastAsia="sl-SI"/>
        </w:rPr>
        <w:t xml:space="preserve"> za varnost pri delu</w:t>
      </w:r>
      <w:r w:rsidRPr="00876D70">
        <w:rPr>
          <w:rFonts w:cs="Arial"/>
          <w:sz w:val="18"/>
          <w:szCs w:val="18"/>
          <w:lang w:eastAsia="sl-SI"/>
        </w:rPr>
        <w:t>.</w:t>
      </w:r>
    </w:p>
    <w:p w14:paraId="06417225" w14:textId="77777777" w:rsidR="00A3522F" w:rsidRPr="00876D70" w:rsidRDefault="00A3522F" w:rsidP="00A3522F">
      <w:pPr>
        <w:spacing w:after="259" w:line="219" w:lineRule="auto"/>
        <w:ind w:left="14" w:right="14" w:firstLine="4"/>
        <w:rPr>
          <w:rFonts w:cs="Arial"/>
          <w:sz w:val="18"/>
          <w:szCs w:val="18"/>
          <w:lang w:eastAsia="sl-SI"/>
        </w:rPr>
      </w:pPr>
      <w:r w:rsidRPr="00876D70">
        <w:rPr>
          <w:rFonts w:cs="Arial"/>
          <w:sz w:val="18"/>
          <w:szCs w:val="18"/>
          <w:lang w:eastAsia="sl-SI"/>
        </w:rPr>
        <w:t>Naročnik mora svoje evidence voditi na način, da bo iz podatkov v vsakem trenutku nedvoumno razvidno katera oseba za predmetno skupno delovišče izvaja naloge usklajenega izvajanja ukrepov določenih s pisnim sporazumom.</w:t>
      </w:r>
    </w:p>
    <w:p w14:paraId="17C4B402" w14:textId="77777777" w:rsidR="00A3522F" w:rsidRPr="00954D58" w:rsidRDefault="00A3522F" w:rsidP="00A3522F">
      <w:pPr>
        <w:spacing w:after="208" w:line="219" w:lineRule="auto"/>
        <w:ind w:left="14" w:right="14" w:firstLine="4"/>
        <w:rPr>
          <w:rFonts w:cs="Arial"/>
          <w:strike/>
          <w:sz w:val="18"/>
          <w:szCs w:val="18"/>
          <w:lang w:eastAsia="sl-SI"/>
        </w:rPr>
      </w:pPr>
      <w:r w:rsidRPr="00876D70">
        <w:rPr>
          <w:rFonts w:cs="Arial"/>
          <w:sz w:val="18"/>
          <w:szCs w:val="18"/>
          <w:lang w:eastAsia="sl-SI"/>
        </w:rPr>
        <w:t xml:space="preserve">Pogodbene stranke so sporazumne, da lahko vsaka zase strokovne naloge v zvezi z varnostjo in zdravjem pri delu prenese tudi na zunanje strokovne službe, ki imajo dovoljenje za delo po ZVZD-1 (dalje: pooblaščeni strokovni delavci za varnost pri delu). Strokovni delavci za varnost pri delu po vsebini posameznega pisnega sporazuma izvajajo usmerjevalne in svetovalne funkcije, pri čemer so vodjem del in osebam za usklajeno izvajanje ukrepov v pomoč </w:t>
      </w:r>
      <w:r w:rsidRPr="00876D70">
        <w:rPr>
          <w:rFonts w:eastAsia="Times New Roman" w:cs="Arial"/>
          <w:sz w:val="18"/>
          <w:szCs w:val="18"/>
          <w:lang w:eastAsia="sl-SI"/>
        </w:rPr>
        <w:t xml:space="preserve">v vseh primerih, ko to potrebo vodje del in osebe za usklajeno izvajanje ukrepov izrazijo same ali jo strokovni delavci za varnost pri delu </w:t>
      </w:r>
      <w:r w:rsidRPr="00954D58">
        <w:rPr>
          <w:rFonts w:eastAsia="Times New Roman" w:cs="Arial"/>
          <w:sz w:val="18"/>
          <w:szCs w:val="18"/>
          <w:lang w:eastAsia="sl-SI"/>
        </w:rPr>
        <w:t xml:space="preserve">prepoznajo ob kontrolah na delovišču. </w:t>
      </w:r>
      <w:r w:rsidRPr="00954D58">
        <w:rPr>
          <w:rFonts w:cs="Arial"/>
          <w:sz w:val="18"/>
          <w:szCs w:val="18"/>
          <w:lang w:eastAsia="sl-SI"/>
        </w:rPr>
        <w:t xml:space="preserve"> </w:t>
      </w:r>
    </w:p>
    <w:p w14:paraId="703A7DE6" w14:textId="41E75869" w:rsidR="00A3522F" w:rsidRPr="00876D70" w:rsidRDefault="00A3522F" w:rsidP="00A3522F">
      <w:pPr>
        <w:spacing w:after="541" w:line="219" w:lineRule="auto"/>
        <w:ind w:left="14" w:right="14" w:firstLine="4"/>
        <w:rPr>
          <w:rFonts w:cs="Arial"/>
          <w:sz w:val="18"/>
          <w:szCs w:val="18"/>
          <w:lang w:eastAsia="sl-SI"/>
        </w:rPr>
      </w:pPr>
      <w:r w:rsidRPr="00954D58">
        <w:rPr>
          <w:rFonts w:cs="Arial"/>
          <w:sz w:val="18"/>
          <w:szCs w:val="18"/>
          <w:lang w:eastAsia="sl-SI"/>
        </w:rPr>
        <w:t>Oseba za usklajeno izvajanje ukrepov in pooblaščeni strokovni delavec za varnost pri delu so za vsako izmed pogodbenih strank razvidni iz seznama, ki je kot priloga sestavni del tega sporazuma oz. iz dokumentacije posameznega javnega naročila, ki se oddaja v drugi fazi javnih naročil SEC, GRA, GOJ in PRE</w:t>
      </w:r>
      <w:r w:rsidR="20020550" w:rsidRPr="00796354">
        <w:rPr>
          <w:rFonts w:cs="Arial"/>
          <w:sz w:val="18"/>
          <w:szCs w:val="18"/>
          <w:lang w:eastAsia="sl-SI"/>
        </w:rPr>
        <w:t>, ki so v veljavi sočasno  s tem sporazumom</w:t>
      </w:r>
      <w:r w:rsidRPr="00954D58">
        <w:rPr>
          <w:rFonts w:cs="Arial"/>
          <w:sz w:val="18"/>
          <w:szCs w:val="18"/>
          <w:lang w:eastAsia="sl-SI"/>
        </w:rPr>
        <w:t>. Morebitne spremembe v zvezi s tem, so pogodbene stranke dolžne naročniku javljati kontinuirano nemudoma po spremembi.</w:t>
      </w:r>
    </w:p>
    <w:p w14:paraId="0EFCE435" w14:textId="77777777" w:rsidR="00A3522F" w:rsidRDefault="00A3522F" w:rsidP="00A3522F">
      <w:pPr>
        <w:spacing w:line="265" w:lineRule="auto"/>
        <w:ind w:left="466" w:right="317" w:hanging="10"/>
        <w:jc w:val="center"/>
        <w:rPr>
          <w:rFonts w:cs="Arial"/>
          <w:b/>
          <w:sz w:val="18"/>
          <w:szCs w:val="18"/>
          <w:lang w:eastAsia="sl-SI"/>
        </w:rPr>
      </w:pPr>
      <w:r w:rsidRPr="00876D70">
        <w:rPr>
          <w:rFonts w:cs="Arial"/>
          <w:b/>
          <w:sz w:val="18"/>
          <w:szCs w:val="18"/>
          <w:lang w:eastAsia="sl-SI"/>
        </w:rPr>
        <w:t>9. člen</w:t>
      </w:r>
    </w:p>
    <w:p w14:paraId="16CB7E47" w14:textId="77777777" w:rsidR="00A3522F" w:rsidRPr="00876D70" w:rsidRDefault="00A3522F" w:rsidP="00A3522F">
      <w:pPr>
        <w:spacing w:line="265" w:lineRule="auto"/>
        <w:ind w:left="466" w:right="317" w:hanging="10"/>
        <w:jc w:val="center"/>
        <w:rPr>
          <w:rFonts w:cs="Arial"/>
          <w:b/>
          <w:sz w:val="18"/>
          <w:szCs w:val="18"/>
          <w:lang w:eastAsia="sl-SI"/>
        </w:rPr>
      </w:pPr>
    </w:p>
    <w:p w14:paraId="17B8260A" w14:textId="77777777" w:rsidR="00A3522F" w:rsidRPr="00876D70" w:rsidRDefault="00A3522F" w:rsidP="00A3522F">
      <w:pPr>
        <w:spacing w:line="219" w:lineRule="auto"/>
        <w:ind w:left="14" w:right="14" w:firstLine="4"/>
        <w:rPr>
          <w:rFonts w:cs="Arial"/>
          <w:sz w:val="18"/>
          <w:szCs w:val="18"/>
          <w:lang w:eastAsia="sl-SI"/>
        </w:rPr>
      </w:pPr>
      <w:r w:rsidRPr="00876D70">
        <w:rPr>
          <w:rFonts w:cs="Arial"/>
          <w:sz w:val="18"/>
          <w:szCs w:val="18"/>
          <w:lang w:eastAsia="sl-SI"/>
        </w:rPr>
        <w:t>Delovno osebje vsake izmed pogodbenih strank je dolžno spoštovati usmerjevalna navodila svojega vodje del, vodje del vsake izmed pogodbenih strank pa so dolžni spoštovati usmerjevalna navodila osebe za usklajeno izvajanje ukrepov.</w:t>
      </w:r>
    </w:p>
    <w:p w14:paraId="0E98029C" w14:textId="77777777" w:rsidR="00A3522F" w:rsidRPr="00876D70" w:rsidRDefault="00A3522F" w:rsidP="00A3522F">
      <w:pPr>
        <w:spacing w:after="50" w:line="216" w:lineRule="auto"/>
        <w:ind w:left="19" w:right="14" w:hanging="5"/>
        <w:rPr>
          <w:rFonts w:cs="Arial"/>
          <w:sz w:val="18"/>
          <w:szCs w:val="18"/>
          <w:lang w:eastAsia="sl-SI"/>
        </w:rPr>
      </w:pPr>
      <w:r w:rsidRPr="00876D70">
        <w:rPr>
          <w:rFonts w:cs="Arial"/>
          <w:sz w:val="18"/>
          <w:szCs w:val="18"/>
          <w:lang w:eastAsia="sl-SI"/>
        </w:rPr>
        <w:t>Naloge vodje del vsake izmed pogodbenih strank zajemajo zlasti:</w:t>
      </w:r>
    </w:p>
    <w:p w14:paraId="78A8DE41" w14:textId="77777777" w:rsidR="00A3522F" w:rsidRPr="00876D70" w:rsidRDefault="00A3522F" w:rsidP="00F422CF">
      <w:pPr>
        <w:pStyle w:val="Odstavekseznama"/>
        <w:numPr>
          <w:ilvl w:val="0"/>
          <w:numId w:val="25"/>
        </w:numPr>
        <w:spacing w:after="259" w:line="219" w:lineRule="auto"/>
        <w:ind w:right="14"/>
        <w:rPr>
          <w:rFonts w:cs="Arial"/>
          <w:sz w:val="18"/>
          <w:szCs w:val="18"/>
          <w:lang w:eastAsia="sl-SI"/>
        </w:rPr>
      </w:pPr>
      <w:r w:rsidRPr="00876D70">
        <w:rPr>
          <w:rFonts w:cs="Arial"/>
          <w:sz w:val="18"/>
          <w:szCs w:val="18"/>
          <w:lang w:eastAsia="sl-SI"/>
        </w:rPr>
        <w:t xml:space="preserve">izvajanje stalnega poostrenega nadzora nad opravljanjem dela s strani delovnega osebja na skupnem delovišču, </w:t>
      </w:r>
    </w:p>
    <w:p w14:paraId="01635DAD" w14:textId="77777777" w:rsidR="00A3522F" w:rsidRPr="00876D70" w:rsidRDefault="00A3522F" w:rsidP="00F422CF">
      <w:pPr>
        <w:pStyle w:val="Odstavekseznama"/>
        <w:numPr>
          <w:ilvl w:val="0"/>
          <w:numId w:val="25"/>
        </w:numPr>
        <w:spacing w:after="259" w:line="219" w:lineRule="auto"/>
        <w:ind w:right="14"/>
        <w:rPr>
          <w:rFonts w:cs="Arial"/>
          <w:sz w:val="18"/>
          <w:szCs w:val="18"/>
          <w:lang w:eastAsia="sl-SI"/>
        </w:rPr>
      </w:pPr>
      <w:r w:rsidRPr="00876D70">
        <w:rPr>
          <w:rFonts w:cs="Arial"/>
          <w:sz w:val="18"/>
          <w:szCs w:val="18"/>
          <w:lang w:eastAsia="sl-SI"/>
        </w:rPr>
        <w:t>seznanjanje delovnega osebja z ukrepi za zagotavljanje varnosti in zdravja pri delu na skupnem delovišču,</w:t>
      </w:r>
    </w:p>
    <w:p w14:paraId="5C0D6547" w14:textId="77777777" w:rsidR="00A3522F" w:rsidRPr="00876D70" w:rsidRDefault="00A3522F" w:rsidP="00F422CF">
      <w:pPr>
        <w:pStyle w:val="Odstavekseznama"/>
        <w:numPr>
          <w:ilvl w:val="0"/>
          <w:numId w:val="25"/>
        </w:numPr>
        <w:spacing w:after="259" w:line="219" w:lineRule="auto"/>
        <w:ind w:right="14"/>
        <w:rPr>
          <w:rFonts w:cs="Arial"/>
          <w:sz w:val="18"/>
          <w:szCs w:val="18"/>
          <w:lang w:eastAsia="sl-SI"/>
        </w:rPr>
      </w:pPr>
      <w:r w:rsidRPr="00876D70">
        <w:rPr>
          <w:rFonts w:cs="Arial"/>
          <w:sz w:val="18"/>
          <w:szCs w:val="18"/>
          <w:lang w:eastAsia="sl-SI"/>
        </w:rPr>
        <w:lastRenderedPageBreak/>
        <w:t xml:space="preserve">takojšne ukrepanje v razmerju do svojega delovnega osebja v primeru, da se dogovorjeni ukrepi ne upoštevajo (zahteva po takojšni odpravi nepravilnosti oz. pomanjkljivosti, odstranitev z delovišča in sicer tistega delovnega osebja, ki krši predpisane in dogovorjene varnostne ukrepe, v primeru ogrožanja varnosti prepoved nadaljevanja dela) ter </w:t>
      </w:r>
    </w:p>
    <w:p w14:paraId="08F32DD0" w14:textId="77777777" w:rsidR="00A3522F" w:rsidRPr="00876D70" w:rsidRDefault="00A3522F" w:rsidP="00F422CF">
      <w:pPr>
        <w:pStyle w:val="Odstavekseznama"/>
        <w:numPr>
          <w:ilvl w:val="0"/>
          <w:numId w:val="25"/>
        </w:numPr>
        <w:spacing w:after="259" w:line="219" w:lineRule="auto"/>
        <w:ind w:right="14"/>
        <w:rPr>
          <w:rFonts w:cs="Arial"/>
          <w:sz w:val="18"/>
          <w:szCs w:val="18"/>
          <w:lang w:eastAsia="sl-SI"/>
        </w:rPr>
      </w:pPr>
      <w:r w:rsidRPr="00876D70">
        <w:rPr>
          <w:rFonts w:cs="Arial"/>
          <w:sz w:val="18"/>
          <w:szCs w:val="18"/>
          <w:lang w:eastAsia="sl-SI"/>
        </w:rPr>
        <w:t>skrb za odpravo nepravilnosti in pomanjkljivosti.</w:t>
      </w:r>
    </w:p>
    <w:p w14:paraId="74313B68" w14:textId="77777777" w:rsidR="00A3522F" w:rsidRPr="00876D70" w:rsidRDefault="00A3522F" w:rsidP="00A3522F">
      <w:pPr>
        <w:spacing w:after="243" w:line="216" w:lineRule="auto"/>
        <w:ind w:left="19" w:right="14" w:hanging="5"/>
        <w:rPr>
          <w:rFonts w:cs="Arial"/>
          <w:sz w:val="18"/>
          <w:szCs w:val="18"/>
          <w:lang w:eastAsia="sl-SI"/>
        </w:rPr>
      </w:pPr>
      <w:r w:rsidRPr="00876D70">
        <w:rPr>
          <w:rFonts w:cs="Arial"/>
          <w:sz w:val="18"/>
          <w:szCs w:val="18"/>
          <w:lang w:eastAsia="sl-SI"/>
        </w:rPr>
        <w:t>Vodja del mora o izvršenih ukrepih iz prejšnjega odstavka nemudoma oz. najkasneje naslednji delovni dan obvestiti svojega delodajalca in osebo za usklajeno izvajanje ukrepov.</w:t>
      </w:r>
    </w:p>
    <w:p w14:paraId="1FC1037D" w14:textId="77777777" w:rsidR="00A3522F" w:rsidRPr="00876D70" w:rsidRDefault="00A3522F" w:rsidP="00A3522F">
      <w:pPr>
        <w:spacing w:after="236" w:line="219" w:lineRule="auto"/>
        <w:ind w:left="14" w:right="14" w:firstLine="4"/>
        <w:rPr>
          <w:rFonts w:cs="Arial"/>
          <w:sz w:val="18"/>
          <w:szCs w:val="18"/>
          <w:lang w:eastAsia="sl-SI"/>
        </w:rPr>
      </w:pPr>
      <w:r w:rsidRPr="00876D70">
        <w:rPr>
          <w:rFonts w:cs="Arial"/>
          <w:sz w:val="18"/>
          <w:szCs w:val="18"/>
          <w:lang w:eastAsia="sl-SI"/>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vodje del. Vodja del v takem primeru o prekinitvi delovnega procesa takoj obvesti osebo za usklajeno izvajanje ukrepov.</w:t>
      </w:r>
    </w:p>
    <w:p w14:paraId="4AAF8BE1" w14:textId="77777777" w:rsidR="00A3522F" w:rsidRPr="00876D70" w:rsidRDefault="00A3522F" w:rsidP="00A3522F">
      <w:pPr>
        <w:spacing w:after="236" w:line="219" w:lineRule="auto"/>
        <w:ind w:left="14" w:right="14" w:firstLine="4"/>
        <w:rPr>
          <w:rFonts w:cs="Arial"/>
          <w:sz w:val="18"/>
          <w:szCs w:val="18"/>
          <w:lang w:eastAsia="sl-SI"/>
        </w:rPr>
      </w:pPr>
      <w:r w:rsidRPr="00876D70">
        <w:rPr>
          <w:rFonts w:cs="Arial"/>
          <w:sz w:val="18"/>
          <w:szCs w:val="18"/>
          <w:lang w:eastAsia="sl-SI"/>
        </w:rPr>
        <w:t xml:space="preserve">V kolikor vodja del opazi tretjo osebo, ki se zadržuje na ali ob delovišču je nemudoma dolžan osebo opozoriti na nevarnost, </w:t>
      </w:r>
      <w:r w:rsidRPr="00876D70">
        <w:rPr>
          <w:rFonts w:cs="Arial"/>
          <w:strike/>
          <w:sz w:val="18"/>
          <w:szCs w:val="18"/>
          <w:lang w:eastAsia="sl-SI"/>
        </w:rPr>
        <w:t xml:space="preserve"> </w:t>
      </w:r>
      <w:r w:rsidRPr="00876D70">
        <w:rPr>
          <w:rFonts w:cs="Arial"/>
          <w:sz w:val="18"/>
          <w:szCs w:val="18"/>
          <w:lang w:eastAsia="sl-SI"/>
        </w:rPr>
        <w:t>ter zagotoviti, da se oseba umakne iz nevarnega območja</w:t>
      </w:r>
      <w:r>
        <w:rPr>
          <w:rFonts w:cs="Arial"/>
          <w:sz w:val="18"/>
          <w:szCs w:val="18"/>
          <w:lang w:eastAsia="sl-SI"/>
        </w:rPr>
        <w:t xml:space="preserve"> </w:t>
      </w:r>
      <w:r w:rsidRPr="00876D70">
        <w:rPr>
          <w:rFonts w:cs="Arial"/>
          <w:sz w:val="18"/>
          <w:szCs w:val="18"/>
          <w:lang w:eastAsia="sl-SI"/>
        </w:rPr>
        <w:t xml:space="preserve">! </w:t>
      </w:r>
    </w:p>
    <w:p w14:paraId="4B961CCA" w14:textId="77777777" w:rsidR="00A3522F" w:rsidRPr="00876D70" w:rsidRDefault="00A3522F" w:rsidP="00A3522F">
      <w:pPr>
        <w:spacing w:after="455" w:line="219" w:lineRule="auto"/>
        <w:ind w:left="14" w:right="14" w:firstLine="4"/>
        <w:rPr>
          <w:rFonts w:cs="Arial"/>
          <w:sz w:val="18"/>
          <w:szCs w:val="18"/>
          <w:lang w:eastAsia="sl-SI"/>
        </w:rPr>
      </w:pPr>
      <w:r w:rsidRPr="00876D70">
        <w:rPr>
          <w:rFonts w:cs="Arial"/>
          <w:sz w:val="18"/>
          <w:szCs w:val="18"/>
          <w:lang w:eastAsia="sl-SI"/>
        </w:rPr>
        <w:t>Izvajalec sečnje in izvajalec gradnje sta dolžna opravljanje storitev po tem sporazumu na skupnem delovišču ustrezno označiti skladno z določili veljavnih predpisov.</w:t>
      </w:r>
    </w:p>
    <w:p w14:paraId="58DB5A5B" w14:textId="77777777" w:rsidR="00A3522F" w:rsidRDefault="00A3522F" w:rsidP="00A3522F">
      <w:pPr>
        <w:spacing w:line="265" w:lineRule="auto"/>
        <w:ind w:left="188" w:right="106" w:hanging="10"/>
        <w:jc w:val="center"/>
        <w:rPr>
          <w:rFonts w:cs="Arial"/>
          <w:b/>
          <w:sz w:val="18"/>
          <w:szCs w:val="18"/>
          <w:lang w:eastAsia="sl-SI"/>
        </w:rPr>
      </w:pPr>
      <w:r w:rsidRPr="00876D70">
        <w:rPr>
          <w:rFonts w:cs="Arial"/>
          <w:b/>
          <w:sz w:val="18"/>
          <w:szCs w:val="18"/>
          <w:lang w:eastAsia="sl-SI"/>
        </w:rPr>
        <w:t>10. člen</w:t>
      </w:r>
    </w:p>
    <w:p w14:paraId="72264141" w14:textId="77777777" w:rsidR="00A3522F" w:rsidRDefault="00A3522F" w:rsidP="00A3522F">
      <w:pPr>
        <w:spacing w:line="265" w:lineRule="auto"/>
        <w:ind w:left="188" w:right="106" w:hanging="10"/>
        <w:jc w:val="center"/>
        <w:rPr>
          <w:rFonts w:cs="Arial"/>
          <w:b/>
          <w:sz w:val="18"/>
          <w:szCs w:val="18"/>
          <w:lang w:eastAsia="sl-SI"/>
        </w:rPr>
      </w:pPr>
    </w:p>
    <w:p w14:paraId="40A23F8B" w14:textId="77777777" w:rsidR="00A3522F" w:rsidRPr="00DF509F" w:rsidRDefault="00A3522F" w:rsidP="00A3522F">
      <w:pPr>
        <w:spacing w:line="265" w:lineRule="auto"/>
        <w:ind w:left="188" w:right="106" w:hanging="10"/>
        <w:rPr>
          <w:rFonts w:cs="Arial"/>
          <w:b/>
          <w:sz w:val="18"/>
          <w:szCs w:val="18"/>
          <w:lang w:eastAsia="sl-SI"/>
        </w:rPr>
      </w:pPr>
      <w:r w:rsidRPr="00876D70">
        <w:rPr>
          <w:rFonts w:cs="Arial"/>
          <w:sz w:val="18"/>
          <w:szCs w:val="18"/>
          <w:lang w:eastAsia="sl-SI"/>
        </w:rPr>
        <w:t>Naloge osebe za usklajeno izvajanje ukrepov na skupnem delovišču vključujejo zlasti:</w:t>
      </w:r>
    </w:p>
    <w:p w14:paraId="2B6C84C0" w14:textId="77777777" w:rsidR="00A3522F" w:rsidRPr="00876D70" w:rsidRDefault="00A3522F" w:rsidP="00F422CF">
      <w:pPr>
        <w:pStyle w:val="Odstavekseznama"/>
        <w:numPr>
          <w:ilvl w:val="0"/>
          <w:numId w:val="26"/>
        </w:numPr>
        <w:spacing w:after="236" w:line="219" w:lineRule="auto"/>
        <w:ind w:right="14"/>
        <w:rPr>
          <w:rFonts w:cs="Arial"/>
          <w:noProof/>
          <w:sz w:val="18"/>
          <w:szCs w:val="18"/>
          <w:lang w:eastAsia="sl-SI"/>
        </w:rPr>
      </w:pPr>
      <w:r w:rsidRPr="00876D70">
        <w:rPr>
          <w:rFonts w:cs="Arial"/>
          <w:sz w:val="18"/>
          <w:szCs w:val="18"/>
          <w:lang w:eastAsia="sl-SI"/>
        </w:rPr>
        <w:t>občasen nadzor skupnega delovišča, ter kontrolo izvajanja predpisanih in dogovorjenih ukrepov za zagotavljanje varnosti in zdravja pri delu;</w:t>
      </w:r>
    </w:p>
    <w:p w14:paraId="7D2D77A3" w14:textId="77777777" w:rsidR="00A3522F" w:rsidRPr="00876D70" w:rsidRDefault="00A3522F" w:rsidP="00F422CF">
      <w:pPr>
        <w:pStyle w:val="Odstavekseznama"/>
        <w:numPr>
          <w:ilvl w:val="0"/>
          <w:numId w:val="26"/>
        </w:numPr>
        <w:spacing w:after="236" w:line="219" w:lineRule="auto"/>
        <w:ind w:right="14"/>
        <w:rPr>
          <w:rFonts w:cs="Arial"/>
          <w:noProof/>
          <w:sz w:val="18"/>
          <w:szCs w:val="18"/>
          <w:lang w:eastAsia="sl-SI"/>
        </w:rPr>
      </w:pPr>
      <w:r w:rsidRPr="00876D70">
        <w:rPr>
          <w:rFonts w:cs="Arial"/>
          <w:sz w:val="18"/>
          <w:szCs w:val="18"/>
          <w:lang w:eastAsia="sl-SI"/>
        </w:rPr>
        <w:t>usklajevanje in seznanjane vodij del vsake izmed pogodbenih strank glede varnostih ukrepov in sprememb le teh;</w:t>
      </w:r>
    </w:p>
    <w:p w14:paraId="5453A9C4" w14:textId="77777777" w:rsidR="00A3522F" w:rsidRPr="00876D70" w:rsidRDefault="00A3522F" w:rsidP="00F422CF">
      <w:pPr>
        <w:pStyle w:val="Odstavekseznama"/>
        <w:numPr>
          <w:ilvl w:val="0"/>
          <w:numId w:val="26"/>
        </w:numPr>
        <w:spacing w:after="236" w:line="219" w:lineRule="auto"/>
        <w:ind w:right="14"/>
        <w:rPr>
          <w:rFonts w:cs="Arial"/>
          <w:noProof/>
          <w:sz w:val="18"/>
          <w:szCs w:val="18"/>
          <w:lang w:eastAsia="sl-SI"/>
        </w:rPr>
      </w:pPr>
      <w:r w:rsidRPr="00876D70">
        <w:rPr>
          <w:rFonts w:cs="Arial"/>
          <w:sz w:val="18"/>
          <w:szCs w:val="18"/>
          <w:lang w:eastAsia="sl-SI"/>
        </w:rPr>
        <w:t xml:space="preserve">sodelovanje z vodji del, ter po potrebi s pooblaščenimi strokovnimi delavci vsake izmed pogodbenih strank; </w:t>
      </w:r>
    </w:p>
    <w:p w14:paraId="28A4A04B" w14:textId="77777777" w:rsidR="00A3522F" w:rsidRPr="00876D70" w:rsidRDefault="00A3522F" w:rsidP="00F422CF">
      <w:pPr>
        <w:pStyle w:val="Odstavekseznama"/>
        <w:numPr>
          <w:ilvl w:val="0"/>
          <w:numId w:val="26"/>
        </w:numPr>
        <w:spacing w:after="236" w:line="219" w:lineRule="auto"/>
        <w:ind w:right="14"/>
        <w:rPr>
          <w:rFonts w:cs="Arial"/>
          <w:noProof/>
          <w:sz w:val="18"/>
          <w:szCs w:val="18"/>
          <w:lang w:eastAsia="sl-SI"/>
        </w:rPr>
      </w:pPr>
      <w:r w:rsidRPr="00876D70">
        <w:rPr>
          <w:rFonts w:cs="Arial"/>
          <w:sz w:val="18"/>
          <w:szCs w:val="18"/>
          <w:lang w:eastAsia="sl-SI"/>
        </w:rPr>
        <w:t>izvajanje logistične podpore pri medsebojnem obveščanju in informiranju vsega delovnega osebja, ki opravljajo dela na skupnem delovišču.</w:t>
      </w:r>
    </w:p>
    <w:p w14:paraId="4EA619CA" w14:textId="77777777" w:rsidR="00A3522F" w:rsidRPr="00876D70" w:rsidRDefault="00A3522F" w:rsidP="00A3522F">
      <w:pPr>
        <w:spacing w:after="252" w:line="216" w:lineRule="auto"/>
        <w:ind w:left="19" w:right="14" w:hanging="5"/>
        <w:rPr>
          <w:rFonts w:cs="Arial"/>
          <w:sz w:val="18"/>
          <w:szCs w:val="18"/>
          <w:lang w:eastAsia="sl-SI"/>
        </w:rPr>
      </w:pPr>
      <w:r w:rsidRPr="00876D70">
        <w:rPr>
          <w:rFonts w:cs="Arial"/>
          <w:sz w:val="18"/>
          <w:szCs w:val="18"/>
          <w:lang w:eastAsia="sl-SI"/>
        </w:rPr>
        <w:t>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w:t>
      </w:r>
    </w:p>
    <w:p w14:paraId="55382B3B" w14:textId="77777777" w:rsidR="00A3522F" w:rsidRPr="00876D70" w:rsidRDefault="00A3522F" w:rsidP="00A3522F">
      <w:pPr>
        <w:spacing w:line="240" w:lineRule="auto"/>
        <w:rPr>
          <w:rFonts w:cs="Arial"/>
          <w:sz w:val="18"/>
          <w:szCs w:val="18"/>
          <w:lang w:eastAsia="sl-SI"/>
        </w:rPr>
      </w:pPr>
      <w:r w:rsidRPr="00876D70">
        <w:rPr>
          <w:rFonts w:cs="Arial"/>
          <w:sz w:val="18"/>
          <w:szCs w:val="18"/>
          <w:lang w:eastAsia="sl-SI"/>
        </w:rPr>
        <w:t xml:space="preserve">Oseba za usklajeno izvajanje ukrepov ima tudi pooblastilo, da odloča v primeru spora oziroma nejasnosti </w:t>
      </w:r>
      <w:r w:rsidRPr="00876D70">
        <w:rPr>
          <w:rFonts w:eastAsia="Times New Roman" w:cs="Arial"/>
          <w:sz w:val="18"/>
          <w:szCs w:val="18"/>
          <w:lang w:eastAsia="sl-SI"/>
        </w:rPr>
        <w:t xml:space="preserve">v zvezi z vsebino pisnega sporazuma </w:t>
      </w:r>
      <w:r w:rsidRPr="00876D70">
        <w:rPr>
          <w:rFonts w:cs="Arial"/>
          <w:sz w:val="18"/>
          <w:szCs w:val="18"/>
          <w:lang w:eastAsia="sl-SI"/>
        </w:rPr>
        <w:t>med vodji del oz. med delovnim osebjem pogodbenih strank.</w:t>
      </w:r>
    </w:p>
    <w:p w14:paraId="66DF4FE5" w14:textId="77777777" w:rsidR="00A3522F" w:rsidRPr="00876D70" w:rsidRDefault="00A3522F" w:rsidP="00A3522F">
      <w:pPr>
        <w:spacing w:line="240" w:lineRule="auto"/>
        <w:rPr>
          <w:rFonts w:cs="Arial"/>
          <w:sz w:val="18"/>
          <w:szCs w:val="18"/>
          <w:lang w:eastAsia="sl-SI"/>
        </w:rPr>
      </w:pPr>
    </w:p>
    <w:p w14:paraId="2008FFC0" w14:textId="77777777" w:rsidR="00A3522F" w:rsidRPr="00876D70" w:rsidRDefault="00A3522F" w:rsidP="00A3522F">
      <w:pPr>
        <w:spacing w:after="239" w:line="216" w:lineRule="auto"/>
        <w:ind w:left="19" w:right="14" w:hanging="5"/>
        <w:rPr>
          <w:rFonts w:cs="Arial"/>
          <w:sz w:val="18"/>
          <w:szCs w:val="18"/>
          <w:lang w:eastAsia="sl-SI"/>
        </w:rPr>
      </w:pPr>
      <w:r w:rsidRPr="00876D70">
        <w:rPr>
          <w:rFonts w:cs="Arial"/>
          <w:sz w:val="18"/>
          <w:szCs w:val="18"/>
          <w:lang w:eastAsia="sl-SI"/>
        </w:rPr>
        <w:t>V kolikor oseba za usklajeno izvajanje ukrepov opazi tretjo osebo, ki se zadržuje na ali ob delovišču je nemudoma dolžna to tretjo osebo opozoriti na nevarnost ter zagotoviti, da se oseba umakne iz nevarnega območja.</w:t>
      </w:r>
    </w:p>
    <w:p w14:paraId="14483062" w14:textId="77777777" w:rsidR="00A3522F" w:rsidRPr="00876D70" w:rsidRDefault="00A3522F" w:rsidP="00A3522F">
      <w:pPr>
        <w:spacing w:line="219" w:lineRule="auto"/>
        <w:ind w:left="14" w:right="14" w:firstLine="4"/>
        <w:rPr>
          <w:rFonts w:cs="Arial"/>
          <w:sz w:val="18"/>
          <w:szCs w:val="18"/>
          <w:lang w:eastAsia="sl-SI"/>
        </w:rPr>
      </w:pPr>
      <w:r w:rsidRPr="00876D70">
        <w:rPr>
          <w:rFonts w:cs="Arial"/>
          <w:sz w:val="18"/>
          <w:szCs w:val="18"/>
          <w:lang w:eastAsia="sl-SI"/>
        </w:rPr>
        <w:t>Oseba za usklajeno izvajanje ukrepov mora o okoliščinah, ki so privedle do ukrepanja posameznega vodje del po 2. in 4. odstavku 9. člena tega sporazuma ustno obvestiti vodjo del pogodbene stranke, katere delovno osebje ali sredstva za delo so povzročili te okoliščine, ter te okoliščine opisati in predstaviti tudi izrečene ukrepe. Takoj, ko je to mogoče mora temu vodji del poslati tudi pisno obvestilo.</w:t>
      </w:r>
    </w:p>
    <w:p w14:paraId="3074EBF4" w14:textId="77777777" w:rsidR="00A3522F" w:rsidRDefault="00A3522F" w:rsidP="00A3522F">
      <w:pPr>
        <w:spacing w:after="159" w:line="265" w:lineRule="auto"/>
        <w:ind w:left="600" w:right="38"/>
        <w:rPr>
          <w:rFonts w:cs="Arial"/>
          <w:b/>
          <w:color w:val="000000"/>
          <w:sz w:val="18"/>
          <w:szCs w:val="18"/>
          <w:lang w:eastAsia="sl-SI"/>
        </w:rPr>
      </w:pPr>
    </w:p>
    <w:p w14:paraId="108CCD01" w14:textId="77777777" w:rsidR="00A3522F" w:rsidRPr="00876D70" w:rsidRDefault="00A3522F" w:rsidP="00F422CF">
      <w:pPr>
        <w:numPr>
          <w:ilvl w:val="0"/>
          <w:numId w:val="24"/>
        </w:numPr>
        <w:spacing w:after="159" w:line="265" w:lineRule="auto"/>
        <w:ind w:right="38" w:hanging="422"/>
        <w:jc w:val="center"/>
        <w:rPr>
          <w:rFonts w:cs="Arial"/>
          <w:b/>
          <w:color w:val="000000"/>
          <w:sz w:val="18"/>
          <w:szCs w:val="18"/>
          <w:lang w:eastAsia="sl-SI"/>
        </w:rPr>
      </w:pPr>
      <w:r w:rsidRPr="00876D70">
        <w:rPr>
          <w:rFonts w:cs="Arial"/>
          <w:b/>
          <w:color w:val="000000"/>
          <w:sz w:val="18"/>
          <w:szCs w:val="18"/>
          <w:lang w:eastAsia="sl-SI"/>
        </w:rPr>
        <w:t>člen</w:t>
      </w:r>
    </w:p>
    <w:p w14:paraId="04A15F48" w14:textId="77777777" w:rsidR="00A3522F" w:rsidRPr="00876D70" w:rsidRDefault="00A3522F" w:rsidP="00A3522F">
      <w:pPr>
        <w:spacing w:after="257" w:line="216" w:lineRule="auto"/>
        <w:rPr>
          <w:rFonts w:cs="Arial"/>
          <w:sz w:val="18"/>
          <w:szCs w:val="18"/>
          <w:lang w:eastAsia="sl-SI"/>
        </w:rPr>
      </w:pPr>
      <w:r w:rsidRPr="00876D70">
        <w:rPr>
          <w:rFonts w:cs="Arial"/>
          <w:color w:val="000000"/>
          <w:sz w:val="18"/>
          <w:szCs w:val="18"/>
          <w:lang w:eastAsia="sl-SI"/>
        </w:rPr>
        <w:t xml:space="preserve">Naloge pooblaščenih strokovnih delavcev </w:t>
      </w:r>
      <w:r w:rsidRPr="00876D70">
        <w:rPr>
          <w:rFonts w:cs="Arial"/>
          <w:sz w:val="18"/>
          <w:szCs w:val="18"/>
          <w:lang w:eastAsia="sl-SI"/>
        </w:rPr>
        <w:t>za varnost pri delu vsake izmed pogodbenih strank, zajemajo predvsem:</w:t>
      </w:r>
    </w:p>
    <w:p w14:paraId="3DD0FE4F" w14:textId="77777777" w:rsidR="00A3522F" w:rsidRPr="00876D70" w:rsidRDefault="00A3522F" w:rsidP="00F422CF">
      <w:pPr>
        <w:pStyle w:val="Odstavekseznama"/>
        <w:numPr>
          <w:ilvl w:val="0"/>
          <w:numId w:val="27"/>
        </w:numPr>
        <w:spacing w:after="257" w:line="216" w:lineRule="auto"/>
        <w:jc w:val="left"/>
        <w:rPr>
          <w:rFonts w:cs="Arial"/>
          <w:color w:val="000000"/>
          <w:sz w:val="18"/>
          <w:szCs w:val="18"/>
          <w:lang w:eastAsia="sl-SI"/>
        </w:rPr>
      </w:pPr>
      <w:r w:rsidRPr="00876D70">
        <w:rPr>
          <w:rFonts w:cs="Arial"/>
          <w:color w:val="000000"/>
          <w:sz w:val="18"/>
          <w:szCs w:val="18"/>
          <w:lang w:eastAsia="sl-SI"/>
        </w:rPr>
        <w:t>izvajanje občasnih kontrol skupnega delovišča;</w:t>
      </w:r>
    </w:p>
    <w:p w14:paraId="15B8FC89" w14:textId="77777777" w:rsidR="00A3522F" w:rsidRPr="00876D70" w:rsidRDefault="00A3522F" w:rsidP="00F422CF">
      <w:pPr>
        <w:pStyle w:val="Odstavekseznama"/>
        <w:numPr>
          <w:ilvl w:val="0"/>
          <w:numId w:val="27"/>
        </w:numPr>
        <w:spacing w:after="257" w:line="216" w:lineRule="auto"/>
        <w:jc w:val="left"/>
        <w:rPr>
          <w:rFonts w:cs="Arial"/>
          <w:color w:val="000000"/>
          <w:sz w:val="18"/>
          <w:szCs w:val="18"/>
          <w:lang w:eastAsia="sl-SI"/>
        </w:rPr>
      </w:pPr>
      <w:r w:rsidRPr="00876D70">
        <w:rPr>
          <w:rFonts w:cs="Arial"/>
          <w:color w:val="000000"/>
          <w:sz w:val="18"/>
          <w:szCs w:val="18"/>
          <w:lang w:eastAsia="sl-SI"/>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strokovni delavec samodejno prepozna.</w:t>
      </w:r>
    </w:p>
    <w:p w14:paraId="74BCD375" w14:textId="77777777" w:rsidR="00A3522F" w:rsidRDefault="00A3522F" w:rsidP="00F422CF">
      <w:pPr>
        <w:numPr>
          <w:ilvl w:val="0"/>
          <w:numId w:val="24"/>
        </w:numPr>
        <w:spacing w:line="265" w:lineRule="auto"/>
        <w:ind w:right="38" w:hanging="422"/>
        <w:jc w:val="center"/>
        <w:rPr>
          <w:rFonts w:cs="Arial"/>
          <w:b/>
          <w:color w:val="000000"/>
          <w:sz w:val="18"/>
          <w:szCs w:val="18"/>
          <w:lang w:eastAsia="sl-SI"/>
        </w:rPr>
      </w:pPr>
      <w:r w:rsidRPr="00876D70">
        <w:rPr>
          <w:rFonts w:cs="Arial"/>
          <w:b/>
          <w:color w:val="000000"/>
          <w:sz w:val="18"/>
          <w:szCs w:val="18"/>
          <w:lang w:eastAsia="sl-SI"/>
        </w:rPr>
        <w:t>Člen</w:t>
      </w:r>
    </w:p>
    <w:p w14:paraId="0B09187B" w14:textId="77777777" w:rsidR="00A3522F" w:rsidRDefault="00A3522F" w:rsidP="00A3522F">
      <w:pPr>
        <w:spacing w:line="265" w:lineRule="auto"/>
        <w:ind w:left="600" w:right="38"/>
        <w:rPr>
          <w:rFonts w:cs="Arial"/>
          <w:b/>
          <w:color w:val="000000"/>
          <w:sz w:val="18"/>
          <w:szCs w:val="18"/>
          <w:lang w:eastAsia="sl-SI"/>
        </w:rPr>
      </w:pPr>
    </w:p>
    <w:p w14:paraId="76FCEC97" w14:textId="77777777" w:rsidR="00A3522F" w:rsidRPr="00DD74DC" w:rsidRDefault="00A3522F" w:rsidP="00A3522F">
      <w:pPr>
        <w:spacing w:line="265" w:lineRule="auto"/>
        <w:ind w:right="38"/>
        <w:rPr>
          <w:rFonts w:cs="Arial"/>
          <w:b/>
          <w:color w:val="000000"/>
          <w:sz w:val="18"/>
          <w:szCs w:val="18"/>
          <w:lang w:eastAsia="sl-SI"/>
        </w:rPr>
      </w:pPr>
      <w:r w:rsidRPr="00DD74DC">
        <w:rPr>
          <w:rFonts w:eastAsia="Times New Roman" w:cs="Arial"/>
          <w:sz w:val="18"/>
          <w:szCs w:val="18"/>
          <w:lang w:eastAsia="sl-SI"/>
        </w:rPr>
        <w:t>Vodje del, oseba za usklajeno izvajanje ukrepov določenih s pisnim sporazumom ter strokovni delavec za varnost in zdravje o svojih ugotovitvah sestavljajo zapise, ki predstavljajo dokazno gradivo.</w:t>
      </w:r>
    </w:p>
    <w:p w14:paraId="600D48C0" w14:textId="77777777" w:rsidR="00A3522F" w:rsidRPr="00876D70" w:rsidRDefault="00A3522F" w:rsidP="00A3522F">
      <w:pPr>
        <w:spacing w:before="100" w:beforeAutospacing="1" w:line="240" w:lineRule="auto"/>
        <w:rPr>
          <w:rFonts w:eastAsia="Times New Roman" w:cs="Arial"/>
          <w:sz w:val="18"/>
          <w:szCs w:val="18"/>
          <w:lang w:eastAsia="sl-SI"/>
        </w:rPr>
      </w:pPr>
    </w:p>
    <w:p w14:paraId="78ACDD2A" w14:textId="77777777" w:rsidR="00A3522F" w:rsidRPr="00DD74DC" w:rsidRDefault="00A3522F" w:rsidP="00F422CF">
      <w:pPr>
        <w:numPr>
          <w:ilvl w:val="0"/>
          <w:numId w:val="24"/>
        </w:numPr>
        <w:spacing w:line="240" w:lineRule="auto"/>
        <w:ind w:right="38" w:hanging="422"/>
        <w:jc w:val="center"/>
        <w:rPr>
          <w:rFonts w:cs="Arial"/>
          <w:b/>
          <w:color w:val="000000"/>
          <w:sz w:val="18"/>
          <w:szCs w:val="18"/>
          <w:lang w:eastAsia="sl-SI"/>
        </w:rPr>
      </w:pPr>
      <w:r>
        <w:rPr>
          <w:rFonts w:cs="Arial"/>
          <w:b/>
          <w:color w:val="000000"/>
          <w:sz w:val="18"/>
          <w:szCs w:val="18"/>
          <w:lang w:eastAsia="sl-SI"/>
        </w:rPr>
        <w:t>č</w:t>
      </w:r>
      <w:r w:rsidRPr="00876D70">
        <w:rPr>
          <w:rFonts w:cs="Arial"/>
          <w:b/>
          <w:color w:val="000000"/>
          <w:sz w:val="18"/>
          <w:szCs w:val="18"/>
          <w:lang w:eastAsia="sl-SI"/>
        </w:rPr>
        <w:t>len</w:t>
      </w:r>
    </w:p>
    <w:p w14:paraId="1AAD9849" w14:textId="77777777" w:rsidR="00A3522F" w:rsidRPr="00876D70" w:rsidRDefault="00A3522F" w:rsidP="00A3522F">
      <w:pPr>
        <w:spacing w:after="148" w:line="240" w:lineRule="auto"/>
        <w:ind w:left="466" w:right="178" w:hanging="10"/>
        <w:jc w:val="center"/>
        <w:rPr>
          <w:rFonts w:cs="Arial"/>
          <w:b/>
          <w:color w:val="000000"/>
          <w:sz w:val="18"/>
          <w:szCs w:val="18"/>
          <w:lang w:eastAsia="sl-SI"/>
        </w:rPr>
      </w:pPr>
      <w:r w:rsidRPr="00876D70">
        <w:rPr>
          <w:rFonts w:cs="Arial"/>
          <w:b/>
          <w:color w:val="000000"/>
          <w:sz w:val="18"/>
          <w:szCs w:val="18"/>
          <w:lang w:eastAsia="sl-SI"/>
        </w:rPr>
        <w:lastRenderedPageBreak/>
        <w:t>POŽARNO VARSTVO</w:t>
      </w:r>
    </w:p>
    <w:p w14:paraId="10B7DE19" w14:textId="77777777" w:rsidR="00A3522F" w:rsidRPr="00876D70" w:rsidRDefault="00A3522F" w:rsidP="00A3522F">
      <w:pPr>
        <w:spacing w:after="178" w:line="216" w:lineRule="auto"/>
        <w:ind w:left="19" w:right="14" w:hanging="5"/>
        <w:rPr>
          <w:rFonts w:cs="Arial"/>
          <w:color w:val="000000"/>
          <w:sz w:val="18"/>
          <w:szCs w:val="18"/>
          <w:lang w:eastAsia="sl-SI"/>
        </w:rPr>
      </w:pPr>
      <w:r w:rsidRPr="00876D70">
        <w:rPr>
          <w:rFonts w:cs="Arial"/>
          <w:color w:val="000000"/>
          <w:sz w:val="18"/>
          <w:szCs w:val="18"/>
          <w:lang w:eastAsia="sl-SI"/>
        </w:rPr>
        <w:t>Vodja del vsake izmed pogodbenih strank je dolžan delovno osebje svojega delodajalca seznaniti z vsemi ukrepi varstva pred požarom na skupnem delovišču.</w:t>
      </w:r>
    </w:p>
    <w:p w14:paraId="78D013AF" w14:textId="77777777" w:rsidR="00A3522F" w:rsidRDefault="00A3522F" w:rsidP="00A3522F">
      <w:pPr>
        <w:spacing w:after="545" w:line="216" w:lineRule="auto"/>
        <w:ind w:left="19" w:right="14" w:hanging="5"/>
        <w:rPr>
          <w:rFonts w:eastAsia="Times New Roman" w:cs="Arial"/>
          <w:noProof/>
          <w:color w:val="000000"/>
          <w:sz w:val="18"/>
          <w:szCs w:val="18"/>
          <w:lang w:eastAsia="sl-SI"/>
        </w:rPr>
      </w:pPr>
      <w:r w:rsidRPr="00876D70">
        <w:rPr>
          <w:rFonts w:eastAsia="Times New Roman" w:cs="Arial"/>
          <w:noProof/>
          <w:color w:val="000000"/>
          <w:sz w:val="18"/>
          <w:szCs w:val="18"/>
          <w:lang w:eastAsia="sl-SI"/>
        </w:rPr>
        <w:drawing>
          <wp:anchor distT="0" distB="0" distL="114300" distR="114300" simplePos="0" relativeHeight="251658241" behindDoc="1" locked="0" layoutInCell="1" allowOverlap="1" wp14:anchorId="25E63D43" wp14:editId="0CC8FEB9">
            <wp:simplePos x="0" y="0"/>
            <wp:positionH relativeFrom="column">
              <wp:posOffset>2306320</wp:posOffset>
            </wp:positionH>
            <wp:positionV relativeFrom="paragraph">
              <wp:posOffset>692150</wp:posOffset>
            </wp:positionV>
            <wp:extent cx="518795" cy="496570"/>
            <wp:effectExtent l="0" t="0" r="0" b="0"/>
            <wp:wrapTight wrapText="bothSides">
              <wp:wrapPolygon edited="0">
                <wp:start x="0" y="0"/>
                <wp:lineTo x="0" y="20716"/>
                <wp:lineTo x="20622" y="20716"/>
                <wp:lineTo x="20622" y="0"/>
                <wp:lineTo x="0" y="0"/>
              </wp:wrapPolygon>
            </wp:wrapTight>
            <wp:docPr id="2" name="Slika 2" descr="Slika, ki vsebuje besede grafika, rdeča, simbol,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grafika, rdeča, simbol, oblikovanje&#10;&#10;Vsebina, ustvarjena z umetno inteligenco, morda ni praviln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8795" cy="496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6D70">
        <w:rPr>
          <w:rFonts w:cs="Arial"/>
          <w:color w:val="000000"/>
          <w:sz w:val="18"/>
          <w:szCs w:val="18"/>
          <w:lang w:eastAsia="sl-SI"/>
        </w:rPr>
        <w:t xml:space="preserve">Vse delovno osebje na območju skupnega delovišča mora brezpogojno upoštevati in izvajati predpisana pravila protipožarne preventive v smislu požarne ogroženosti naravnega okolja ter določila veljavne zakonodaje s področja varstva pred požarom. </w:t>
      </w:r>
      <w:r w:rsidRPr="00876D70">
        <w:rPr>
          <w:rFonts w:cs="Arial"/>
          <w:b/>
          <w:color w:val="000000"/>
          <w:sz w:val="18"/>
          <w:szCs w:val="18"/>
          <w:lang w:eastAsia="sl-SI"/>
        </w:rPr>
        <w:t>Javljanje požara</w:t>
      </w:r>
      <w:r w:rsidRPr="00876D70">
        <w:rPr>
          <w:rFonts w:cs="Arial"/>
          <w:color w:val="000000"/>
          <w:sz w:val="18"/>
          <w:szCs w:val="18"/>
          <w:lang w:eastAsia="sl-SI"/>
        </w:rPr>
        <w:t xml:space="preserve"> je dolžan izvesti vsakdo izmed delovnega osebja </w:t>
      </w:r>
      <w:r w:rsidRPr="00876D70">
        <w:rPr>
          <w:rFonts w:cs="Arial"/>
          <w:sz w:val="18"/>
          <w:szCs w:val="18"/>
          <w:lang w:eastAsia="sl-SI"/>
        </w:rPr>
        <w:t>oz. kdorkoli izmed drugih prisotnih oseb na delovišču, ki prvi opazi požar in sicer nemudoma</w:t>
      </w:r>
      <w:r w:rsidRPr="00876D70">
        <w:rPr>
          <w:rFonts w:cs="Arial"/>
          <w:strike/>
          <w:sz w:val="18"/>
          <w:szCs w:val="18"/>
          <w:lang w:eastAsia="sl-SI"/>
        </w:rPr>
        <w:t>,</w:t>
      </w:r>
      <w:r w:rsidRPr="00876D70">
        <w:rPr>
          <w:rFonts w:cs="Arial"/>
          <w:sz w:val="18"/>
          <w:szCs w:val="18"/>
          <w:lang w:eastAsia="sl-SI"/>
        </w:rPr>
        <w:t xml:space="preserve"> na center za obveščanje </w:t>
      </w:r>
      <w:r w:rsidRPr="00876D70">
        <w:rPr>
          <w:rFonts w:cs="Arial"/>
          <w:color w:val="000000"/>
          <w:sz w:val="18"/>
          <w:szCs w:val="18"/>
          <w:lang w:eastAsia="sl-SI"/>
        </w:rPr>
        <w:t>na številko:</w:t>
      </w:r>
      <w:r w:rsidRPr="00DD74DC">
        <w:rPr>
          <w:rFonts w:eastAsia="Times New Roman" w:cs="Arial"/>
          <w:noProof/>
          <w:color w:val="000000"/>
          <w:sz w:val="18"/>
          <w:szCs w:val="18"/>
          <w:lang w:eastAsia="sl-SI"/>
        </w:rPr>
        <w:t xml:space="preserve"> </w:t>
      </w:r>
    </w:p>
    <w:p w14:paraId="61902007" w14:textId="77777777" w:rsidR="00A3522F" w:rsidRDefault="00A3522F" w:rsidP="00C35039">
      <w:pPr>
        <w:rPr>
          <w:lang w:eastAsia="sl-SI"/>
        </w:rPr>
      </w:pPr>
      <w:r>
        <w:rPr>
          <w:lang w:eastAsia="sl-SI"/>
        </w:rPr>
        <w:t xml:space="preserve">                                                       </w:t>
      </w:r>
    </w:p>
    <w:p w14:paraId="71298555" w14:textId="77777777" w:rsidR="00A3522F" w:rsidRPr="00C35039" w:rsidRDefault="00A3522F" w:rsidP="00C35039">
      <w:pPr>
        <w:jc w:val="center"/>
        <w:rPr>
          <w:b/>
          <w:bCs/>
          <w:color w:val="70AD47" w:themeColor="accent6"/>
          <w:lang w:eastAsia="sl-SI"/>
        </w:rPr>
      </w:pPr>
      <w:r w:rsidRPr="00C35039">
        <w:rPr>
          <w:b/>
          <w:bCs/>
          <w:color w:val="70AD47" w:themeColor="accent6"/>
          <w:lang w:eastAsia="sl-SI"/>
        </w:rPr>
        <w:t xml:space="preserve">                                                      112</w:t>
      </w:r>
      <w:r w:rsidRPr="00C35039">
        <w:rPr>
          <w:b/>
          <w:bCs/>
          <w:noProof/>
          <w:color w:val="70AD47" w:themeColor="accent6"/>
          <w:lang w:eastAsia="sl-SI"/>
        </w:rPr>
        <w:drawing>
          <wp:inline distT="0" distB="0" distL="0" distR="0" wp14:anchorId="15E0A858" wp14:editId="66A70717">
            <wp:extent cx="9525" cy="9525"/>
            <wp:effectExtent l="0" t="0" r="0" b="0"/>
            <wp:docPr id="3" name="Picture 2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60ECF115" w14:textId="77777777" w:rsidR="00A3522F" w:rsidRPr="00876D70" w:rsidRDefault="00A3522F" w:rsidP="00A3522F">
      <w:pPr>
        <w:spacing w:after="259" w:line="219" w:lineRule="auto"/>
        <w:ind w:right="14"/>
        <w:rPr>
          <w:rFonts w:cs="Arial"/>
          <w:color w:val="000000"/>
          <w:sz w:val="18"/>
          <w:szCs w:val="18"/>
          <w:lang w:eastAsia="sl-SI"/>
        </w:rPr>
      </w:pPr>
      <w:r w:rsidRPr="00876D70">
        <w:rPr>
          <w:rFonts w:cs="Arial"/>
          <w:color w:val="000000"/>
          <w:sz w:val="18"/>
          <w:szCs w:val="18"/>
          <w:lang w:eastAsia="sl-SI"/>
        </w:rPr>
        <w:t>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w:t>
      </w:r>
    </w:p>
    <w:p w14:paraId="7CE99F59"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za odstranitev </w:t>
      </w:r>
      <w:r w:rsidRPr="00876D70">
        <w:rPr>
          <w:rFonts w:cs="Arial"/>
          <w:sz w:val="18"/>
          <w:szCs w:val="18"/>
          <w:lang w:eastAsia="sl-SI"/>
        </w:rPr>
        <w:t>predmetnih s</w:t>
      </w:r>
      <w:r w:rsidRPr="00876D70">
        <w:rPr>
          <w:rFonts w:cs="Arial"/>
          <w:color w:val="000000"/>
          <w:sz w:val="18"/>
          <w:szCs w:val="18"/>
          <w:lang w:eastAsia="sl-SI"/>
        </w:rPr>
        <w:t>novi in materiala (tudi embalaže), ki ga  uporabljalo za opravljanje svojih delovnih nalog, sicer pa za red in ustrezno zavarovanje navedenega.</w:t>
      </w:r>
    </w:p>
    <w:p w14:paraId="299308AD" w14:textId="77777777" w:rsidR="00A3522F" w:rsidRPr="00876D70" w:rsidRDefault="00A3522F" w:rsidP="00A3522F">
      <w:pPr>
        <w:spacing w:line="240" w:lineRule="auto"/>
        <w:ind w:left="188" w:right="82" w:hanging="10"/>
        <w:jc w:val="center"/>
        <w:rPr>
          <w:rFonts w:cs="Arial"/>
          <w:b/>
          <w:color w:val="000000"/>
          <w:sz w:val="18"/>
          <w:szCs w:val="18"/>
          <w:lang w:eastAsia="sl-SI"/>
        </w:rPr>
      </w:pPr>
      <w:r w:rsidRPr="00876D70">
        <w:rPr>
          <w:rFonts w:cs="Arial"/>
          <w:b/>
          <w:color w:val="000000"/>
          <w:sz w:val="18"/>
          <w:szCs w:val="18"/>
          <w:lang w:eastAsia="sl-SI"/>
        </w:rPr>
        <w:t>14. člen</w:t>
      </w:r>
    </w:p>
    <w:p w14:paraId="08C0ABB1" w14:textId="77777777" w:rsidR="00A3522F" w:rsidRPr="00876D70" w:rsidRDefault="00A3522F" w:rsidP="00A3522F">
      <w:pPr>
        <w:spacing w:line="240" w:lineRule="auto"/>
        <w:jc w:val="center"/>
        <w:rPr>
          <w:rFonts w:cs="Arial"/>
          <w:b/>
          <w:color w:val="000000"/>
          <w:sz w:val="18"/>
          <w:szCs w:val="18"/>
          <w:lang w:eastAsia="sl-SI"/>
        </w:rPr>
      </w:pPr>
      <w:r w:rsidRPr="00876D70">
        <w:rPr>
          <w:rFonts w:cs="Arial"/>
          <w:b/>
          <w:color w:val="000000"/>
          <w:sz w:val="18"/>
          <w:szCs w:val="18"/>
          <w:lang w:eastAsia="sl-SI"/>
        </w:rPr>
        <w:t>PROMETNI REŽIM</w:t>
      </w:r>
    </w:p>
    <w:p w14:paraId="62876CC8" w14:textId="77777777" w:rsidR="00A3522F" w:rsidRPr="00876D70" w:rsidRDefault="00A3522F" w:rsidP="00A3522F">
      <w:pPr>
        <w:spacing w:line="240" w:lineRule="auto"/>
        <w:ind w:left="466" w:hanging="10"/>
        <w:jc w:val="center"/>
        <w:rPr>
          <w:rFonts w:cs="Arial"/>
          <w:b/>
          <w:color w:val="000000"/>
          <w:sz w:val="18"/>
          <w:szCs w:val="18"/>
          <w:lang w:eastAsia="sl-SI"/>
        </w:rPr>
      </w:pPr>
    </w:p>
    <w:p w14:paraId="00651970"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Vožnja z vozili je na območju skupnega delovišča oz. v njegovi okolici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w:t>
      </w:r>
    </w:p>
    <w:p w14:paraId="418D9CED" w14:textId="77777777" w:rsidR="00A3522F" w:rsidRPr="00876D70" w:rsidRDefault="00A3522F" w:rsidP="00A3522F">
      <w:pPr>
        <w:spacing w:after="259" w:line="219" w:lineRule="auto"/>
        <w:ind w:left="14" w:right="14" w:firstLine="4"/>
        <w:rPr>
          <w:rFonts w:cs="Arial"/>
          <w:noProof/>
          <w:sz w:val="18"/>
          <w:szCs w:val="18"/>
          <w:lang w:eastAsia="sl-SI"/>
        </w:rPr>
      </w:pPr>
      <w:r w:rsidRPr="00876D70">
        <w:rPr>
          <w:rFonts w:cs="Arial"/>
          <w:color w:val="000000"/>
          <w:sz w:val="18"/>
          <w:szCs w:val="18"/>
          <w:lang w:eastAsia="sl-SI"/>
        </w:rPr>
        <w:t xml:space="preserve">V vsakem primeru se morajo pogodbene stranke pri uporabi gozdne ceste na ali ob skupnem </w:t>
      </w:r>
      <w:r w:rsidRPr="00876D70">
        <w:rPr>
          <w:rFonts w:cs="Arial"/>
          <w:noProof/>
          <w:color w:val="000000"/>
          <w:sz w:val="18"/>
          <w:szCs w:val="18"/>
          <w:lang w:eastAsia="sl-SI"/>
        </w:rPr>
        <w:t xml:space="preserve">delovišču izogibati  delovnemu območju sredstev za delo ter upoštevati vrsto, način, intenziteto, čas in nujnost uporabe te ceste ali njene neposredne okolice s strani katere druge izmed pogodbenih strank ter pri tem med seboj komunicirati. Usklajevati se je dolžno vse delovno osebje predvsem pa vodje del in </w:t>
      </w:r>
      <w:r w:rsidRPr="00876D70">
        <w:rPr>
          <w:rFonts w:cs="Arial"/>
          <w:noProof/>
          <w:sz w:val="18"/>
          <w:szCs w:val="18"/>
          <w:lang w:eastAsia="sl-SI"/>
        </w:rPr>
        <w:t>oseba za usklajeno izvajanje ukrepov, ki odloča tudi v primeru spora pogodbenih strank glede uporabe iste gozdne ceste oz. istega odseka ali ožjega dela ceste ob skupnem delovišču.</w:t>
      </w:r>
    </w:p>
    <w:p w14:paraId="70CA15A0" w14:textId="77777777" w:rsidR="00A3522F" w:rsidRPr="00876D70" w:rsidRDefault="00A3522F" w:rsidP="00A3522F">
      <w:pPr>
        <w:spacing w:after="259" w:line="219" w:lineRule="auto"/>
        <w:ind w:left="14" w:right="14" w:firstLine="4"/>
        <w:rPr>
          <w:rFonts w:cs="Arial"/>
          <w:noProof/>
          <w:sz w:val="18"/>
          <w:szCs w:val="18"/>
          <w:lang w:eastAsia="sl-SI"/>
        </w:rPr>
      </w:pPr>
      <w:r w:rsidRPr="00876D70">
        <w:rPr>
          <w:rFonts w:cs="Arial"/>
          <w:noProof/>
          <w:sz w:val="18"/>
          <w:szCs w:val="18"/>
          <w:lang w:eastAsia="sl-SI"/>
        </w:rPr>
        <w:t>Vsaki izmed pogodbenih strank je, razen izjemoma ob drugačnem dogovoru, prepovedano parkiranje vozil in odlaganje  GLS ali drugega materiala na označenih rampnih prostorih ter vseh drugih  za namen izvedbe pogodbenih del  določenih površinah (delovne površine), kjer se že vrši obdelava oz. dodelava GLS ali kjer se nahajajo gozdarska sredstva za delo, predvsem gozdarska strojna in transportna oprema, vse s strani druge pogodbene stranke ali izvajalca del. Za začasno odlaganje  GLS, začasno parkiranje vozil ali odlaganje delovnih sredstev na zemljiščih, ki niso last Republike Slovenije in v upravljanju naročnika, je potrebno predhodno pridobiti soglasje lastnika.</w:t>
      </w:r>
    </w:p>
    <w:p w14:paraId="13AC8813" w14:textId="77777777" w:rsidR="00A3522F" w:rsidRPr="00876D70" w:rsidRDefault="00A3522F" w:rsidP="00A3522F">
      <w:pPr>
        <w:spacing w:after="274" w:line="216" w:lineRule="auto"/>
        <w:ind w:left="19" w:right="14" w:hanging="5"/>
        <w:rPr>
          <w:rFonts w:cs="Arial"/>
          <w:noProof/>
          <w:sz w:val="18"/>
          <w:szCs w:val="18"/>
          <w:lang w:eastAsia="sl-SI"/>
        </w:rPr>
      </w:pPr>
      <w:r w:rsidRPr="00876D70">
        <w:rPr>
          <w:rFonts w:cs="Arial"/>
          <w:noProof/>
          <w:sz w:val="18"/>
          <w:szCs w:val="18"/>
          <w:lang w:eastAsia="sl-SI"/>
        </w:rPr>
        <w:t>Pri vsakokratnem gibanju in vožnji po gozdih prometnicah in skladiščnih površinah je dolžno delovno osebje vsake izmed pogodbenih strank posebno pozornost posvečati zložajem oblovine ter gozdarski strojni in transportni opremi, s katero se opravlja dodelava in obdelava GLS ter se vrši nakladanje, razkladanje, prevoz ali druga izvedbena dela s GLS. Prepovedano je zadrževanje oseb v delovnem oz. nevarnem območju delovanja gozdarske strojne opreme in transportnih sredstev.</w:t>
      </w:r>
    </w:p>
    <w:p w14:paraId="5CECF893" w14:textId="77777777" w:rsidR="00A3522F" w:rsidRPr="00876D70" w:rsidRDefault="00A3522F" w:rsidP="00A3522F">
      <w:pPr>
        <w:spacing w:after="325" w:line="216" w:lineRule="auto"/>
        <w:ind w:left="19" w:right="14" w:hanging="5"/>
        <w:rPr>
          <w:rFonts w:cs="Arial"/>
          <w:color w:val="000000"/>
          <w:sz w:val="18"/>
          <w:szCs w:val="18"/>
          <w:lang w:eastAsia="sl-SI"/>
        </w:rPr>
      </w:pPr>
      <w:r w:rsidRPr="00876D70">
        <w:rPr>
          <w:rFonts w:cs="Arial"/>
          <w:b/>
          <w:sz w:val="18"/>
          <w:szCs w:val="18"/>
          <w:lang w:eastAsia="sl-SI"/>
        </w:rPr>
        <w:t>Javljanje prometnih nesreč</w:t>
      </w:r>
      <w:r w:rsidRPr="00876D70">
        <w:rPr>
          <w:rFonts w:cs="Arial"/>
          <w:sz w:val="18"/>
          <w:szCs w:val="18"/>
          <w:lang w:eastAsia="sl-SI"/>
        </w:rPr>
        <w:t xml:space="preserve"> je dolžan izvesti vsakdo izmed delovnega osebja, ki je prisoten ob ali udeležen v dogodku  in sicer nemudoma, ko opazi morebitno prometno nesrečo na </w:t>
      </w:r>
      <w:r w:rsidRPr="00876D70">
        <w:rPr>
          <w:rFonts w:cs="Arial"/>
          <w:color w:val="000000"/>
          <w:sz w:val="18"/>
          <w:szCs w:val="18"/>
          <w:lang w:eastAsia="sl-SI"/>
        </w:rPr>
        <w:t>ali ob skupnem delovišču. Javljanje se izvede</w:t>
      </w:r>
      <w:r w:rsidRPr="00876D70">
        <w:rPr>
          <w:rFonts w:cs="Arial"/>
          <w:color w:val="FF0000"/>
          <w:sz w:val="18"/>
          <w:szCs w:val="18"/>
          <w:lang w:eastAsia="sl-SI"/>
        </w:rPr>
        <w:t xml:space="preserve"> </w:t>
      </w:r>
      <w:r w:rsidRPr="00876D70">
        <w:rPr>
          <w:rFonts w:cs="Arial"/>
          <w:color w:val="000000"/>
          <w:sz w:val="18"/>
          <w:szCs w:val="18"/>
          <w:lang w:eastAsia="sl-SI"/>
        </w:rPr>
        <w:t>policiji na številko</w:t>
      </w:r>
      <w:r w:rsidRPr="00876D70">
        <w:rPr>
          <w:rFonts w:cs="Arial"/>
          <w:noProof/>
          <w:color w:val="000000"/>
          <w:sz w:val="18"/>
          <w:szCs w:val="18"/>
          <w:lang w:eastAsia="sl-SI"/>
        </w:rPr>
        <w:drawing>
          <wp:inline distT="0" distB="0" distL="0" distR="0" wp14:anchorId="30C7F65E" wp14:editId="7D0AC2E5">
            <wp:extent cx="28575" cy="85725"/>
            <wp:effectExtent l="0" t="0" r="0" b="0"/>
            <wp:docPr id="4" name="Picture 5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p>
    <w:p w14:paraId="0A08F7AC" w14:textId="77777777" w:rsidR="00A3522F" w:rsidRPr="00876D70" w:rsidRDefault="00A3522F" w:rsidP="00A3522F">
      <w:pPr>
        <w:spacing w:after="161"/>
        <w:ind w:left="43" w:hanging="10"/>
        <w:jc w:val="center"/>
        <w:rPr>
          <w:rFonts w:cs="Arial"/>
          <w:color w:val="000000"/>
          <w:sz w:val="18"/>
          <w:szCs w:val="18"/>
          <w:lang w:eastAsia="sl-SI"/>
        </w:rPr>
      </w:pPr>
      <w:r w:rsidRPr="00876D70">
        <w:rPr>
          <w:rFonts w:eastAsia="Times New Roman" w:cs="Arial"/>
          <w:b/>
          <w:noProof/>
          <w:color w:val="70AD47"/>
          <w:sz w:val="18"/>
          <w:szCs w:val="18"/>
          <w:lang w:eastAsia="sl-SI"/>
        </w:rPr>
        <w:drawing>
          <wp:inline distT="0" distB="0" distL="0" distR="0" wp14:anchorId="67567FA5" wp14:editId="5DC411BE">
            <wp:extent cx="473248" cy="452671"/>
            <wp:effectExtent l="0" t="0" r="3175" b="5080"/>
            <wp:docPr id="5" name="Slika 1" descr="Slika, ki vsebuje besede grafika, rdeča, simbol,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Slika, ki vsebuje besede grafika, rdeča, simbol, oblikovanje&#10;&#10;Vsebina, ustvarjena z umetno inteligenco, morda ni praviln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9380" cy="458536"/>
                    </a:xfrm>
                    <a:prstGeom prst="rect">
                      <a:avLst/>
                    </a:prstGeom>
                    <a:noFill/>
                    <a:ln>
                      <a:noFill/>
                    </a:ln>
                  </pic:spPr>
                </pic:pic>
              </a:graphicData>
            </a:graphic>
          </wp:inline>
        </w:drawing>
      </w:r>
      <w:r w:rsidRPr="00DD74DC">
        <w:rPr>
          <w:rFonts w:eastAsia="Times New Roman" w:cs="Arial"/>
          <w:b/>
          <w:color w:val="70AD47"/>
          <w:lang w:eastAsia="sl-SI"/>
        </w:rPr>
        <w:t>113</w:t>
      </w:r>
    </w:p>
    <w:p w14:paraId="151233EA" w14:textId="77777777" w:rsidR="00A3522F" w:rsidRPr="00876D70" w:rsidRDefault="00A3522F" w:rsidP="00A3522F">
      <w:pPr>
        <w:spacing w:line="265" w:lineRule="auto"/>
        <w:ind w:left="188" w:right="206" w:hanging="10"/>
        <w:jc w:val="center"/>
        <w:rPr>
          <w:rFonts w:cs="Arial"/>
          <w:b/>
          <w:color w:val="000000"/>
          <w:sz w:val="18"/>
          <w:szCs w:val="18"/>
          <w:lang w:eastAsia="sl-SI"/>
        </w:rPr>
      </w:pPr>
    </w:p>
    <w:p w14:paraId="765E54D9" w14:textId="77777777" w:rsidR="00A3522F" w:rsidRPr="00876D70" w:rsidRDefault="00A3522F" w:rsidP="00A3522F">
      <w:pPr>
        <w:spacing w:line="265" w:lineRule="auto"/>
        <w:ind w:left="188" w:right="206" w:hanging="10"/>
        <w:jc w:val="center"/>
        <w:rPr>
          <w:rFonts w:cs="Arial"/>
          <w:b/>
          <w:color w:val="000000"/>
          <w:sz w:val="18"/>
          <w:szCs w:val="18"/>
          <w:lang w:eastAsia="sl-SI"/>
        </w:rPr>
      </w:pPr>
      <w:r w:rsidRPr="00876D70">
        <w:rPr>
          <w:rFonts w:cs="Arial"/>
          <w:b/>
          <w:color w:val="000000"/>
          <w:sz w:val="18"/>
          <w:szCs w:val="18"/>
          <w:lang w:eastAsia="sl-SI"/>
        </w:rPr>
        <w:t>15.člen</w:t>
      </w:r>
    </w:p>
    <w:p w14:paraId="1BE9F58E" w14:textId="77777777" w:rsidR="00A3522F" w:rsidRDefault="00A3522F" w:rsidP="00C35039">
      <w:pPr>
        <w:rPr>
          <w:lang w:eastAsia="sl-SI"/>
        </w:rPr>
      </w:pPr>
      <w:r w:rsidRPr="00876D70">
        <w:rPr>
          <w:lang w:eastAsia="sl-SI"/>
        </w:rPr>
        <w:lastRenderedPageBreak/>
        <w:t>PRVA POMOČ IN REŠEVANJE</w:t>
      </w:r>
    </w:p>
    <w:p w14:paraId="797E11A3" w14:textId="77777777" w:rsidR="00A3522F" w:rsidRPr="00876D70" w:rsidRDefault="00A3522F" w:rsidP="00C35039">
      <w:pPr>
        <w:rPr>
          <w:lang w:eastAsia="sl-SI"/>
        </w:rPr>
      </w:pPr>
    </w:p>
    <w:p w14:paraId="74779E3C" w14:textId="77777777" w:rsidR="00A3522F" w:rsidRPr="00876D70" w:rsidRDefault="00A3522F" w:rsidP="00A3522F">
      <w:pPr>
        <w:spacing w:after="214" w:line="219" w:lineRule="auto"/>
        <w:ind w:left="14" w:right="14" w:firstLine="4"/>
        <w:rPr>
          <w:rFonts w:cs="Arial"/>
          <w:color w:val="000000"/>
          <w:sz w:val="18"/>
          <w:szCs w:val="18"/>
          <w:lang w:eastAsia="sl-SI"/>
        </w:rPr>
      </w:pPr>
      <w:r w:rsidRPr="00876D70">
        <w:rPr>
          <w:rFonts w:cs="Arial"/>
          <w:color w:val="000000"/>
          <w:sz w:val="18"/>
          <w:szCs w:val="18"/>
          <w:lang w:eastAsia="sl-SI"/>
        </w:rPr>
        <w:t>Pogodbene stranke so sporazumne, da mora vsaka zase v času izvajanja del na skupnem delovišču, zagotavljati predpisan material in opremo za prvo pomoč na delovnem mestu.</w:t>
      </w:r>
    </w:p>
    <w:p w14:paraId="2BFE6619" w14:textId="77777777" w:rsidR="00A3522F" w:rsidRPr="00876D70" w:rsidRDefault="00A3522F" w:rsidP="00A3522F">
      <w:pPr>
        <w:spacing w:after="280" w:line="219" w:lineRule="auto"/>
        <w:ind w:left="14" w:right="14" w:firstLine="4"/>
        <w:rPr>
          <w:rFonts w:cs="Arial"/>
          <w:color w:val="000000"/>
          <w:sz w:val="18"/>
          <w:szCs w:val="18"/>
          <w:lang w:eastAsia="sl-SI"/>
        </w:rPr>
      </w:pPr>
      <w:r w:rsidRPr="00876D70">
        <w:rPr>
          <w:rFonts w:cs="Arial"/>
          <w:color w:val="000000"/>
          <w:sz w:val="18"/>
          <w:szCs w:val="18"/>
          <w:lang w:eastAsia="sl-SI"/>
        </w:rPr>
        <w:t>Pogodbene stranke so sporazumne, da mora vsaka zase v času izvajanja del na skupnem delovišču zagotoviti prisotnost osebe, ki je usposobljena za izvajanje prve pomoči skladno z veljavnim pravilnikom, ki ureja organizacijo, material, in opremo za prvo pomoč na delovnem mestu.</w:t>
      </w:r>
    </w:p>
    <w:p w14:paraId="599FA220"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Pogodbene stranke so sporazumne,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w:t>
      </w:r>
    </w:p>
    <w:p w14:paraId="5C1B85AF" w14:textId="77777777" w:rsidR="00A3522F" w:rsidRPr="00876D70" w:rsidRDefault="00A3522F" w:rsidP="00A3522F">
      <w:pPr>
        <w:spacing w:after="360" w:line="216" w:lineRule="auto"/>
        <w:ind w:left="17" w:right="11" w:hanging="6"/>
        <w:rPr>
          <w:rFonts w:cs="Arial"/>
          <w:color w:val="000000"/>
          <w:sz w:val="18"/>
          <w:szCs w:val="18"/>
          <w:lang w:eastAsia="sl-SI"/>
        </w:rPr>
      </w:pPr>
      <w:r w:rsidRPr="00876D70">
        <w:rPr>
          <w:rFonts w:cs="Arial"/>
          <w:b/>
          <w:color w:val="000000"/>
          <w:sz w:val="18"/>
          <w:szCs w:val="18"/>
          <w:lang w:eastAsia="sl-SI"/>
        </w:rPr>
        <w:t>Javljanje težjih poškodb</w:t>
      </w:r>
      <w:r w:rsidRPr="00876D70">
        <w:rPr>
          <w:rFonts w:cs="Arial"/>
          <w:color w:val="000000"/>
          <w:sz w:val="18"/>
          <w:szCs w:val="18"/>
          <w:lang w:eastAsia="sl-SI"/>
        </w:rPr>
        <w:t>, pri katerih je potrebno reševanje ponesrečencev na kraju dogodka, se izvede najbližji zdravstveni ustanovi ali pa na center za obveščanje na številko</w:t>
      </w:r>
      <w:r w:rsidRPr="00876D70">
        <w:rPr>
          <w:rFonts w:cs="Arial"/>
          <w:noProof/>
          <w:color w:val="000000"/>
          <w:sz w:val="18"/>
          <w:szCs w:val="18"/>
          <w:lang w:eastAsia="sl-SI"/>
        </w:rPr>
        <w:t xml:space="preserve"> :</w:t>
      </w:r>
    </w:p>
    <w:p w14:paraId="26E45F2C" w14:textId="77777777" w:rsidR="00A3522F" w:rsidRPr="00DD74DC" w:rsidRDefault="00A3522F" w:rsidP="00A3522F">
      <w:pPr>
        <w:spacing w:after="360" w:line="216" w:lineRule="auto"/>
        <w:ind w:left="17" w:right="11" w:hanging="6"/>
        <w:jc w:val="center"/>
        <w:rPr>
          <w:rFonts w:cs="Arial"/>
          <w:color w:val="000000"/>
          <w:sz w:val="24"/>
          <w:szCs w:val="24"/>
          <w:lang w:eastAsia="sl-SI"/>
        </w:rPr>
      </w:pPr>
      <w:r w:rsidRPr="00876D70">
        <w:rPr>
          <w:rFonts w:eastAsia="Times New Roman" w:cs="Arial"/>
          <w:noProof/>
          <w:color w:val="000000"/>
          <w:sz w:val="18"/>
          <w:szCs w:val="18"/>
          <w:lang w:eastAsia="sl-SI"/>
        </w:rPr>
        <w:drawing>
          <wp:inline distT="0" distB="0" distL="0" distR="0" wp14:anchorId="4FAE2D06" wp14:editId="45E98FE6">
            <wp:extent cx="552797" cy="528762"/>
            <wp:effectExtent l="0" t="0" r="0" b="5080"/>
            <wp:docPr id="6" name="Slika 4" descr="Slika, ki vsebuje besede grafika, rdeča, simbol,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4" descr="Slika, ki vsebuje besede grafika, rdeča, simbol, oblikovanje&#10;&#10;Vsebina, ustvarjena z umetno inteligenco, morda ni pravilna."/>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5167" cy="531029"/>
                    </a:xfrm>
                    <a:prstGeom prst="rect">
                      <a:avLst/>
                    </a:prstGeom>
                    <a:noFill/>
                    <a:ln>
                      <a:noFill/>
                    </a:ln>
                  </pic:spPr>
                </pic:pic>
              </a:graphicData>
            </a:graphic>
          </wp:inline>
        </w:drawing>
      </w:r>
      <w:r w:rsidRPr="00DD74DC">
        <w:rPr>
          <w:rFonts w:eastAsia="Times New Roman" w:cs="Arial"/>
          <w:b/>
          <w:color w:val="70AD47"/>
          <w:sz w:val="24"/>
          <w:szCs w:val="24"/>
          <w:lang w:eastAsia="sl-SI"/>
        </w:rPr>
        <w:t>112</w:t>
      </w:r>
    </w:p>
    <w:p w14:paraId="2223D13C" w14:textId="77777777" w:rsidR="00A3522F" w:rsidRPr="00876D70" w:rsidRDefault="00A3522F" w:rsidP="00A3522F">
      <w:pPr>
        <w:spacing w:after="529" w:line="219" w:lineRule="auto"/>
        <w:ind w:left="14" w:right="14" w:firstLine="4"/>
        <w:rPr>
          <w:rFonts w:cs="Arial"/>
          <w:color w:val="000000"/>
          <w:sz w:val="18"/>
          <w:szCs w:val="18"/>
          <w:lang w:eastAsia="sl-SI"/>
        </w:rPr>
      </w:pPr>
      <w:r w:rsidRPr="00876D70">
        <w:rPr>
          <w:rFonts w:cs="Arial"/>
          <w:color w:val="000000"/>
          <w:sz w:val="18"/>
          <w:szCs w:val="18"/>
          <w:lang w:eastAsia="sl-SI"/>
        </w:rPr>
        <w:t>Delovno osebje, vodja del posamezne pogodbene stranke in oseba za usklajeno izvajanje ukrepov si morajo pred pričetkom dela na skupnem delovišču pridobiti podatke o najbližji zdravstveni ustanovi in njenih kontaktnih podatkih.</w:t>
      </w:r>
    </w:p>
    <w:p w14:paraId="531EB1C1" w14:textId="77777777" w:rsidR="00A3522F" w:rsidRPr="00876D70" w:rsidRDefault="00A3522F" w:rsidP="00A3522F">
      <w:pPr>
        <w:spacing w:line="265" w:lineRule="auto"/>
        <w:ind w:left="188" w:right="168" w:hanging="10"/>
        <w:jc w:val="center"/>
        <w:rPr>
          <w:rFonts w:cs="Arial"/>
          <w:b/>
          <w:color w:val="000000"/>
          <w:sz w:val="18"/>
          <w:szCs w:val="18"/>
          <w:lang w:eastAsia="sl-SI"/>
        </w:rPr>
      </w:pPr>
      <w:r w:rsidRPr="00876D70">
        <w:rPr>
          <w:rFonts w:cs="Arial"/>
          <w:b/>
          <w:color w:val="000000"/>
          <w:sz w:val="18"/>
          <w:szCs w:val="18"/>
          <w:lang w:eastAsia="sl-SI"/>
        </w:rPr>
        <w:t>16.člen</w:t>
      </w:r>
    </w:p>
    <w:p w14:paraId="5B96137A" w14:textId="77777777" w:rsidR="00A3522F" w:rsidRPr="00876D70" w:rsidRDefault="00A3522F" w:rsidP="00C35039">
      <w:pPr>
        <w:rPr>
          <w:lang w:eastAsia="sl-SI"/>
        </w:rPr>
      </w:pPr>
      <w:r w:rsidRPr="00876D70">
        <w:rPr>
          <w:lang w:eastAsia="sl-SI"/>
        </w:rPr>
        <w:t>DELOVNE NEZGODE, POŠKODBE PRI DELU</w:t>
      </w:r>
    </w:p>
    <w:p w14:paraId="27760B69" w14:textId="77777777" w:rsidR="00A3522F" w:rsidRPr="00876D70" w:rsidRDefault="00A3522F" w:rsidP="00A3522F">
      <w:pPr>
        <w:spacing w:after="235" w:line="219" w:lineRule="auto"/>
        <w:ind w:left="14" w:right="14" w:firstLine="4"/>
        <w:rPr>
          <w:rFonts w:cs="Arial"/>
          <w:sz w:val="18"/>
          <w:szCs w:val="18"/>
          <w:lang w:eastAsia="sl-SI"/>
        </w:rPr>
      </w:pPr>
      <w:r w:rsidRPr="00876D70">
        <w:rPr>
          <w:rFonts w:cs="Arial"/>
          <w:color w:val="000000"/>
          <w:sz w:val="18"/>
          <w:szCs w:val="18"/>
          <w:lang w:eastAsia="sl-SI"/>
        </w:rPr>
        <w:t xml:space="preserve">Vodja del vsake izmed pogodbenih strank je dolžan svojega delodajalca nemudoma oz. takoj ko je to mogoče, obvestiti o vsaki nezgodi pri delu. </w:t>
      </w:r>
      <w:r w:rsidRPr="00876D70">
        <w:rPr>
          <w:rFonts w:cs="Arial"/>
          <w:sz w:val="18"/>
          <w:szCs w:val="18"/>
          <w:lang w:eastAsia="sl-SI"/>
        </w:rPr>
        <w:t>V zvezi z nezgodo mora pri delovnem osebju svojega delodajalca ter pri vseh ostalih prisotnih na skupnem delovišču, ki so bili v času nezgode na delovišču pridobiti podatke v zvezi z nezgodo ter svojemu delodajalcu nuditi vse potrebne informacije, da bo slednji lahko izpolnil svoje zakonske obveznosti glede prijave te nezgode in druge predpisane obravnave le te.</w:t>
      </w:r>
    </w:p>
    <w:p w14:paraId="76A077AF" w14:textId="77777777" w:rsidR="00A3522F" w:rsidRPr="00876D70" w:rsidRDefault="00A3522F" w:rsidP="00A3522F">
      <w:pPr>
        <w:spacing w:after="232" w:line="219" w:lineRule="auto"/>
        <w:ind w:left="14" w:right="14" w:firstLine="4"/>
        <w:rPr>
          <w:rFonts w:cs="Arial"/>
          <w:color w:val="000000"/>
          <w:sz w:val="18"/>
          <w:szCs w:val="18"/>
          <w:lang w:eastAsia="sl-SI"/>
        </w:rPr>
      </w:pPr>
      <w:r w:rsidRPr="00876D70">
        <w:rPr>
          <w:rFonts w:cs="Arial"/>
          <w:sz w:val="18"/>
          <w:szCs w:val="18"/>
          <w:lang w:eastAsia="sl-SI"/>
        </w:rPr>
        <w:t xml:space="preserve">Dokumenti o delovni usposobljenosti, zdravstveni sposobnosti in ustreznih strokovnih kompetencah (usposobljenosti) delovnega osebja vsake izmed pogodbenih strank </w:t>
      </w:r>
      <w:r w:rsidRPr="00876D70">
        <w:rPr>
          <w:rFonts w:cs="Arial"/>
          <w:color w:val="000000"/>
          <w:sz w:val="18"/>
          <w:szCs w:val="18"/>
          <w:lang w:eastAsia="sl-SI"/>
        </w:rPr>
        <w:t>se nahajajo na sedežih pogodbenih strank.</w:t>
      </w:r>
    </w:p>
    <w:p w14:paraId="051C6BCA"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Prinašanje in uživanje alkoholnih pijač ali drugih psihoaktivnih snovi je na skupnem delovišču strogo prepovedano.</w:t>
      </w:r>
    </w:p>
    <w:p w14:paraId="2E5FD78F" w14:textId="77777777" w:rsidR="00A3522F" w:rsidRPr="00876D70" w:rsidRDefault="00A3522F" w:rsidP="00A3522F">
      <w:pPr>
        <w:spacing w:after="259" w:line="219" w:lineRule="auto"/>
        <w:ind w:right="38"/>
        <w:rPr>
          <w:rFonts w:cs="Arial"/>
          <w:sz w:val="18"/>
          <w:szCs w:val="18"/>
          <w:lang w:eastAsia="sl-SI"/>
        </w:rPr>
      </w:pPr>
      <w:r w:rsidRPr="00876D70">
        <w:rPr>
          <w:rFonts w:cs="Arial"/>
          <w:sz w:val="18"/>
          <w:szCs w:val="18"/>
          <w:lang w:eastAsia="sl-SI"/>
        </w:rPr>
        <w:t xml:space="preserve">Vodenje dnevnih evidenc prisotnosti na delu delovnega osebja na skupnem delovišču je stalna naloga vsake izmed pogodbenih strank. </w:t>
      </w:r>
    </w:p>
    <w:p w14:paraId="2DDD651D" w14:textId="77777777" w:rsidR="00A3522F" w:rsidRDefault="00A3522F" w:rsidP="00A3522F">
      <w:pPr>
        <w:spacing w:line="265" w:lineRule="auto"/>
        <w:ind w:right="197"/>
        <w:jc w:val="center"/>
        <w:rPr>
          <w:rFonts w:cs="Arial"/>
          <w:b/>
          <w:sz w:val="18"/>
          <w:szCs w:val="18"/>
          <w:lang w:eastAsia="sl-SI"/>
        </w:rPr>
      </w:pPr>
      <w:r w:rsidRPr="00876D70">
        <w:rPr>
          <w:rFonts w:cs="Arial"/>
          <w:b/>
          <w:sz w:val="18"/>
          <w:szCs w:val="18"/>
          <w:lang w:eastAsia="sl-SI"/>
        </w:rPr>
        <w:t>17. člen</w:t>
      </w:r>
    </w:p>
    <w:p w14:paraId="217CCD0C" w14:textId="77777777" w:rsidR="00A3522F" w:rsidRPr="00876D70" w:rsidRDefault="00A3522F" w:rsidP="00A3522F">
      <w:pPr>
        <w:spacing w:line="265" w:lineRule="auto"/>
        <w:ind w:right="197"/>
        <w:jc w:val="center"/>
        <w:rPr>
          <w:rFonts w:cs="Arial"/>
          <w:b/>
          <w:sz w:val="18"/>
          <w:szCs w:val="18"/>
          <w:lang w:eastAsia="sl-SI"/>
        </w:rPr>
      </w:pPr>
    </w:p>
    <w:p w14:paraId="4BD31216"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Pogodbene stranke so sporazumne, da se predmetni sporazum sklepa za čas do izvršitve vseh pogodbenih obveznosti zadnje izmed pogodb, ki bo med naročnikom in drugimi pogodbenimi strankami sklenjena v postopku oddaje posameznega javnega naročila.</w:t>
      </w:r>
    </w:p>
    <w:p w14:paraId="7B69AFD4" w14:textId="684AABBF" w:rsidR="00A3522F" w:rsidRPr="00954D58" w:rsidRDefault="00A3522F" w:rsidP="00A3522F">
      <w:pPr>
        <w:spacing w:after="184" w:line="219" w:lineRule="auto"/>
        <w:ind w:left="14" w:right="14" w:firstLine="4"/>
        <w:rPr>
          <w:rFonts w:cs="Arial"/>
          <w:color w:val="000000"/>
          <w:sz w:val="18"/>
          <w:szCs w:val="18"/>
          <w:lang w:eastAsia="sl-SI"/>
        </w:rPr>
      </w:pPr>
      <w:r w:rsidRPr="3DF3F329">
        <w:rPr>
          <w:rFonts w:cs="Arial"/>
          <w:color w:val="000000" w:themeColor="text1"/>
          <w:sz w:val="18"/>
          <w:szCs w:val="18"/>
          <w:lang w:eastAsia="sl-SI"/>
        </w:rPr>
        <w:t xml:space="preserve">Ta </w:t>
      </w:r>
      <w:r w:rsidRPr="00954D58">
        <w:rPr>
          <w:rFonts w:cs="Arial"/>
          <w:color w:val="000000" w:themeColor="text1"/>
          <w:sz w:val="18"/>
          <w:szCs w:val="18"/>
          <w:lang w:eastAsia="sl-SI"/>
        </w:rPr>
        <w:t xml:space="preserve">sporazum je sklenjen med vsemi pogodbenimi strankami na način, da obveznosti po tem </w:t>
      </w:r>
      <w:r w:rsidRPr="00954D58">
        <w:rPr>
          <w:rFonts w:cs="Arial"/>
          <w:sz w:val="18"/>
          <w:szCs w:val="18"/>
          <w:lang w:eastAsia="sl-SI"/>
        </w:rPr>
        <w:t xml:space="preserve">sporazumu vsaka izmed pogodbenih strank zase prevzame s parafiranjem vsake strani tega sporazuma ter s podpisom in žigosanjem tega sporazuma. (v kolikor pogodbena stranka posluje z žigom) Vse </w:t>
      </w:r>
      <w:r w:rsidRPr="00954D58">
        <w:rPr>
          <w:rFonts w:cs="Arial"/>
          <w:color w:val="000000" w:themeColor="text1"/>
          <w:sz w:val="18"/>
          <w:szCs w:val="18"/>
          <w:lang w:eastAsia="sl-SI"/>
        </w:rPr>
        <w:t>navedeno pa je skupaj s predložitvijo tako izpolnjenega sporazuma po dokumentaciji o oddaji javnih naročil SEC, GRA, GOJ in PRE</w:t>
      </w:r>
      <w:r w:rsidR="2B5B4713" w:rsidRPr="00796354">
        <w:rPr>
          <w:rFonts w:cs="Arial"/>
          <w:color w:val="000000" w:themeColor="text1"/>
          <w:sz w:val="18"/>
          <w:szCs w:val="18"/>
          <w:lang w:eastAsia="sl-SI"/>
        </w:rPr>
        <w:t>,</w:t>
      </w:r>
      <w:r w:rsidR="2B5B4713" w:rsidRPr="00796354">
        <w:rPr>
          <w:rFonts w:cs="Arial"/>
          <w:sz w:val="18"/>
          <w:szCs w:val="18"/>
          <w:lang w:eastAsia="sl-SI"/>
        </w:rPr>
        <w:t xml:space="preserve"> ki so v veljavi sočasno  s tem sporazumom</w:t>
      </w:r>
      <w:r w:rsidRPr="00954D58">
        <w:rPr>
          <w:rFonts w:cs="Arial"/>
          <w:color w:val="000000" w:themeColor="text1"/>
          <w:sz w:val="18"/>
          <w:szCs w:val="18"/>
          <w:lang w:eastAsia="sl-SI"/>
        </w:rPr>
        <w:t xml:space="preserve">, obvezni pogoj. </w:t>
      </w:r>
    </w:p>
    <w:p w14:paraId="208B500E" w14:textId="01BD7004" w:rsidR="00A3522F" w:rsidRPr="00876D70" w:rsidRDefault="00A3522F" w:rsidP="00A3522F">
      <w:pPr>
        <w:spacing w:after="171" w:line="219" w:lineRule="auto"/>
        <w:ind w:left="14" w:right="14" w:firstLine="4"/>
        <w:rPr>
          <w:rFonts w:cs="Arial"/>
          <w:color w:val="000000"/>
          <w:sz w:val="18"/>
          <w:szCs w:val="18"/>
          <w:lang w:eastAsia="sl-SI"/>
        </w:rPr>
      </w:pPr>
      <w:r w:rsidRPr="00954D58">
        <w:rPr>
          <w:rFonts w:cs="Arial"/>
          <w:color w:val="000000" w:themeColor="text1"/>
          <w:sz w:val="18"/>
          <w:szCs w:val="18"/>
          <w:lang w:eastAsia="sl-SI"/>
        </w:rPr>
        <w:t>Ta pisni sporazum je izdelan v enem originalnem izvodu, ki se hrani pri naročniku, sicer pa je sestavni del dokumentacije javnih naročil SEC, GRA, GOJ in PRE</w:t>
      </w:r>
      <w:r w:rsidR="76691C00" w:rsidRPr="005A12F5">
        <w:rPr>
          <w:rFonts w:cs="Arial"/>
          <w:color w:val="000000" w:themeColor="text1"/>
          <w:sz w:val="18"/>
          <w:szCs w:val="18"/>
          <w:lang w:eastAsia="sl-SI"/>
        </w:rPr>
        <w:t>,</w:t>
      </w:r>
      <w:r w:rsidR="76691C00" w:rsidRPr="005A12F5">
        <w:rPr>
          <w:rFonts w:cs="Arial"/>
          <w:sz w:val="18"/>
          <w:szCs w:val="18"/>
          <w:lang w:eastAsia="sl-SI"/>
        </w:rPr>
        <w:t xml:space="preserve"> ki so v veljavi sočasno  s tem sporazumom</w:t>
      </w:r>
      <w:r w:rsidRPr="00954D58">
        <w:rPr>
          <w:rFonts w:cs="Arial"/>
          <w:color w:val="000000" w:themeColor="text1"/>
          <w:sz w:val="18"/>
          <w:szCs w:val="18"/>
          <w:lang w:eastAsia="sl-SI"/>
        </w:rPr>
        <w:t>, zato ostale pogodbene stranke z njim že razpolagajo. Vsaka izmed pogodbenih strank je dolžna ta sporazum predložiti vsem osebam, ki so po tem sporazumu upravičene in dolžne izvajati naloge v zvezi z varnostjo in zdravjem</w:t>
      </w:r>
      <w:r w:rsidRPr="3DF3F329">
        <w:rPr>
          <w:rFonts w:cs="Arial"/>
          <w:color w:val="000000" w:themeColor="text1"/>
          <w:sz w:val="18"/>
          <w:szCs w:val="18"/>
          <w:lang w:eastAsia="sl-SI"/>
        </w:rPr>
        <w:t xml:space="preserve"> pri delu na skupnem delovišču.</w:t>
      </w:r>
    </w:p>
    <w:p w14:paraId="1B8ADC44" w14:textId="77777777" w:rsidR="00A3522F" w:rsidRPr="00876D70" w:rsidRDefault="00A3522F" w:rsidP="00A3522F">
      <w:pPr>
        <w:spacing w:after="259" w:line="219" w:lineRule="auto"/>
        <w:ind w:left="14" w:right="14" w:firstLine="4"/>
        <w:rPr>
          <w:rFonts w:cs="Arial"/>
          <w:color w:val="000000"/>
          <w:sz w:val="18"/>
          <w:szCs w:val="18"/>
          <w:lang w:eastAsia="sl-SI"/>
        </w:rPr>
      </w:pPr>
      <w:r w:rsidRPr="00876D70">
        <w:rPr>
          <w:rFonts w:cs="Arial"/>
          <w:color w:val="000000"/>
          <w:sz w:val="18"/>
          <w:szCs w:val="18"/>
          <w:lang w:eastAsia="sl-SI"/>
        </w:rPr>
        <w:t>Ta sporazum je sestavni del pogodbe med naročnikom in vsako izmed pogodbenih strank tega sporazuma, sklenjeno v postopku oddaje posameznega javnega naročila.</w:t>
      </w:r>
    </w:p>
    <w:p w14:paraId="3930D281" w14:textId="77777777" w:rsidR="00A3522F" w:rsidRPr="00876D70" w:rsidRDefault="00A3522F" w:rsidP="00A3522F">
      <w:pPr>
        <w:spacing w:after="196" w:line="219" w:lineRule="auto"/>
        <w:ind w:left="14" w:right="14" w:firstLine="4"/>
        <w:rPr>
          <w:rFonts w:cs="Arial"/>
          <w:color w:val="000000"/>
          <w:sz w:val="18"/>
          <w:szCs w:val="18"/>
          <w:lang w:eastAsia="sl-SI"/>
        </w:rPr>
      </w:pPr>
      <w:r w:rsidRPr="00876D70">
        <w:rPr>
          <w:rFonts w:cs="Arial"/>
          <w:color w:val="000000"/>
          <w:sz w:val="18"/>
          <w:szCs w:val="18"/>
          <w:lang w:eastAsia="sl-SI"/>
        </w:rPr>
        <w:t>Ta sporazum se lahko spreminja zgolj s sklenitvijo aneksa k temu sporazumu</w:t>
      </w:r>
      <w:r w:rsidRPr="00876D70">
        <w:rPr>
          <w:rFonts w:cs="Arial"/>
          <w:noProof/>
          <w:color w:val="000000"/>
          <w:sz w:val="18"/>
          <w:szCs w:val="18"/>
          <w:lang w:eastAsia="sl-SI"/>
        </w:rPr>
        <w:drawing>
          <wp:inline distT="0" distB="0" distL="0" distR="0" wp14:anchorId="3358A88F" wp14:editId="54849311">
            <wp:extent cx="28575" cy="19050"/>
            <wp:effectExtent l="0" t="0" r="0" b="0"/>
            <wp:docPr id="7" name="Picture 29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p>
    <w:tbl>
      <w:tblPr>
        <w:tblW w:w="9322" w:type="dxa"/>
        <w:tblInd w:w="34" w:type="dxa"/>
        <w:tblCellMar>
          <w:left w:w="0" w:type="dxa"/>
          <w:right w:w="0" w:type="dxa"/>
        </w:tblCellMar>
        <w:tblLook w:val="04A0" w:firstRow="1" w:lastRow="0" w:firstColumn="1" w:lastColumn="0" w:noHBand="0" w:noVBand="1"/>
      </w:tblPr>
      <w:tblGrid>
        <w:gridCol w:w="4786"/>
        <w:gridCol w:w="4536"/>
      </w:tblGrid>
      <w:tr w:rsidR="00A3522F" w:rsidRPr="00876D70" w14:paraId="2F2ADAB1" w14:textId="77777777" w:rsidTr="00954D58">
        <w:trPr>
          <w:trHeight w:val="531"/>
        </w:trPr>
        <w:tc>
          <w:tcPr>
            <w:tcW w:w="4786" w:type="dxa"/>
            <w:tcBorders>
              <w:top w:val="nil"/>
              <w:left w:val="nil"/>
              <w:bottom w:val="nil"/>
              <w:right w:val="nil"/>
            </w:tcBorders>
          </w:tcPr>
          <w:p w14:paraId="21086260" w14:textId="77777777" w:rsidR="00A3522F" w:rsidRPr="00876D70" w:rsidRDefault="00A3522F" w:rsidP="00954D58">
            <w:pPr>
              <w:spacing w:line="240" w:lineRule="auto"/>
              <w:rPr>
                <w:rFonts w:cs="Arial"/>
                <w:color w:val="000000"/>
                <w:sz w:val="18"/>
                <w:szCs w:val="18"/>
                <w:lang w:eastAsia="sl-SI"/>
              </w:rPr>
            </w:pPr>
          </w:p>
          <w:p w14:paraId="59B2C99A" w14:textId="77777777" w:rsidR="00A3522F" w:rsidRPr="00876D70" w:rsidRDefault="00A3522F" w:rsidP="00954D58">
            <w:pPr>
              <w:spacing w:line="240" w:lineRule="auto"/>
              <w:rPr>
                <w:rFonts w:cs="Arial"/>
                <w:color w:val="000000"/>
                <w:sz w:val="18"/>
                <w:szCs w:val="18"/>
                <w:lang w:eastAsia="sl-SI"/>
              </w:rPr>
            </w:pPr>
          </w:p>
        </w:tc>
        <w:tc>
          <w:tcPr>
            <w:tcW w:w="4536" w:type="dxa"/>
            <w:tcBorders>
              <w:top w:val="nil"/>
              <w:left w:val="nil"/>
              <w:bottom w:val="nil"/>
              <w:right w:val="nil"/>
            </w:tcBorders>
          </w:tcPr>
          <w:p w14:paraId="3AECF2C9" w14:textId="77777777" w:rsidR="00A3522F" w:rsidRPr="00876D70" w:rsidRDefault="00A3522F" w:rsidP="00954D58">
            <w:pPr>
              <w:spacing w:line="240" w:lineRule="auto"/>
              <w:ind w:right="86"/>
              <w:jc w:val="center"/>
              <w:rPr>
                <w:rFonts w:cs="Arial"/>
                <w:color w:val="000000"/>
                <w:sz w:val="18"/>
                <w:szCs w:val="18"/>
                <w:lang w:eastAsia="sl-SI"/>
              </w:rPr>
            </w:pPr>
          </w:p>
        </w:tc>
      </w:tr>
    </w:tbl>
    <w:p w14:paraId="1A1491B1" w14:textId="5E0FB4AA" w:rsidR="00A3522F" w:rsidRPr="00876D70" w:rsidRDefault="00A3522F" w:rsidP="00A3522F">
      <w:pPr>
        <w:rPr>
          <w:rFonts w:cs="Arial"/>
          <w:sz w:val="18"/>
          <w:szCs w:val="18"/>
        </w:rPr>
      </w:pPr>
      <w:r w:rsidRPr="00876D70">
        <w:rPr>
          <w:rFonts w:cs="Arial"/>
          <w:sz w:val="18"/>
          <w:szCs w:val="18"/>
        </w:rPr>
        <w:t xml:space="preserve">Kočevje, dne__________                </w:t>
      </w:r>
      <w:r w:rsidRPr="00876D70">
        <w:rPr>
          <w:rFonts w:cs="Arial"/>
          <w:sz w:val="18"/>
          <w:szCs w:val="18"/>
        </w:rPr>
        <w:tab/>
      </w:r>
      <w:r w:rsidRPr="00876D70">
        <w:rPr>
          <w:rFonts w:cs="Arial"/>
          <w:sz w:val="18"/>
          <w:szCs w:val="18"/>
        </w:rPr>
        <w:tab/>
        <w:t xml:space="preserve">   Kraj in datum: _______________</w:t>
      </w:r>
    </w:p>
    <w:p w14:paraId="22260187" w14:textId="77777777" w:rsidR="00A3522F" w:rsidRPr="00876D70" w:rsidRDefault="00A3522F" w:rsidP="00A3522F">
      <w:pPr>
        <w:rPr>
          <w:rFonts w:cs="Arial"/>
          <w:sz w:val="18"/>
          <w:szCs w:val="18"/>
        </w:rPr>
      </w:pPr>
    </w:p>
    <w:p w14:paraId="271563CC" w14:textId="77777777" w:rsidR="00A3522F" w:rsidRPr="00876D70" w:rsidRDefault="00A3522F" w:rsidP="00A3522F">
      <w:pPr>
        <w:rPr>
          <w:rFonts w:cs="Arial"/>
          <w:sz w:val="18"/>
          <w:szCs w:val="18"/>
        </w:rPr>
      </w:pPr>
      <w:r w:rsidRPr="00876D70">
        <w:rPr>
          <w:rFonts w:cs="Arial"/>
          <w:b/>
          <w:bCs/>
          <w:sz w:val="18"/>
          <w:szCs w:val="18"/>
        </w:rPr>
        <w:t>NAROČNIK:                                                                   Izvajalec storitev:</w:t>
      </w:r>
    </w:p>
    <w:p w14:paraId="7AA25515" w14:textId="77777777" w:rsidR="00A3522F" w:rsidRPr="00876D70" w:rsidRDefault="00A3522F" w:rsidP="00A3522F">
      <w:pPr>
        <w:rPr>
          <w:rFonts w:cs="Arial"/>
          <w:sz w:val="18"/>
          <w:szCs w:val="18"/>
        </w:rPr>
      </w:pPr>
      <w:r w:rsidRPr="00876D70">
        <w:rPr>
          <w:rFonts w:cs="Arial"/>
          <w:b/>
          <w:sz w:val="18"/>
          <w:szCs w:val="18"/>
        </w:rPr>
        <w:t>Slovenski državni gozdovi, d.o.o</w:t>
      </w:r>
      <w:r w:rsidRPr="00876D70">
        <w:rPr>
          <w:rFonts w:cs="Arial"/>
          <w:sz w:val="18"/>
          <w:szCs w:val="18"/>
        </w:rPr>
        <w:t xml:space="preserve">.                               </w:t>
      </w:r>
    </w:p>
    <w:p w14:paraId="40A70DE0" w14:textId="77777777" w:rsidR="00A3522F" w:rsidRPr="00876D70" w:rsidRDefault="00A3522F" w:rsidP="00A3522F">
      <w:pPr>
        <w:spacing w:after="50" w:line="216" w:lineRule="auto"/>
        <w:ind w:right="14"/>
        <w:rPr>
          <w:rFonts w:cs="Arial"/>
          <w:sz w:val="18"/>
          <w:szCs w:val="18"/>
          <w:lang w:eastAsia="zh-CN"/>
        </w:rPr>
      </w:pPr>
      <w:r w:rsidRPr="00876D70">
        <w:rPr>
          <w:rFonts w:cs="Arial"/>
          <w:sz w:val="18"/>
          <w:szCs w:val="18"/>
          <w:lang w:eastAsia="zh-CN"/>
        </w:rPr>
        <w:t xml:space="preserve">                                       </w:t>
      </w:r>
    </w:p>
    <w:p w14:paraId="63CC1EF8" w14:textId="77777777" w:rsidR="00A3522F" w:rsidRPr="00876D70" w:rsidRDefault="00A3522F" w:rsidP="00A3522F">
      <w:pPr>
        <w:spacing w:line="0" w:lineRule="atLeast"/>
        <w:rPr>
          <w:rFonts w:cs="Arial"/>
          <w:bCs/>
          <w:sz w:val="18"/>
          <w:szCs w:val="18"/>
          <w:lang w:eastAsia="zh-CN"/>
        </w:rPr>
      </w:pPr>
      <w:r w:rsidRPr="00876D70">
        <w:rPr>
          <w:rFonts w:cs="Arial"/>
          <w:bCs/>
          <w:sz w:val="18"/>
          <w:szCs w:val="18"/>
          <w:lang w:eastAsia="zh-CN"/>
        </w:rPr>
        <w:t>____________________________                               _______________________</w:t>
      </w:r>
    </w:p>
    <w:p w14:paraId="28CCECB5" w14:textId="5A5C8539" w:rsidR="00A3522F" w:rsidRPr="00876D70" w:rsidRDefault="00A3522F" w:rsidP="00A3522F">
      <w:pPr>
        <w:spacing w:after="50" w:line="216" w:lineRule="auto"/>
        <w:ind w:right="14"/>
        <w:rPr>
          <w:rFonts w:cs="Arial"/>
          <w:sz w:val="18"/>
          <w:szCs w:val="18"/>
          <w:lang w:eastAsia="zh-CN"/>
        </w:rPr>
      </w:pPr>
      <w:r w:rsidRPr="00876D70">
        <w:rPr>
          <w:rFonts w:cs="Arial"/>
          <w:bCs/>
          <w:sz w:val="18"/>
          <w:szCs w:val="18"/>
          <w:lang w:eastAsia="zh-CN"/>
        </w:rPr>
        <w:t xml:space="preserve">mag. Marko Matjašič, glavni direktor                </w:t>
      </w:r>
      <w:r w:rsidR="00706C4E">
        <w:rPr>
          <w:rFonts w:cs="Arial"/>
          <w:bCs/>
          <w:sz w:val="18"/>
          <w:szCs w:val="18"/>
          <w:lang w:eastAsia="zh-CN"/>
        </w:rPr>
        <w:t xml:space="preserve">              (</w:t>
      </w:r>
      <w:r w:rsidR="00706C4E" w:rsidRPr="00706C4E">
        <w:rPr>
          <w:rFonts w:cs="Arial"/>
          <w:bCs/>
          <w:sz w:val="18"/>
          <w:szCs w:val="18"/>
          <w:lang w:eastAsia="zh-CN"/>
        </w:rPr>
        <w:t>izpolniti ime/naziv izvajalca</w:t>
      </w:r>
      <w:r w:rsidR="00706C4E">
        <w:rPr>
          <w:rFonts w:cs="Arial"/>
          <w:bCs/>
          <w:sz w:val="18"/>
          <w:szCs w:val="18"/>
          <w:lang w:eastAsia="zh-CN"/>
        </w:rPr>
        <w:t>)</w:t>
      </w:r>
    </w:p>
    <w:p w14:paraId="58A1A2B6" w14:textId="77777777" w:rsidR="00A3522F" w:rsidRPr="00876D70" w:rsidRDefault="00A3522F" w:rsidP="00A3522F">
      <w:pPr>
        <w:spacing w:after="50" w:line="216" w:lineRule="auto"/>
        <w:ind w:right="14"/>
        <w:rPr>
          <w:rFonts w:cs="Arial"/>
          <w:sz w:val="18"/>
          <w:szCs w:val="18"/>
          <w:lang w:eastAsia="zh-CN"/>
        </w:rPr>
      </w:pPr>
    </w:p>
    <w:p w14:paraId="4BEBFA7B" w14:textId="77777777" w:rsidR="00A3522F" w:rsidRPr="00876D70" w:rsidRDefault="00A3522F" w:rsidP="00A3522F">
      <w:pPr>
        <w:rPr>
          <w:rFonts w:cs="Arial"/>
          <w:sz w:val="18"/>
          <w:szCs w:val="18"/>
        </w:rPr>
      </w:pPr>
    </w:p>
    <w:p w14:paraId="36F51CC5" w14:textId="05689B88" w:rsidR="00A3522F" w:rsidRPr="00876D70" w:rsidRDefault="00A3522F" w:rsidP="00A3522F">
      <w:pPr>
        <w:rPr>
          <w:rFonts w:cs="Arial"/>
          <w:sz w:val="18"/>
          <w:szCs w:val="18"/>
        </w:rPr>
      </w:pPr>
      <w:r w:rsidRPr="00876D70">
        <w:rPr>
          <w:rFonts w:cs="Arial"/>
          <w:sz w:val="18"/>
          <w:szCs w:val="18"/>
        </w:rPr>
        <w:t>____________________________</w:t>
      </w:r>
      <w:r w:rsidR="00706C4E">
        <w:rPr>
          <w:rFonts w:cs="Arial"/>
          <w:sz w:val="18"/>
          <w:szCs w:val="18"/>
        </w:rPr>
        <w:tab/>
      </w:r>
      <w:r w:rsidR="00706C4E">
        <w:rPr>
          <w:rFonts w:cs="Arial"/>
          <w:sz w:val="18"/>
          <w:szCs w:val="18"/>
        </w:rPr>
        <w:tab/>
      </w:r>
      <w:r w:rsidR="00706C4E">
        <w:rPr>
          <w:rFonts w:cs="Arial"/>
          <w:sz w:val="18"/>
          <w:szCs w:val="18"/>
        </w:rPr>
        <w:tab/>
        <w:t xml:space="preserve">  _______________________</w:t>
      </w:r>
    </w:p>
    <w:p w14:paraId="745D9478" w14:textId="2ED8137B" w:rsidR="00A3522F" w:rsidRPr="00876D70" w:rsidRDefault="00A3522F" w:rsidP="00706C4E">
      <w:pPr>
        <w:spacing w:line="0" w:lineRule="atLeast"/>
        <w:ind w:left="4350" w:hanging="4350"/>
        <w:rPr>
          <w:rFonts w:eastAsia="Times New Roman" w:cs="Arial"/>
          <w:bCs/>
          <w:sz w:val="18"/>
          <w:szCs w:val="18"/>
          <w:lang w:eastAsia="zh-CN"/>
        </w:rPr>
      </w:pPr>
      <w:r w:rsidRPr="00876D70">
        <w:rPr>
          <w:rFonts w:cs="Arial"/>
          <w:bCs/>
          <w:sz w:val="18"/>
          <w:szCs w:val="18"/>
          <w:lang w:eastAsia="zh-CN"/>
        </w:rPr>
        <w:t>dr. Aleš Kadunc, direktor</w:t>
      </w:r>
      <w:r w:rsidR="00706C4E">
        <w:rPr>
          <w:rFonts w:cs="Arial"/>
          <w:bCs/>
          <w:sz w:val="18"/>
          <w:szCs w:val="18"/>
          <w:lang w:eastAsia="zh-CN"/>
        </w:rPr>
        <w:tab/>
        <w:t>(</w:t>
      </w:r>
      <w:r w:rsidR="00706C4E" w:rsidRPr="00706C4E">
        <w:t xml:space="preserve">izpolniti ime zakonitega zastopnika/pooblaščenca za </w:t>
      </w:r>
      <w:r w:rsidR="00706C4E">
        <w:t xml:space="preserve">           </w:t>
      </w:r>
      <w:r w:rsidR="00706C4E" w:rsidRPr="00706C4E">
        <w:t>podpis pogodbe, navesti funkcijo</w:t>
      </w:r>
    </w:p>
    <w:p w14:paraId="4515B6CE" w14:textId="77777777" w:rsidR="00A3522F" w:rsidRPr="00876D70" w:rsidRDefault="00A3522F" w:rsidP="00A3522F">
      <w:pPr>
        <w:rPr>
          <w:rFonts w:cs="Arial"/>
          <w:sz w:val="18"/>
          <w:szCs w:val="18"/>
        </w:rPr>
      </w:pPr>
    </w:p>
    <w:p w14:paraId="6D12D65F" w14:textId="77777777" w:rsidR="00A3522F" w:rsidRPr="00876D70" w:rsidRDefault="00A3522F" w:rsidP="00A3522F">
      <w:pPr>
        <w:rPr>
          <w:rFonts w:cs="Arial"/>
          <w:sz w:val="18"/>
          <w:szCs w:val="18"/>
        </w:rPr>
      </w:pPr>
    </w:p>
    <w:p w14:paraId="06B6FD0A" w14:textId="77777777" w:rsidR="00A3522F" w:rsidRPr="00876D70" w:rsidRDefault="00A3522F" w:rsidP="00A3522F">
      <w:pPr>
        <w:rPr>
          <w:rFonts w:cs="Arial"/>
          <w:sz w:val="18"/>
          <w:szCs w:val="18"/>
        </w:rPr>
      </w:pPr>
    </w:p>
    <w:p w14:paraId="35162C4B" w14:textId="77777777" w:rsidR="00A3522F" w:rsidRPr="00876D70" w:rsidRDefault="00A3522F" w:rsidP="00A3522F">
      <w:pPr>
        <w:rPr>
          <w:rFonts w:cs="Arial"/>
          <w:sz w:val="18"/>
          <w:szCs w:val="18"/>
        </w:rPr>
      </w:pPr>
    </w:p>
    <w:p w14:paraId="2EAE13E9" w14:textId="77777777" w:rsidR="00A3522F" w:rsidRPr="00876D70" w:rsidRDefault="00A3522F" w:rsidP="00A3522F">
      <w:pPr>
        <w:ind w:right="20"/>
        <w:rPr>
          <w:rFonts w:cs="Arial"/>
          <w:color w:val="000000"/>
          <w:sz w:val="18"/>
          <w:szCs w:val="18"/>
          <w:lang w:eastAsia="sl-SI"/>
        </w:rPr>
      </w:pPr>
    </w:p>
    <w:p w14:paraId="5033110D" w14:textId="77777777" w:rsidR="00A3522F" w:rsidRPr="00F053AA" w:rsidRDefault="00A3522F" w:rsidP="00F053AA"/>
    <w:sectPr w:rsidR="00A3522F" w:rsidRPr="00F053AA" w:rsidSect="00AF6718">
      <w:headerReference w:type="default" r:id="rId26"/>
      <w:footerReference w:type="default" r:id="rId27"/>
      <w:headerReference w:type="first" r:id="rId28"/>
      <w:footerReference w:type="first" r:id="rId2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81FAD" w14:textId="77777777" w:rsidR="00A2508A" w:rsidRDefault="00A2508A" w:rsidP="00107834">
      <w:pPr>
        <w:spacing w:line="240" w:lineRule="auto"/>
      </w:pPr>
      <w:r>
        <w:separator/>
      </w:r>
    </w:p>
  </w:endnote>
  <w:endnote w:type="continuationSeparator" w:id="0">
    <w:p w14:paraId="4EF23EA1" w14:textId="77777777" w:rsidR="00A2508A" w:rsidRDefault="00A2508A" w:rsidP="00107834">
      <w:pPr>
        <w:spacing w:line="240" w:lineRule="auto"/>
      </w:pPr>
      <w:r>
        <w:continuationSeparator/>
      </w:r>
    </w:p>
  </w:endnote>
  <w:endnote w:type="continuationNotice" w:id="1">
    <w:p w14:paraId="08977F78" w14:textId="77777777" w:rsidR="00A2508A" w:rsidRDefault="00A250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EFF" w14:textId="3689540E" w:rsidR="007502FC" w:rsidRPr="00887C43" w:rsidRDefault="00BF0A95" w:rsidP="00887C43">
    <w:pPr>
      <w:pStyle w:val="Noga"/>
      <w:pBdr>
        <w:top w:val="single" w:sz="4" w:space="1" w:color="auto"/>
      </w:pBdr>
      <w:rPr>
        <w:sz w:val="16"/>
        <w:szCs w:val="16"/>
      </w:rPr>
    </w:pPr>
    <w:r>
      <w:rPr>
        <w:sz w:val="16"/>
        <w:szCs w:val="16"/>
      </w:rPr>
      <w:t>GOJ</w:t>
    </w:r>
    <w:r w:rsidR="007502FC">
      <w:rPr>
        <w:sz w:val="16"/>
        <w:szCs w:val="16"/>
      </w:rPr>
      <w:t xml:space="preserve"> 2026</w:t>
    </w:r>
  </w:p>
  <w:p w14:paraId="7A51F9DA" w14:textId="77777777" w:rsidR="007502FC" w:rsidRPr="00831D98" w:rsidRDefault="007502F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85B1" w14:textId="433BBE05" w:rsidR="007502FC" w:rsidRPr="00887C43" w:rsidRDefault="00990860" w:rsidP="00887C43">
    <w:pPr>
      <w:pStyle w:val="Noga"/>
      <w:pBdr>
        <w:top w:val="single" w:sz="4" w:space="1" w:color="auto"/>
      </w:pBdr>
      <w:rPr>
        <w:sz w:val="16"/>
        <w:szCs w:val="16"/>
      </w:rPr>
    </w:pPr>
    <w:r>
      <w:rPr>
        <w:sz w:val="16"/>
        <w:szCs w:val="16"/>
      </w:rPr>
      <w:t xml:space="preserve">GOJ </w:t>
    </w:r>
    <w:r w:rsidR="007502FC">
      <w:rPr>
        <w:sz w:val="16"/>
        <w:szCs w:val="16"/>
      </w:rPr>
      <w:t>2026</w:t>
    </w:r>
  </w:p>
  <w:p w14:paraId="0C859F29" w14:textId="77777777" w:rsidR="007502FC" w:rsidRPr="00831D98" w:rsidRDefault="007502F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F812B" w14:textId="77777777" w:rsidR="00A2508A" w:rsidRDefault="00A2508A" w:rsidP="00107834">
      <w:pPr>
        <w:spacing w:line="240" w:lineRule="auto"/>
      </w:pPr>
      <w:r>
        <w:separator/>
      </w:r>
    </w:p>
  </w:footnote>
  <w:footnote w:type="continuationSeparator" w:id="0">
    <w:p w14:paraId="0CDAE8AD" w14:textId="77777777" w:rsidR="00A2508A" w:rsidRDefault="00A2508A" w:rsidP="00107834">
      <w:pPr>
        <w:spacing w:line="240" w:lineRule="auto"/>
      </w:pPr>
      <w:r>
        <w:continuationSeparator/>
      </w:r>
    </w:p>
  </w:footnote>
  <w:footnote w:type="continuationNotice" w:id="1">
    <w:p w14:paraId="020F1E0F" w14:textId="77777777" w:rsidR="00A2508A" w:rsidRDefault="00A2508A">
      <w:pPr>
        <w:spacing w:line="240" w:lineRule="auto"/>
      </w:pPr>
    </w:p>
  </w:footnote>
  <w:footnote w:id="2">
    <w:p w14:paraId="204EA0B7" w14:textId="77777777" w:rsidR="007502FC" w:rsidRDefault="007502FC"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3">
    <w:p w14:paraId="2063FDC5" w14:textId="3589643C" w:rsidR="002459B7" w:rsidRDefault="002459B7">
      <w:pPr>
        <w:pStyle w:val="Sprotnaopomba-besedilo"/>
      </w:pPr>
      <w:r>
        <w:rPr>
          <w:rStyle w:val="Sprotnaopomba-sklic"/>
        </w:rPr>
        <w:footnoteRef/>
      </w:r>
      <w:r>
        <w:t xml:space="preserve"> </w:t>
      </w:r>
      <w:r w:rsidRPr="002459B7">
        <w:rPr>
          <w:i w:val="0"/>
          <w:iCs/>
        </w:rPr>
        <w:t>izpolnijo kandidati, ki oddajajo prijavo za kategorije od 2 do 13.</w:t>
      </w:r>
    </w:p>
  </w:footnote>
  <w:footnote w:id="4">
    <w:p w14:paraId="313674D2" w14:textId="273885B3" w:rsidR="008A398F" w:rsidRPr="002067F6" w:rsidRDefault="008A398F">
      <w:pPr>
        <w:pStyle w:val="Sprotnaopomba-besedilo"/>
        <w:rPr>
          <w:i w:val="0"/>
          <w:iCs/>
        </w:rPr>
      </w:pPr>
      <w:r>
        <w:rPr>
          <w:rStyle w:val="Sprotnaopomba-sklic"/>
        </w:rPr>
        <w:footnoteRef/>
      </w:r>
      <w:r>
        <w:t xml:space="preserve"> </w:t>
      </w:r>
      <w:r w:rsidRPr="008A398F">
        <w:rPr>
          <w:i w:val="0"/>
          <w:iCs/>
        </w:rPr>
        <w:t xml:space="preserve">Podpisni krovne pogodbe </w:t>
      </w:r>
      <w:r w:rsidRPr="002067F6">
        <w:rPr>
          <w:i w:val="0"/>
          <w:iCs/>
        </w:rPr>
        <w:t xml:space="preserve">vpiše </w:t>
      </w:r>
      <w:r>
        <w:rPr>
          <w:i w:val="0"/>
          <w:iCs/>
        </w:rPr>
        <w:t xml:space="preserve">znesek odvisno od </w:t>
      </w:r>
      <w:r w:rsidR="00E4660F">
        <w:rPr>
          <w:i w:val="0"/>
          <w:iCs/>
        </w:rPr>
        <w:t>kategorije</w:t>
      </w:r>
      <w:r>
        <w:rPr>
          <w:i w:val="0"/>
          <w:iCs/>
        </w:rPr>
        <w:t xml:space="preserve"> (</w:t>
      </w:r>
      <w:r w:rsidR="0045106B">
        <w:rPr>
          <w:i w:val="0"/>
          <w:iCs/>
        </w:rPr>
        <w:t>5.000</w:t>
      </w:r>
      <w:r>
        <w:rPr>
          <w:i w:val="0"/>
          <w:iCs/>
        </w:rPr>
        <w:t xml:space="preserve">,00 za kategorijo 1 in </w:t>
      </w:r>
      <w:r w:rsidR="0045106B">
        <w:rPr>
          <w:i w:val="0"/>
          <w:iCs/>
        </w:rPr>
        <w:t>2.500</w:t>
      </w:r>
      <w:r>
        <w:rPr>
          <w:i w:val="0"/>
          <w:iCs/>
        </w:rPr>
        <w:t>,00 EUR za kategorije o</w:t>
      </w:r>
      <w:r w:rsidR="00E4660F">
        <w:rPr>
          <w:i w:val="0"/>
          <w:iCs/>
        </w:rPr>
        <w:t>d</w:t>
      </w:r>
      <w:r>
        <w:rPr>
          <w:i w:val="0"/>
          <w:iCs/>
        </w:rPr>
        <w:t xml:space="preserve"> 2 do 13)</w:t>
      </w:r>
    </w:p>
  </w:footnote>
  <w:footnote w:id="5">
    <w:p w14:paraId="362CA2BC" w14:textId="4522EB31" w:rsidR="008A398F" w:rsidRPr="002067F6" w:rsidRDefault="008A398F">
      <w:pPr>
        <w:pStyle w:val="Sprotnaopomba-besedilo"/>
        <w:rPr>
          <w:i w:val="0"/>
          <w:iCs/>
        </w:rPr>
      </w:pPr>
      <w:r>
        <w:rPr>
          <w:rStyle w:val="Sprotnaopomba-sklic"/>
        </w:rPr>
        <w:footnoteRef/>
      </w:r>
      <w:r>
        <w:t xml:space="preserve"> </w:t>
      </w:r>
      <w:r w:rsidRPr="008A398F">
        <w:rPr>
          <w:i w:val="0"/>
          <w:iCs/>
        </w:rPr>
        <w:t xml:space="preserve">Podpisni krovne pogodbe </w:t>
      </w:r>
      <w:r>
        <w:rPr>
          <w:i w:val="0"/>
          <w:iCs/>
        </w:rPr>
        <w:t>navede kategorijo za katero prilaga izvršnico. V primeru, da sklepa krovno pogodbo za več kategorij predloži za vsako kategorijo ločeno izvršnico.</w:t>
      </w:r>
    </w:p>
  </w:footnote>
  <w:footnote w:id="6">
    <w:p w14:paraId="713F101A" w14:textId="77B0F679" w:rsidR="3DF3F329" w:rsidRDefault="3DF3F329" w:rsidP="003D4057">
      <w:pPr>
        <w:pStyle w:val="Sprotnaopomba-besedilo"/>
      </w:pPr>
      <w:r w:rsidRPr="003D4057">
        <w:rPr>
          <w:rFonts w:eastAsia="Arial" w:cs="Arial"/>
          <w:iCs/>
          <w:szCs w:val="18"/>
        </w:rPr>
        <w:footnoteRef/>
      </w:r>
      <w:r w:rsidRPr="003D4057">
        <w:rPr>
          <w:rFonts w:eastAsia="Arial" w:cs="Arial"/>
          <w:iCs/>
          <w:szCs w:val="18"/>
        </w:rPr>
        <w:t xml:space="preserve"> Od datuma podpisa krovne pogodbe.</w:t>
      </w:r>
    </w:p>
  </w:footnote>
  <w:footnote w:id="7">
    <w:p w14:paraId="728FB06C" w14:textId="56CD7AF1" w:rsidR="3DF3F329" w:rsidRDefault="3DF3F329" w:rsidP="003D4057">
      <w:pPr>
        <w:pStyle w:val="Sprotnaopomba-besedilo"/>
        <w:rPr>
          <w:rFonts w:eastAsia="Arial" w:cs="Arial"/>
          <w:iCs/>
          <w:szCs w:val="18"/>
        </w:rPr>
      </w:pPr>
      <w:r w:rsidRPr="3DF3F329">
        <w:rPr>
          <w:rStyle w:val="Sprotnaopomba-sklic"/>
        </w:rPr>
        <w:footnoteRef/>
      </w:r>
      <w:r>
        <w:t xml:space="preserve"> </w:t>
      </w:r>
      <w:r w:rsidRPr="3DF3F329">
        <w:rPr>
          <w:rFonts w:eastAsia="Arial" w:cs="Arial"/>
          <w:iCs/>
          <w:szCs w:val="18"/>
        </w:rPr>
        <w:t>Tri leta od podpisa krovne pogodbe.</w:t>
      </w:r>
    </w:p>
    <w:p w14:paraId="1C2B996D" w14:textId="2F866C79" w:rsidR="3DF3F329" w:rsidRDefault="3DF3F329" w:rsidP="3DF3F329">
      <w:pPr>
        <w:pStyle w:val="Sprotnaopomba-besedilo"/>
      </w:pPr>
    </w:p>
  </w:footnote>
  <w:footnote w:id="8">
    <w:p w14:paraId="111494D5" w14:textId="3ED3C34D" w:rsidR="3DF3F329" w:rsidRDefault="3DF3F329" w:rsidP="3DF3F329">
      <w:pPr>
        <w:pStyle w:val="Sprotnaopomba-besedilo"/>
        <w:rPr>
          <w:i w:val="0"/>
        </w:rPr>
      </w:pPr>
      <w:r w:rsidRPr="3DF3F329">
        <w:rPr>
          <w:rStyle w:val="Sprotnaopomba-sklic"/>
        </w:rPr>
        <w:footnoteRef/>
      </w:r>
      <w:r>
        <w:t xml:space="preserve"> </w:t>
      </w:r>
      <w:r w:rsidRPr="3DF3F329">
        <w:rPr>
          <w:i w:val="0"/>
        </w:rPr>
        <w:t>Podpisni krovne pogodbe vpiše znesek odvisno od kategorije (</w:t>
      </w:r>
      <w:r w:rsidR="00997CBD">
        <w:rPr>
          <w:i w:val="0"/>
        </w:rPr>
        <w:t>2.500</w:t>
      </w:r>
      <w:r w:rsidRPr="3DF3F329">
        <w:rPr>
          <w:i w:val="0"/>
        </w:rPr>
        <w:t xml:space="preserve">,00 za kategorijo 1 in </w:t>
      </w:r>
      <w:r w:rsidR="00997CBD">
        <w:rPr>
          <w:i w:val="0"/>
        </w:rPr>
        <w:t>1.250</w:t>
      </w:r>
      <w:r w:rsidRPr="3DF3F329">
        <w:rPr>
          <w:i w:val="0"/>
        </w:rPr>
        <w:t>,00 EUR za kategorije od 2 do 13)</w:t>
      </w:r>
    </w:p>
  </w:footnote>
  <w:footnote w:id="9">
    <w:p w14:paraId="57DE299A" w14:textId="4522EB31" w:rsidR="3DF3F329" w:rsidRDefault="3DF3F329" w:rsidP="3DF3F329">
      <w:pPr>
        <w:pStyle w:val="Sprotnaopomba-besedilo"/>
        <w:rPr>
          <w:i w:val="0"/>
        </w:rPr>
      </w:pPr>
      <w:r w:rsidRPr="3DF3F329">
        <w:rPr>
          <w:rStyle w:val="Sprotnaopomba-sklic"/>
        </w:rPr>
        <w:footnoteRef/>
      </w:r>
      <w:r>
        <w:t xml:space="preserve"> </w:t>
      </w:r>
      <w:r w:rsidRPr="3DF3F329">
        <w:rPr>
          <w:i w:val="0"/>
        </w:rPr>
        <w:t>Podpisni krovne pogodbe navede kategorijo za katero prilaga izvršnico. V primeru, da sklepa krovno pogodbo za več kategorij predloži za vsako kategorijo ločeno izvršnico.</w:t>
      </w:r>
    </w:p>
  </w:footnote>
  <w:footnote w:id="10">
    <w:p w14:paraId="3C34B307" w14:textId="64D65262" w:rsidR="3DF3F329" w:rsidRDefault="3DF3F329" w:rsidP="3DF3F329">
      <w:pPr>
        <w:pStyle w:val="Sprotnaopomba-besedilo"/>
        <w:rPr>
          <w:rFonts w:eastAsia="Arial" w:cs="Arial"/>
          <w:iCs/>
          <w:szCs w:val="18"/>
        </w:rPr>
      </w:pPr>
      <w:r w:rsidRPr="3DF3F329">
        <w:rPr>
          <w:rStyle w:val="Sprotnaopomba-sklic"/>
        </w:rPr>
        <w:footnoteRef/>
      </w:r>
      <w:r w:rsidRPr="3DF3F329">
        <w:rPr>
          <w:rFonts w:eastAsia="Arial" w:cs="Arial"/>
          <w:iCs/>
          <w:szCs w:val="18"/>
        </w:rPr>
        <w:t xml:space="preserve"> Od datuma poteka Izvršnice 1.</w:t>
      </w:r>
    </w:p>
    <w:p w14:paraId="194F0B38" w14:textId="6FB9CBDE" w:rsidR="3DF3F329" w:rsidRDefault="3DF3F329" w:rsidP="3DF3F329">
      <w:pPr>
        <w:pStyle w:val="Sprotnaopomba-besedilo"/>
        <w:rPr>
          <w:rFonts w:eastAsia="Arial" w:cs="Arial"/>
          <w:sz w:val="20"/>
        </w:rPr>
      </w:pPr>
    </w:p>
  </w:footnote>
  <w:footnote w:id="11">
    <w:p w14:paraId="48E03A18" w14:textId="1CC9B6C1" w:rsidR="008A398F" w:rsidRPr="002067F6" w:rsidRDefault="008A398F">
      <w:pPr>
        <w:pStyle w:val="Sprotnaopomba-besedilo"/>
        <w:rPr>
          <w:i w:val="0"/>
          <w:iCs/>
        </w:rPr>
      </w:pPr>
      <w:r>
        <w:rPr>
          <w:rStyle w:val="Sprotnaopomba-sklic"/>
        </w:rPr>
        <w:footnoteRef/>
      </w:r>
      <w:r>
        <w:t xml:space="preserve"> </w:t>
      </w:r>
      <w:r>
        <w:rPr>
          <w:i w:val="0"/>
          <w:iCs/>
        </w:rPr>
        <w:t xml:space="preserve">Podpisni krovne pogodbe predloži </w:t>
      </w:r>
      <w:proofErr w:type="spellStart"/>
      <w:r>
        <w:rPr>
          <w:i w:val="0"/>
          <w:iCs/>
        </w:rPr>
        <w:t>ločeo</w:t>
      </w:r>
      <w:r w:rsidR="0000179A">
        <w:rPr>
          <w:i w:val="0"/>
          <w:iCs/>
        </w:rPr>
        <w:t>n</w:t>
      </w:r>
      <w:r>
        <w:rPr>
          <w:i w:val="0"/>
          <w:iCs/>
        </w:rPr>
        <w:t>o</w:t>
      </w:r>
      <w:proofErr w:type="spellEnd"/>
      <w:r>
        <w:rPr>
          <w:i w:val="0"/>
          <w:iCs/>
        </w:rPr>
        <w:t xml:space="preserve"> finančno zavarovanje za vsako kategorijo za katero sklepa krovno pogodbo.</w:t>
      </w:r>
    </w:p>
  </w:footnote>
  <w:footnote w:id="12">
    <w:p w14:paraId="4E59263B" w14:textId="3AADDBA0" w:rsidR="00E4660F" w:rsidRPr="002067F6" w:rsidRDefault="00E4660F">
      <w:pPr>
        <w:pStyle w:val="Sprotnaopomba-besedilo"/>
        <w:rPr>
          <w:i w:val="0"/>
          <w:iCs/>
        </w:rPr>
      </w:pPr>
      <w:r>
        <w:rPr>
          <w:rStyle w:val="Sprotnaopomba-sklic"/>
        </w:rPr>
        <w:footnoteRef/>
      </w:r>
      <w:r>
        <w:t xml:space="preserve"> </w:t>
      </w:r>
      <w:r>
        <w:rPr>
          <w:i w:val="0"/>
          <w:iCs/>
        </w:rPr>
        <w:t>Odvisno od kategorije: 10.000,00 EUR za kategorijo 1 in 5.000,00 EUR za kategorijo 2 do 13.</w:t>
      </w:r>
    </w:p>
  </w:footnote>
  <w:footnote w:id="13">
    <w:p w14:paraId="2D406186" w14:textId="2CC9F376" w:rsidR="002067F6" w:rsidRDefault="002067F6">
      <w:pPr>
        <w:pStyle w:val="Sprotnaopomba-besedilo"/>
      </w:pPr>
      <w:r>
        <w:rPr>
          <w:rStyle w:val="Sprotnaopomba-sklic"/>
        </w:rPr>
        <w:footnoteRef/>
      </w:r>
      <w:r>
        <w:t xml:space="preserve"> </w:t>
      </w:r>
      <w:r w:rsidRPr="002067F6">
        <w:t>Zaželeno je, da ponudnik predloži izjavo skupaj s prijavo, sicer pa najkasneje do sklenitve krovne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6CB93" w14:textId="73A9B587" w:rsidR="0029692B" w:rsidRDefault="00587C4B" w:rsidP="0029692B">
    <w:pPr>
      <w:pStyle w:val="Glava"/>
    </w:pPr>
    <w:r>
      <w:tab/>
    </w:r>
    <w:r>
      <w:tab/>
    </w:r>
    <w:r w:rsidR="0029692B">
      <w:rPr>
        <w:noProof/>
      </w:rPr>
      <w:drawing>
        <wp:anchor distT="0" distB="0" distL="114300" distR="114300" simplePos="0" relativeHeight="251658241" behindDoc="0" locked="0" layoutInCell="1" allowOverlap="1" wp14:anchorId="5568997A" wp14:editId="28D4D342">
          <wp:simplePos x="0" y="0"/>
          <wp:positionH relativeFrom="column">
            <wp:posOffset>3643627</wp:posOffset>
          </wp:positionH>
          <wp:positionV relativeFrom="paragraph">
            <wp:posOffset>-325755</wp:posOffset>
          </wp:positionV>
          <wp:extent cx="2874014" cy="683257"/>
          <wp:effectExtent l="0" t="0" r="2536" b="2543"/>
          <wp:wrapTight wrapText="bothSides">
            <wp:wrapPolygon edited="0">
              <wp:start x="0" y="0"/>
              <wp:lineTo x="0" y="21078"/>
              <wp:lineTo x="21476" y="21078"/>
              <wp:lineTo x="21476" y="0"/>
              <wp:lineTo x="0" y="0"/>
            </wp:wrapPolygon>
          </wp:wrapTight>
          <wp:docPr id="1423215340" name="Slika 1" descr="Slika, ki vsebuje besede besedilo, pisava, logotip, grafika&#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874014" cy="683257"/>
                  </a:xfrm>
                  <a:prstGeom prst="rect">
                    <a:avLst/>
                  </a:prstGeom>
                  <a:noFill/>
                  <a:ln>
                    <a:noFill/>
                    <a:prstDash/>
                  </a:ln>
                </pic:spPr>
              </pic:pic>
            </a:graphicData>
          </a:graphic>
        </wp:anchor>
      </w:drawing>
    </w:r>
    <w:r w:rsidR="0029692B">
      <w:rPr>
        <w:noProof/>
      </w:rPr>
      <w:drawing>
        <wp:anchor distT="0" distB="0" distL="114300" distR="114300" simplePos="0" relativeHeight="251658240" behindDoc="0" locked="0" layoutInCell="1" allowOverlap="1" wp14:anchorId="07B96113" wp14:editId="6DCDBE10">
          <wp:simplePos x="0" y="0"/>
          <wp:positionH relativeFrom="column">
            <wp:posOffset>-728977</wp:posOffset>
          </wp:positionH>
          <wp:positionV relativeFrom="paragraph">
            <wp:posOffset>-152403</wp:posOffset>
          </wp:positionV>
          <wp:extent cx="4086225" cy="264791"/>
          <wp:effectExtent l="0" t="0" r="9525" b="1909"/>
          <wp:wrapTight wrapText="bothSides">
            <wp:wrapPolygon edited="0">
              <wp:start x="0" y="0"/>
              <wp:lineTo x="0" y="20202"/>
              <wp:lineTo x="21550" y="20202"/>
              <wp:lineTo x="21550" y="0"/>
              <wp:lineTo x="0" y="0"/>
            </wp:wrapPolygon>
          </wp:wrapTight>
          <wp:docPr id="151919548"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4086225" cy="264791"/>
                  </a:xfrm>
                  <a:prstGeom prst="rect">
                    <a:avLst/>
                  </a:prstGeom>
                  <a:noFill/>
                  <a:ln>
                    <a:noFill/>
                    <a:prstDash/>
                  </a:ln>
                </pic:spPr>
              </pic:pic>
            </a:graphicData>
          </a:graphic>
        </wp:anchor>
      </w:drawing>
    </w:r>
  </w:p>
  <w:p w14:paraId="33E5D4CF" w14:textId="50CCA1D0" w:rsidR="007502FC" w:rsidRPr="00587C4B" w:rsidRDefault="007502FC" w:rsidP="00587C4B">
    <w:pPr>
      <w:pStyle w:val="Glava"/>
      <w:tabs>
        <w:tab w:val="clear" w:pos="9072"/>
        <w:tab w:val="left" w:pos="627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4E87" w14:textId="6B6D323F" w:rsidR="007502FC" w:rsidRDefault="007502FC" w:rsidP="00083B88">
    <w:pPr>
      <w:pStyle w:val="Glava"/>
    </w:pPr>
    <w:r>
      <w:tab/>
    </w:r>
    <w:r>
      <w:tab/>
    </w:r>
    <w:r>
      <w:rPr>
        <w:sz w:val="16"/>
        <w:szCs w:val="16"/>
      </w:rPr>
      <w:br/>
    </w:r>
    <w:r w:rsidRPr="00FC3C7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19E2E90"/>
    <w:multiLevelType w:val="multilevel"/>
    <w:tmpl w:val="70AAA324"/>
    <w:numStyleLink w:val="Natevanjestevilkami"/>
  </w:abstractNum>
  <w:abstractNum w:abstractNumId="3" w15:restartNumberingAfterBreak="0">
    <w:nsid w:val="089E5499"/>
    <w:multiLevelType w:val="hybridMultilevel"/>
    <w:tmpl w:val="949A6F48"/>
    <w:lvl w:ilvl="0" w:tplc="8878D74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7" w15:restartNumberingAfterBreak="0">
    <w:nsid w:val="1230005F"/>
    <w:multiLevelType w:val="hybridMultilevel"/>
    <w:tmpl w:val="D8DAA936"/>
    <w:lvl w:ilvl="0" w:tplc="1C926B7A">
      <w:start w:val="11"/>
      <w:numFmt w:val="decimal"/>
      <w:lvlText w:val="%1."/>
      <w:lvlJc w:val="left"/>
      <w:pPr>
        <w:ind w:left="600"/>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17361A75"/>
    <w:multiLevelType w:val="hybridMultilevel"/>
    <w:tmpl w:val="FCCE36C6"/>
    <w:lvl w:ilvl="0" w:tplc="F34090B8">
      <w:start w:val="9"/>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30F3FEF"/>
    <w:multiLevelType w:val="hybridMultilevel"/>
    <w:tmpl w:val="DF02FA76"/>
    <w:lvl w:ilvl="0" w:tplc="3DCC269C">
      <w:start w:val="1"/>
      <w:numFmt w:val="decimal"/>
      <w:lvlText w:val="%1)"/>
      <w:lvlJc w:val="left"/>
      <w:pPr>
        <w:ind w:left="36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27383850"/>
    <w:multiLevelType w:val="hybridMultilevel"/>
    <w:tmpl w:val="CF16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2487" w:hanging="360"/>
      </w:pPr>
      <w:rPr>
        <w:rFonts w:hint="default"/>
        <w:strike w:val="0"/>
      </w:rPr>
    </w:lvl>
    <w:lvl w:ilvl="1" w:tplc="04240019" w:tentative="1">
      <w:start w:val="1"/>
      <w:numFmt w:val="lowerLetter"/>
      <w:lvlText w:val="%2."/>
      <w:lvlJc w:val="left"/>
      <w:pPr>
        <w:ind w:left="3207" w:hanging="360"/>
      </w:pPr>
    </w:lvl>
    <w:lvl w:ilvl="2" w:tplc="0424001B" w:tentative="1">
      <w:start w:val="1"/>
      <w:numFmt w:val="lowerRoman"/>
      <w:lvlText w:val="%3."/>
      <w:lvlJc w:val="right"/>
      <w:pPr>
        <w:ind w:left="3927" w:hanging="180"/>
      </w:pPr>
    </w:lvl>
    <w:lvl w:ilvl="3" w:tplc="0424000F" w:tentative="1">
      <w:start w:val="1"/>
      <w:numFmt w:val="decimal"/>
      <w:lvlText w:val="%4."/>
      <w:lvlJc w:val="left"/>
      <w:pPr>
        <w:ind w:left="4647" w:hanging="360"/>
      </w:pPr>
    </w:lvl>
    <w:lvl w:ilvl="4" w:tplc="04240019" w:tentative="1">
      <w:start w:val="1"/>
      <w:numFmt w:val="lowerLetter"/>
      <w:lvlText w:val="%5."/>
      <w:lvlJc w:val="left"/>
      <w:pPr>
        <w:ind w:left="5367" w:hanging="360"/>
      </w:pPr>
    </w:lvl>
    <w:lvl w:ilvl="5" w:tplc="0424001B" w:tentative="1">
      <w:start w:val="1"/>
      <w:numFmt w:val="lowerRoman"/>
      <w:lvlText w:val="%6."/>
      <w:lvlJc w:val="right"/>
      <w:pPr>
        <w:ind w:left="6087" w:hanging="180"/>
      </w:pPr>
    </w:lvl>
    <w:lvl w:ilvl="6" w:tplc="0424000F" w:tentative="1">
      <w:start w:val="1"/>
      <w:numFmt w:val="decimal"/>
      <w:lvlText w:val="%7."/>
      <w:lvlJc w:val="left"/>
      <w:pPr>
        <w:ind w:left="6807" w:hanging="360"/>
      </w:pPr>
    </w:lvl>
    <w:lvl w:ilvl="7" w:tplc="04240019" w:tentative="1">
      <w:start w:val="1"/>
      <w:numFmt w:val="lowerLetter"/>
      <w:lvlText w:val="%8."/>
      <w:lvlJc w:val="left"/>
      <w:pPr>
        <w:ind w:left="7527" w:hanging="360"/>
      </w:pPr>
    </w:lvl>
    <w:lvl w:ilvl="8" w:tplc="0424001B" w:tentative="1">
      <w:start w:val="1"/>
      <w:numFmt w:val="lowerRoman"/>
      <w:lvlText w:val="%9."/>
      <w:lvlJc w:val="right"/>
      <w:pPr>
        <w:ind w:left="8247"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D8429A"/>
    <w:multiLevelType w:val="hybridMultilevel"/>
    <w:tmpl w:val="8F3C7CD8"/>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6C55AA"/>
    <w:multiLevelType w:val="hybridMultilevel"/>
    <w:tmpl w:val="96945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B01C2B"/>
    <w:multiLevelType w:val="hybridMultilevel"/>
    <w:tmpl w:val="4816C26E"/>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67B64A9C">
      <w:start w:val="1"/>
      <w:numFmt w:val="decimal"/>
      <w:lvlRestart w:val="0"/>
      <w:lvlText w:val="%2."/>
      <w:lvlJc w:val="left"/>
      <w:pPr>
        <w:ind w:left="811"/>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9"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abstractNum w:abstractNumId="20"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9E71ECA"/>
    <w:multiLevelType w:val="hybridMultilevel"/>
    <w:tmpl w:val="7890AF64"/>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A7C6716"/>
    <w:multiLevelType w:val="hybridMultilevel"/>
    <w:tmpl w:val="2084B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121A72"/>
    <w:multiLevelType w:val="hybridMultilevel"/>
    <w:tmpl w:val="67C2E3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210314963">
    <w:abstractNumId w:val="24"/>
  </w:num>
  <w:num w:numId="2" w16cid:durableId="1412046101">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208"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67618330">
    <w:abstractNumId w:val="22"/>
  </w:num>
  <w:num w:numId="4" w16cid:durableId="974063967">
    <w:abstractNumId w:val="14"/>
  </w:num>
  <w:num w:numId="5" w16cid:durableId="429467871">
    <w:abstractNumId w:val="5"/>
  </w:num>
  <w:num w:numId="6" w16cid:durableId="942345880">
    <w:abstractNumId w:val="2"/>
  </w:num>
  <w:num w:numId="7" w16cid:durableId="1433627183">
    <w:abstractNumId w:val="15"/>
  </w:num>
  <w:num w:numId="8" w16cid:durableId="1923251867">
    <w:abstractNumId w:val="4"/>
  </w:num>
  <w:num w:numId="9" w16cid:durableId="1538928177">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16cid:durableId="1124498182">
    <w:abstractNumId w:val="25"/>
  </w:num>
  <w:num w:numId="11" w16cid:durableId="2033147852">
    <w:abstractNumId w:val="21"/>
  </w:num>
  <w:num w:numId="12" w16cid:durableId="1129711530">
    <w:abstractNumId w:val="17"/>
  </w:num>
  <w:num w:numId="13" w16cid:durableId="1731266761">
    <w:abstractNumId w:val="8"/>
  </w:num>
  <w:num w:numId="14" w16cid:durableId="735931618">
    <w:abstractNumId w:val="26"/>
  </w:num>
  <w:num w:numId="15" w16cid:durableId="1250000889">
    <w:abstractNumId w:val="26"/>
  </w:num>
  <w:num w:numId="16" w16cid:durableId="4466594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6538819">
    <w:abstractNumId w:val="16"/>
  </w:num>
  <w:num w:numId="18" w16cid:durableId="29916433">
    <w:abstractNumId w:val="9"/>
  </w:num>
  <w:num w:numId="19" w16cid:durableId="1063527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2297722">
    <w:abstractNumId w:val="20"/>
  </w:num>
  <w:num w:numId="21" w16cid:durableId="1394818618">
    <w:abstractNumId w:val="12"/>
  </w:num>
  <w:num w:numId="22" w16cid:durableId="1360427441">
    <w:abstractNumId w:val="11"/>
  </w:num>
  <w:num w:numId="23" w16cid:durableId="670178896">
    <w:abstractNumId w:val="18"/>
  </w:num>
  <w:num w:numId="24" w16cid:durableId="395009369">
    <w:abstractNumId w:val="7"/>
  </w:num>
  <w:num w:numId="25" w16cid:durableId="1911113286">
    <w:abstractNumId w:val="19"/>
  </w:num>
  <w:num w:numId="26" w16cid:durableId="1219315548">
    <w:abstractNumId w:val="6"/>
  </w:num>
  <w:num w:numId="27" w16cid:durableId="1105734726">
    <w:abstractNumId w:val="13"/>
  </w:num>
  <w:num w:numId="28" w16cid:durableId="1505515887">
    <w:abstractNumId w:val="27"/>
  </w:num>
  <w:num w:numId="29" w16cid:durableId="1506434146">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768"/>
    <w:rsid w:val="0000179A"/>
    <w:rsid w:val="000028D4"/>
    <w:rsid w:val="00002A2A"/>
    <w:rsid w:val="00003073"/>
    <w:rsid w:val="00004B23"/>
    <w:rsid w:val="000050ED"/>
    <w:rsid w:val="00005F4B"/>
    <w:rsid w:val="000063C2"/>
    <w:rsid w:val="000108F9"/>
    <w:rsid w:val="00010A21"/>
    <w:rsid w:val="00010E67"/>
    <w:rsid w:val="00011ADB"/>
    <w:rsid w:val="000124BB"/>
    <w:rsid w:val="00012D9C"/>
    <w:rsid w:val="00013AB3"/>
    <w:rsid w:val="00013C2F"/>
    <w:rsid w:val="00013EB5"/>
    <w:rsid w:val="00014F06"/>
    <w:rsid w:val="00015DD6"/>
    <w:rsid w:val="00015F99"/>
    <w:rsid w:val="000169B6"/>
    <w:rsid w:val="000169CF"/>
    <w:rsid w:val="0001701A"/>
    <w:rsid w:val="00021787"/>
    <w:rsid w:val="00021BF7"/>
    <w:rsid w:val="0002277F"/>
    <w:rsid w:val="00022F87"/>
    <w:rsid w:val="000231F4"/>
    <w:rsid w:val="00023293"/>
    <w:rsid w:val="00024EB6"/>
    <w:rsid w:val="0002665E"/>
    <w:rsid w:val="00033632"/>
    <w:rsid w:val="000344DF"/>
    <w:rsid w:val="0003458C"/>
    <w:rsid w:val="000362F8"/>
    <w:rsid w:val="000366C8"/>
    <w:rsid w:val="0003789F"/>
    <w:rsid w:val="000417EE"/>
    <w:rsid w:val="0004438B"/>
    <w:rsid w:val="00044A6F"/>
    <w:rsid w:val="00050419"/>
    <w:rsid w:val="00053B35"/>
    <w:rsid w:val="00053EBD"/>
    <w:rsid w:val="00053EFD"/>
    <w:rsid w:val="00053F1C"/>
    <w:rsid w:val="00054481"/>
    <w:rsid w:val="000552E9"/>
    <w:rsid w:val="000561FF"/>
    <w:rsid w:val="00056FBB"/>
    <w:rsid w:val="00060E2A"/>
    <w:rsid w:val="0006117D"/>
    <w:rsid w:val="00061781"/>
    <w:rsid w:val="000646AA"/>
    <w:rsid w:val="0006500B"/>
    <w:rsid w:val="0006549C"/>
    <w:rsid w:val="00065CD3"/>
    <w:rsid w:val="0007004C"/>
    <w:rsid w:val="0007218E"/>
    <w:rsid w:val="0007348B"/>
    <w:rsid w:val="000757BF"/>
    <w:rsid w:val="00076605"/>
    <w:rsid w:val="00077BD5"/>
    <w:rsid w:val="00077D73"/>
    <w:rsid w:val="00080F6A"/>
    <w:rsid w:val="0008140E"/>
    <w:rsid w:val="00081E4B"/>
    <w:rsid w:val="00082568"/>
    <w:rsid w:val="00082954"/>
    <w:rsid w:val="00083B88"/>
    <w:rsid w:val="000846A4"/>
    <w:rsid w:val="00084A7D"/>
    <w:rsid w:val="00085211"/>
    <w:rsid w:val="00087E6A"/>
    <w:rsid w:val="0009010A"/>
    <w:rsid w:val="00090F2E"/>
    <w:rsid w:val="000918E8"/>
    <w:rsid w:val="00091B32"/>
    <w:rsid w:val="0009239E"/>
    <w:rsid w:val="00093F5E"/>
    <w:rsid w:val="000946E4"/>
    <w:rsid w:val="000965DF"/>
    <w:rsid w:val="00096C13"/>
    <w:rsid w:val="00097A70"/>
    <w:rsid w:val="000A07FB"/>
    <w:rsid w:val="000A228E"/>
    <w:rsid w:val="000A3259"/>
    <w:rsid w:val="000A351D"/>
    <w:rsid w:val="000A4471"/>
    <w:rsid w:val="000A45B0"/>
    <w:rsid w:val="000A4B6A"/>
    <w:rsid w:val="000A4C96"/>
    <w:rsid w:val="000A5083"/>
    <w:rsid w:val="000A52E8"/>
    <w:rsid w:val="000A5914"/>
    <w:rsid w:val="000A71DC"/>
    <w:rsid w:val="000A76DB"/>
    <w:rsid w:val="000B1234"/>
    <w:rsid w:val="000B1CE3"/>
    <w:rsid w:val="000B2D19"/>
    <w:rsid w:val="000B575B"/>
    <w:rsid w:val="000B64F7"/>
    <w:rsid w:val="000B66C4"/>
    <w:rsid w:val="000B7A9C"/>
    <w:rsid w:val="000C2084"/>
    <w:rsid w:val="000C735E"/>
    <w:rsid w:val="000C792E"/>
    <w:rsid w:val="000C799C"/>
    <w:rsid w:val="000D08C0"/>
    <w:rsid w:val="000D1994"/>
    <w:rsid w:val="000D2522"/>
    <w:rsid w:val="000D32DB"/>
    <w:rsid w:val="000D3BC9"/>
    <w:rsid w:val="000D45DA"/>
    <w:rsid w:val="000D5715"/>
    <w:rsid w:val="000D713F"/>
    <w:rsid w:val="000E10F9"/>
    <w:rsid w:val="000E2AF5"/>
    <w:rsid w:val="000E3665"/>
    <w:rsid w:val="000E43C4"/>
    <w:rsid w:val="000E4C14"/>
    <w:rsid w:val="000E58F2"/>
    <w:rsid w:val="000E686A"/>
    <w:rsid w:val="000E755F"/>
    <w:rsid w:val="000E7B85"/>
    <w:rsid w:val="000E7E80"/>
    <w:rsid w:val="000E7F9E"/>
    <w:rsid w:val="000F085B"/>
    <w:rsid w:val="000F1908"/>
    <w:rsid w:val="000F222C"/>
    <w:rsid w:val="000F2247"/>
    <w:rsid w:val="000F361B"/>
    <w:rsid w:val="000F70AF"/>
    <w:rsid w:val="000F75C6"/>
    <w:rsid w:val="000F7A58"/>
    <w:rsid w:val="001003DB"/>
    <w:rsid w:val="0010076A"/>
    <w:rsid w:val="0010091F"/>
    <w:rsid w:val="00100972"/>
    <w:rsid w:val="00100AA0"/>
    <w:rsid w:val="00101682"/>
    <w:rsid w:val="0010245B"/>
    <w:rsid w:val="00103EAE"/>
    <w:rsid w:val="001056FA"/>
    <w:rsid w:val="00105C4C"/>
    <w:rsid w:val="001063F4"/>
    <w:rsid w:val="00107834"/>
    <w:rsid w:val="00107846"/>
    <w:rsid w:val="0011010D"/>
    <w:rsid w:val="00111C66"/>
    <w:rsid w:val="0011549B"/>
    <w:rsid w:val="001158B5"/>
    <w:rsid w:val="0011613B"/>
    <w:rsid w:val="00116214"/>
    <w:rsid w:val="00120550"/>
    <w:rsid w:val="00121908"/>
    <w:rsid w:val="00121D64"/>
    <w:rsid w:val="001221C3"/>
    <w:rsid w:val="0012400D"/>
    <w:rsid w:val="00124D12"/>
    <w:rsid w:val="0012536A"/>
    <w:rsid w:val="00126055"/>
    <w:rsid w:val="00126AFC"/>
    <w:rsid w:val="00126FA0"/>
    <w:rsid w:val="001317DD"/>
    <w:rsid w:val="00131CF2"/>
    <w:rsid w:val="0013384E"/>
    <w:rsid w:val="00135641"/>
    <w:rsid w:val="00135B59"/>
    <w:rsid w:val="0013723E"/>
    <w:rsid w:val="00140271"/>
    <w:rsid w:val="00141A58"/>
    <w:rsid w:val="0014274B"/>
    <w:rsid w:val="00142B7E"/>
    <w:rsid w:val="00142EA9"/>
    <w:rsid w:val="00143616"/>
    <w:rsid w:val="001459BC"/>
    <w:rsid w:val="001465A1"/>
    <w:rsid w:val="0014694B"/>
    <w:rsid w:val="00150B80"/>
    <w:rsid w:val="00152883"/>
    <w:rsid w:val="00152B13"/>
    <w:rsid w:val="00152D6A"/>
    <w:rsid w:val="00153795"/>
    <w:rsid w:val="001538E5"/>
    <w:rsid w:val="00153B6E"/>
    <w:rsid w:val="0015648D"/>
    <w:rsid w:val="00156AD0"/>
    <w:rsid w:val="001570D2"/>
    <w:rsid w:val="00161559"/>
    <w:rsid w:val="00161942"/>
    <w:rsid w:val="001638F0"/>
    <w:rsid w:val="00164F36"/>
    <w:rsid w:val="001661AB"/>
    <w:rsid w:val="0016652B"/>
    <w:rsid w:val="00166710"/>
    <w:rsid w:val="00166B3B"/>
    <w:rsid w:val="0017004D"/>
    <w:rsid w:val="001716C5"/>
    <w:rsid w:val="00171AB8"/>
    <w:rsid w:val="00172916"/>
    <w:rsid w:val="0017345D"/>
    <w:rsid w:val="0017436F"/>
    <w:rsid w:val="00174D87"/>
    <w:rsid w:val="00176382"/>
    <w:rsid w:val="0017690A"/>
    <w:rsid w:val="001805F3"/>
    <w:rsid w:val="00182BED"/>
    <w:rsid w:val="00182D81"/>
    <w:rsid w:val="0018319F"/>
    <w:rsid w:val="00183910"/>
    <w:rsid w:val="0018465B"/>
    <w:rsid w:val="00185D37"/>
    <w:rsid w:val="0018717F"/>
    <w:rsid w:val="00187E53"/>
    <w:rsid w:val="00191899"/>
    <w:rsid w:val="00192164"/>
    <w:rsid w:val="00192E9F"/>
    <w:rsid w:val="00195B86"/>
    <w:rsid w:val="00196E54"/>
    <w:rsid w:val="00197032"/>
    <w:rsid w:val="001A0114"/>
    <w:rsid w:val="001A103E"/>
    <w:rsid w:val="001A2887"/>
    <w:rsid w:val="001A407F"/>
    <w:rsid w:val="001A4565"/>
    <w:rsid w:val="001A4F26"/>
    <w:rsid w:val="001A62C4"/>
    <w:rsid w:val="001A6646"/>
    <w:rsid w:val="001A67D0"/>
    <w:rsid w:val="001A68A1"/>
    <w:rsid w:val="001A76B2"/>
    <w:rsid w:val="001A7DE7"/>
    <w:rsid w:val="001B0726"/>
    <w:rsid w:val="001B6746"/>
    <w:rsid w:val="001B6B52"/>
    <w:rsid w:val="001C01BA"/>
    <w:rsid w:val="001C046A"/>
    <w:rsid w:val="001C095A"/>
    <w:rsid w:val="001C1E08"/>
    <w:rsid w:val="001C23D7"/>
    <w:rsid w:val="001C465D"/>
    <w:rsid w:val="001C5AE3"/>
    <w:rsid w:val="001C6056"/>
    <w:rsid w:val="001C663D"/>
    <w:rsid w:val="001C77E2"/>
    <w:rsid w:val="001D0581"/>
    <w:rsid w:val="001D16B2"/>
    <w:rsid w:val="001D1D1F"/>
    <w:rsid w:val="001D2848"/>
    <w:rsid w:val="001D46BA"/>
    <w:rsid w:val="001D58FC"/>
    <w:rsid w:val="001D60F0"/>
    <w:rsid w:val="001D6A27"/>
    <w:rsid w:val="001E1E80"/>
    <w:rsid w:val="001E2EA1"/>
    <w:rsid w:val="001E5ADE"/>
    <w:rsid w:val="001E685C"/>
    <w:rsid w:val="001E6EC3"/>
    <w:rsid w:val="001E71D7"/>
    <w:rsid w:val="001F0C07"/>
    <w:rsid w:val="001F0EF5"/>
    <w:rsid w:val="001F21D7"/>
    <w:rsid w:val="001F22A5"/>
    <w:rsid w:val="001F2660"/>
    <w:rsid w:val="001F2C54"/>
    <w:rsid w:val="001F3861"/>
    <w:rsid w:val="001F4C3A"/>
    <w:rsid w:val="001F605E"/>
    <w:rsid w:val="001F614F"/>
    <w:rsid w:val="001F6F87"/>
    <w:rsid w:val="00200C1A"/>
    <w:rsid w:val="002016D3"/>
    <w:rsid w:val="00201F06"/>
    <w:rsid w:val="00203401"/>
    <w:rsid w:val="00203DEC"/>
    <w:rsid w:val="002049DC"/>
    <w:rsid w:val="0020506B"/>
    <w:rsid w:val="002067F6"/>
    <w:rsid w:val="00206C79"/>
    <w:rsid w:val="0020798C"/>
    <w:rsid w:val="002116EC"/>
    <w:rsid w:val="0021196E"/>
    <w:rsid w:val="00212D48"/>
    <w:rsid w:val="00213143"/>
    <w:rsid w:val="00213702"/>
    <w:rsid w:val="00213A94"/>
    <w:rsid w:val="00214A8B"/>
    <w:rsid w:val="0021682A"/>
    <w:rsid w:val="00216B4D"/>
    <w:rsid w:val="00216BAB"/>
    <w:rsid w:val="00217E26"/>
    <w:rsid w:val="00220FE1"/>
    <w:rsid w:val="002219DB"/>
    <w:rsid w:val="00222244"/>
    <w:rsid w:val="00222835"/>
    <w:rsid w:val="002231A9"/>
    <w:rsid w:val="002235BA"/>
    <w:rsid w:val="002242C7"/>
    <w:rsid w:val="0022450C"/>
    <w:rsid w:val="00224601"/>
    <w:rsid w:val="0022522F"/>
    <w:rsid w:val="00226542"/>
    <w:rsid w:val="00227C54"/>
    <w:rsid w:val="0023213F"/>
    <w:rsid w:val="0023278C"/>
    <w:rsid w:val="00232CB5"/>
    <w:rsid w:val="00233058"/>
    <w:rsid w:val="0023306B"/>
    <w:rsid w:val="002336D8"/>
    <w:rsid w:val="00233DBC"/>
    <w:rsid w:val="002340B4"/>
    <w:rsid w:val="00234453"/>
    <w:rsid w:val="00235C37"/>
    <w:rsid w:val="00236804"/>
    <w:rsid w:val="00237077"/>
    <w:rsid w:val="002405F1"/>
    <w:rsid w:val="00241457"/>
    <w:rsid w:val="00241972"/>
    <w:rsid w:val="00242AB7"/>
    <w:rsid w:val="00242FED"/>
    <w:rsid w:val="00243B79"/>
    <w:rsid w:val="00244306"/>
    <w:rsid w:val="00244EAA"/>
    <w:rsid w:val="00245993"/>
    <w:rsid w:val="002459B7"/>
    <w:rsid w:val="00246A9E"/>
    <w:rsid w:val="002476F3"/>
    <w:rsid w:val="00247AC3"/>
    <w:rsid w:val="00247E89"/>
    <w:rsid w:val="00247EE6"/>
    <w:rsid w:val="00250608"/>
    <w:rsid w:val="0025212F"/>
    <w:rsid w:val="00252B1F"/>
    <w:rsid w:val="002547F9"/>
    <w:rsid w:val="00254EAD"/>
    <w:rsid w:val="00255411"/>
    <w:rsid w:val="00255517"/>
    <w:rsid w:val="00255AC7"/>
    <w:rsid w:val="00257005"/>
    <w:rsid w:val="00257917"/>
    <w:rsid w:val="00260582"/>
    <w:rsid w:val="00260BEC"/>
    <w:rsid w:val="00260EDC"/>
    <w:rsid w:val="00261DF2"/>
    <w:rsid w:val="0026289B"/>
    <w:rsid w:val="00262B30"/>
    <w:rsid w:val="00262DC7"/>
    <w:rsid w:val="00262E10"/>
    <w:rsid w:val="002630BA"/>
    <w:rsid w:val="002637CD"/>
    <w:rsid w:val="002639F8"/>
    <w:rsid w:val="00263CE3"/>
    <w:rsid w:val="00263F7A"/>
    <w:rsid w:val="00265BB2"/>
    <w:rsid w:val="00265C44"/>
    <w:rsid w:val="00267F5B"/>
    <w:rsid w:val="00270A35"/>
    <w:rsid w:val="00270B2A"/>
    <w:rsid w:val="0027115D"/>
    <w:rsid w:val="002712C1"/>
    <w:rsid w:val="00272063"/>
    <w:rsid w:val="00273FBE"/>
    <w:rsid w:val="00274551"/>
    <w:rsid w:val="00274A0F"/>
    <w:rsid w:val="00275DA6"/>
    <w:rsid w:val="00275F13"/>
    <w:rsid w:val="00276747"/>
    <w:rsid w:val="002769E8"/>
    <w:rsid w:val="00280C52"/>
    <w:rsid w:val="0028148F"/>
    <w:rsid w:val="002814E9"/>
    <w:rsid w:val="00281AAF"/>
    <w:rsid w:val="00282BAD"/>
    <w:rsid w:val="00282C53"/>
    <w:rsid w:val="00283030"/>
    <w:rsid w:val="002838E4"/>
    <w:rsid w:val="00284CC9"/>
    <w:rsid w:val="002851C4"/>
    <w:rsid w:val="002863CD"/>
    <w:rsid w:val="002903E9"/>
    <w:rsid w:val="00290A7D"/>
    <w:rsid w:val="00292D53"/>
    <w:rsid w:val="00293B90"/>
    <w:rsid w:val="0029441A"/>
    <w:rsid w:val="002958FE"/>
    <w:rsid w:val="0029692B"/>
    <w:rsid w:val="00296F26"/>
    <w:rsid w:val="002A0022"/>
    <w:rsid w:val="002A15A9"/>
    <w:rsid w:val="002A32FE"/>
    <w:rsid w:val="002A367F"/>
    <w:rsid w:val="002A3A0F"/>
    <w:rsid w:val="002A4D70"/>
    <w:rsid w:val="002A6853"/>
    <w:rsid w:val="002B02DD"/>
    <w:rsid w:val="002B0C97"/>
    <w:rsid w:val="002B2A00"/>
    <w:rsid w:val="002B2B13"/>
    <w:rsid w:val="002B3DD7"/>
    <w:rsid w:val="002B4C03"/>
    <w:rsid w:val="002B5032"/>
    <w:rsid w:val="002B5236"/>
    <w:rsid w:val="002B713C"/>
    <w:rsid w:val="002B7643"/>
    <w:rsid w:val="002BD8AA"/>
    <w:rsid w:val="002C035F"/>
    <w:rsid w:val="002C0C46"/>
    <w:rsid w:val="002C173A"/>
    <w:rsid w:val="002C2EB6"/>
    <w:rsid w:val="002C31A4"/>
    <w:rsid w:val="002C427C"/>
    <w:rsid w:val="002C5389"/>
    <w:rsid w:val="002C5C95"/>
    <w:rsid w:val="002C78B1"/>
    <w:rsid w:val="002C7C3E"/>
    <w:rsid w:val="002D0042"/>
    <w:rsid w:val="002D052B"/>
    <w:rsid w:val="002D056F"/>
    <w:rsid w:val="002D0A03"/>
    <w:rsid w:val="002D282C"/>
    <w:rsid w:val="002D3D13"/>
    <w:rsid w:val="002D4C09"/>
    <w:rsid w:val="002D4F2D"/>
    <w:rsid w:val="002D5895"/>
    <w:rsid w:val="002D6973"/>
    <w:rsid w:val="002D6CB5"/>
    <w:rsid w:val="002D6F14"/>
    <w:rsid w:val="002E0122"/>
    <w:rsid w:val="002E0906"/>
    <w:rsid w:val="002E0C83"/>
    <w:rsid w:val="002E1486"/>
    <w:rsid w:val="002E383E"/>
    <w:rsid w:val="002E3BB5"/>
    <w:rsid w:val="002E4ECA"/>
    <w:rsid w:val="002E75A9"/>
    <w:rsid w:val="002E7861"/>
    <w:rsid w:val="002E7A6E"/>
    <w:rsid w:val="002F0418"/>
    <w:rsid w:val="002F11B7"/>
    <w:rsid w:val="002F2A8A"/>
    <w:rsid w:val="002F39DE"/>
    <w:rsid w:val="002F3D91"/>
    <w:rsid w:val="002F5592"/>
    <w:rsid w:val="002F584F"/>
    <w:rsid w:val="002F7658"/>
    <w:rsid w:val="002F7F47"/>
    <w:rsid w:val="002F7F9C"/>
    <w:rsid w:val="00300276"/>
    <w:rsid w:val="0030028A"/>
    <w:rsid w:val="00300644"/>
    <w:rsid w:val="003009F5"/>
    <w:rsid w:val="00303271"/>
    <w:rsid w:val="00303B96"/>
    <w:rsid w:val="00303D96"/>
    <w:rsid w:val="00304BC5"/>
    <w:rsid w:val="003056E4"/>
    <w:rsid w:val="003059ED"/>
    <w:rsid w:val="00306937"/>
    <w:rsid w:val="003071EA"/>
    <w:rsid w:val="00307EBF"/>
    <w:rsid w:val="00307F19"/>
    <w:rsid w:val="00307F37"/>
    <w:rsid w:val="00310087"/>
    <w:rsid w:val="00310D03"/>
    <w:rsid w:val="00311BB1"/>
    <w:rsid w:val="00312403"/>
    <w:rsid w:val="003144CE"/>
    <w:rsid w:val="003146A2"/>
    <w:rsid w:val="00315316"/>
    <w:rsid w:val="003154A8"/>
    <w:rsid w:val="003168D2"/>
    <w:rsid w:val="00316E5D"/>
    <w:rsid w:val="003174CC"/>
    <w:rsid w:val="0031783E"/>
    <w:rsid w:val="00320AE5"/>
    <w:rsid w:val="00321529"/>
    <w:rsid w:val="00321E8F"/>
    <w:rsid w:val="003220BA"/>
    <w:rsid w:val="0032299C"/>
    <w:rsid w:val="00322E01"/>
    <w:rsid w:val="00322F71"/>
    <w:rsid w:val="0032399A"/>
    <w:rsid w:val="00323DE4"/>
    <w:rsid w:val="00324DB4"/>
    <w:rsid w:val="003259F8"/>
    <w:rsid w:val="003273AB"/>
    <w:rsid w:val="00327FD1"/>
    <w:rsid w:val="003334F7"/>
    <w:rsid w:val="00333521"/>
    <w:rsid w:val="00333B73"/>
    <w:rsid w:val="00334B1F"/>
    <w:rsid w:val="003353C1"/>
    <w:rsid w:val="00335ECD"/>
    <w:rsid w:val="00335EE6"/>
    <w:rsid w:val="00336530"/>
    <w:rsid w:val="0033730D"/>
    <w:rsid w:val="00341238"/>
    <w:rsid w:val="00341558"/>
    <w:rsid w:val="00341E29"/>
    <w:rsid w:val="00342401"/>
    <w:rsid w:val="00342B1C"/>
    <w:rsid w:val="003439F3"/>
    <w:rsid w:val="00343A24"/>
    <w:rsid w:val="00343BF6"/>
    <w:rsid w:val="003440EB"/>
    <w:rsid w:val="00345728"/>
    <w:rsid w:val="00345EE9"/>
    <w:rsid w:val="00346123"/>
    <w:rsid w:val="003468BE"/>
    <w:rsid w:val="00347801"/>
    <w:rsid w:val="003479AF"/>
    <w:rsid w:val="00347BB3"/>
    <w:rsid w:val="00347E72"/>
    <w:rsid w:val="00350D7A"/>
    <w:rsid w:val="00351443"/>
    <w:rsid w:val="003519AD"/>
    <w:rsid w:val="0035229F"/>
    <w:rsid w:val="0035255E"/>
    <w:rsid w:val="00352965"/>
    <w:rsid w:val="003529CF"/>
    <w:rsid w:val="00354169"/>
    <w:rsid w:val="00356479"/>
    <w:rsid w:val="003575F2"/>
    <w:rsid w:val="003577BA"/>
    <w:rsid w:val="00360B5B"/>
    <w:rsid w:val="00361663"/>
    <w:rsid w:val="00361E99"/>
    <w:rsid w:val="00362749"/>
    <w:rsid w:val="003629FD"/>
    <w:rsid w:val="00363149"/>
    <w:rsid w:val="0036471C"/>
    <w:rsid w:val="00364CDD"/>
    <w:rsid w:val="00364EE8"/>
    <w:rsid w:val="00365DA9"/>
    <w:rsid w:val="00366B65"/>
    <w:rsid w:val="00367D2E"/>
    <w:rsid w:val="0037030A"/>
    <w:rsid w:val="00371E0C"/>
    <w:rsid w:val="00371E4B"/>
    <w:rsid w:val="00372D4D"/>
    <w:rsid w:val="00373726"/>
    <w:rsid w:val="00373CC5"/>
    <w:rsid w:val="00375CBA"/>
    <w:rsid w:val="00376417"/>
    <w:rsid w:val="003807D9"/>
    <w:rsid w:val="00380A46"/>
    <w:rsid w:val="00382867"/>
    <w:rsid w:val="00383A9B"/>
    <w:rsid w:val="003840B8"/>
    <w:rsid w:val="00384883"/>
    <w:rsid w:val="003909C0"/>
    <w:rsid w:val="0039291A"/>
    <w:rsid w:val="003933ED"/>
    <w:rsid w:val="003934B7"/>
    <w:rsid w:val="00393BED"/>
    <w:rsid w:val="00395612"/>
    <w:rsid w:val="003956C5"/>
    <w:rsid w:val="00395F8E"/>
    <w:rsid w:val="00396276"/>
    <w:rsid w:val="00396336"/>
    <w:rsid w:val="00396344"/>
    <w:rsid w:val="003A00D9"/>
    <w:rsid w:val="003A046A"/>
    <w:rsid w:val="003A1B08"/>
    <w:rsid w:val="003A2683"/>
    <w:rsid w:val="003A2A07"/>
    <w:rsid w:val="003A2B68"/>
    <w:rsid w:val="003A6123"/>
    <w:rsid w:val="003A713A"/>
    <w:rsid w:val="003A73D6"/>
    <w:rsid w:val="003A743A"/>
    <w:rsid w:val="003A74E6"/>
    <w:rsid w:val="003A77BA"/>
    <w:rsid w:val="003A7A5C"/>
    <w:rsid w:val="003B0F86"/>
    <w:rsid w:val="003B160F"/>
    <w:rsid w:val="003B1F4E"/>
    <w:rsid w:val="003B26CE"/>
    <w:rsid w:val="003B2FA7"/>
    <w:rsid w:val="003B32F7"/>
    <w:rsid w:val="003B387F"/>
    <w:rsid w:val="003B4010"/>
    <w:rsid w:val="003B4DE2"/>
    <w:rsid w:val="003B5B0C"/>
    <w:rsid w:val="003B5E6F"/>
    <w:rsid w:val="003B6034"/>
    <w:rsid w:val="003B643E"/>
    <w:rsid w:val="003B66CD"/>
    <w:rsid w:val="003C00B3"/>
    <w:rsid w:val="003C020D"/>
    <w:rsid w:val="003C030C"/>
    <w:rsid w:val="003C0A8B"/>
    <w:rsid w:val="003C0AEA"/>
    <w:rsid w:val="003C2DF1"/>
    <w:rsid w:val="003C360C"/>
    <w:rsid w:val="003C373A"/>
    <w:rsid w:val="003C3A77"/>
    <w:rsid w:val="003C5CB2"/>
    <w:rsid w:val="003C5CFF"/>
    <w:rsid w:val="003C5FE3"/>
    <w:rsid w:val="003C6325"/>
    <w:rsid w:val="003C6793"/>
    <w:rsid w:val="003C7033"/>
    <w:rsid w:val="003C7CC5"/>
    <w:rsid w:val="003D06EB"/>
    <w:rsid w:val="003D09CD"/>
    <w:rsid w:val="003D1F76"/>
    <w:rsid w:val="003D2042"/>
    <w:rsid w:val="003D226B"/>
    <w:rsid w:val="003D3B64"/>
    <w:rsid w:val="003D4057"/>
    <w:rsid w:val="003D4718"/>
    <w:rsid w:val="003D4C3D"/>
    <w:rsid w:val="003D4CF9"/>
    <w:rsid w:val="003D588D"/>
    <w:rsid w:val="003D5C38"/>
    <w:rsid w:val="003D600C"/>
    <w:rsid w:val="003D6F8D"/>
    <w:rsid w:val="003D71A7"/>
    <w:rsid w:val="003D71DF"/>
    <w:rsid w:val="003E0C42"/>
    <w:rsid w:val="003E0CB9"/>
    <w:rsid w:val="003E2C47"/>
    <w:rsid w:val="003E2FDB"/>
    <w:rsid w:val="003E3DB4"/>
    <w:rsid w:val="003E555D"/>
    <w:rsid w:val="003E6C52"/>
    <w:rsid w:val="003F03C1"/>
    <w:rsid w:val="003F03D3"/>
    <w:rsid w:val="003F0472"/>
    <w:rsid w:val="003F11D0"/>
    <w:rsid w:val="003F27DE"/>
    <w:rsid w:val="003F4264"/>
    <w:rsid w:val="003F4FDA"/>
    <w:rsid w:val="003F52CE"/>
    <w:rsid w:val="003F7D4F"/>
    <w:rsid w:val="00400163"/>
    <w:rsid w:val="00400A3C"/>
    <w:rsid w:val="00401CBB"/>
    <w:rsid w:val="00401EE0"/>
    <w:rsid w:val="0040236B"/>
    <w:rsid w:val="004030D5"/>
    <w:rsid w:val="00403379"/>
    <w:rsid w:val="00406E46"/>
    <w:rsid w:val="00410ACE"/>
    <w:rsid w:val="00412246"/>
    <w:rsid w:val="00412D97"/>
    <w:rsid w:val="00413E22"/>
    <w:rsid w:val="00415381"/>
    <w:rsid w:val="00416415"/>
    <w:rsid w:val="004176FB"/>
    <w:rsid w:val="0042464F"/>
    <w:rsid w:val="004251AC"/>
    <w:rsid w:val="0042590D"/>
    <w:rsid w:val="004264F9"/>
    <w:rsid w:val="00426576"/>
    <w:rsid w:val="0043002D"/>
    <w:rsid w:val="004306AB"/>
    <w:rsid w:val="00430FA5"/>
    <w:rsid w:val="004311B8"/>
    <w:rsid w:val="00431637"/>
    <w:rsid w:val="0043190F"/>
    <w:rsid w:val="00431E63"/>
    <w:rsid w:val="00432551"/>
    <w:rsid w:val="00432692"/>
    <w:rsid w:val="00432C6B"/>
    <w:rsid w:val="00433926"/>
    <w:rsid w:val="00433FB1"/>
    <w:rsid w:val="0043429B"/>
    <w:rsid w:val="004349FB"/>
    <w:rsid w:val="004366B0"/>
    <w:rsid w:val="004409EB"/>
    <w:rsid w:val="00441C51"/>
    <w:rsid w:val="00442953"/>
    <w:rsid w:val="00442DB9"/>
    <w:rsid w:val="00442DC6"/>
    <w:rsid w:val="004432BC"/>
    <w:rsid w:val="00443B44"/>
    <w:rsid w:val="00443E53"/>
    <w:rsid w:val="0044429C"/>
    <w:rsid w:val="0044463C"/>
    <w:rsid w:val="004447BC"/>
    <w:rsid w:val="004451FC"/>
    <w:rsid w:val="00445DA3"/>
    <w:rsid w:val="00445FA8"/>
    <w:rsid w:val="00446057"/>
    <w:rsid w:val="00446880"/>
    <w:rsid w:val="00447A32"/>
    <w:rsid w:val="00450F9C"/>
    <w:rsid w:val="00450FAE"/>
    <w:rsid w:val="0045106B"/>
    <w:rsid w:val="0045216C"/>
    <w:rsid w:val="0045238D"/>
    <w:rsid w:val="004529DE"/>
    <w:rsid w:val="00454675"/>
    <w:rsid w:val="00455CB9"/>
    <w:rsid w:val="00455F3B"/>
    <w:rsid w:val="004566FC"/>
    <w:rsid w:val="004574D9"/>
    <w:rsid w:val="00457A1D"/>
    <w:rsid w:val="00457BDD"/>
    <w:rsid w:val="00457F6B"/>
    <w:rsid w:val="00460C27"/>
    <w:rsid w:val="00462346"/>
    <w:rsid w:val="00462D76"/>
    <w:rsid w:val="00465AAC"/>
    <w:rsid w:val="00465E48"/>
    <w:rsid w:val="00466A25"/>
    <w:rsid w:val="004679DB"/>
    <w:rsid w:val="00470355"/>
    <w:rsid w:val="00470593"/>
    <w:rsid w:val="00470CB5"/>
    <w:rsid w:val="00470E05"/>
    <w:rsid w:val="0047215B"/>
    <w:rsid w:val="00472C20"/>
    <w:rsid w:val="0047368C"/>
    <w:rsid w:val="00473C84"/>
    <w:rsid w:val="00474C1C"/>
    <w:rsid w:val="00475904"/>
    <w:rsid w:val="004761B3"/>
    <w:rsid w:val="004774C6"/>
    <w:rsid w:val="00477B39"/>
    <w:rsid w:val="0048003E"/>
    <w:rsid w:val="004802E9"/>
    <w:rsid w:val="00480501"/>
    <w:rsid w:val="00480AE4"/>
    <w:rsid w:val="00481508"/>
    <w:rsid w:val="00481D07"/>
    <w:rsid w:val="004821D4"/>
    <w:rsid w:val="00482214"/>
    <w:rsid w:val="00483F42"/>
    <w:rsid w:val="0048789E"/>
    <w:rsid w:val="00490770"/>
    <w:rsid w:val="00492906"/>
    <w:rsid w:val="00492930"/>
    <w:rsid w:val="00493006"/>
    <w:rsid w:val="004934BF"/>
    <w:rsid w:val="00494ADA"/>
    <w:rsid w:val="00496348"/>
    <w:rsid w:val="0049684E"/>
    <w:rsid w:val="00496C55"/>
    <w:rsid w:val="00496D96"/>
    <w:rsid w:val="004972B6"/>
    <w:rsid w:val="004978FD"/>
    <w:rsid w:val="00497BBB"/>
    <w:rsid w:val="004A0228"/>
    <w:rsid w:val="004A06D9"/>
    <w:rsid w:val="004A0731"/>
    <w:rsid w:val="004A0CA9"/>
    <w:rsid w:val="004A0E28"/>
    <w:rsid w:val="004A1A47"/>
    <w:rsid w:val="004A20B9"/>
    <w:rsid w:val="004A2DDA"/>
    <w:rsid w:val="004A2F79"/>
    <w:rsid w:val="004A3B6C"/>
    <w:rsid w:val="004A4ACB"/>
    <w:rsid w:val="004A5FE0"/>
    <w:rsid w:val="004A62FF"/>
    <w:rsid w:val="004A636A"/>
    <w:rsid w:val="004A7E58"/>
    <w:rsid w:val="004B01C8"/>
    <w:rsid w:val="004B0F68"/>
    <w:rsid w:val="004B1094"/>
    <w:rsid w:val="004B3137"/>
    <w:rsid w:val="004B3D4C"/>
    <w:rsid w:val="004B3D90"/>
    <w:rsid w:val="004B3F89"/>
    <w:rsid w:val="004B4DB1"/>
    <w:rsid w:val="004B5310"/>
    <w:rsid w:val="004B59AD"/>
    <w:rsid w:val="004B5BF5"/>
    <w:rsid w:val="004B5F7C"/>
    <w:rsid w:val="004B5FAF"/>
    <w:rsid w:val="004B7F76"/>
    <w:rsid w:val="004C00D0"/>
    <w:rsid w:val="004C33C4"/>
    <w:rsid w:val="004C4213"/>
    <w:rsid w:val="004C4910"/>
    <w:rsid w:val="004C4978"/>
    <w:rsid w:val="004C5D02"/>
    <w:rsid w:val="004C66FB"/>
    <w:rsid w:val="004C6CDD"/>
    <w:rsid w:val="004C6D4D"/>
    <w:rsid w:val="004C6F58"/>
    <w:rsid w:val="004D0122"/>
    <w:rsid w:val="004D1D42"/>
    <w:rsid w:val="004D2550"/>
    <w:rsid w:val="004D2A1F"/>
    <w:rsid w:val="004D2D58"/>
    <w:rsid w:val="004D3C86"/>
    <w:rsid w:val="004D5EF4"/>
    <w:rsid w:val="004D64EC"/>
    <w:rsid w:val="004E0DC0"/>
    <w:rsid w:val="004E118C"/>
    <w:rsid w:val="004E1E25"/>
    <w:rsid w:val="004E1E31"/>
    <w:rsid w:val="004E26A4"/>
    <w:rsid w:val="004E576C"/>
    <w:rsid w:val="004E7445"/>
    <w:rsid w:val="004E779B"/>
    <w:rsid w:val="004E7FD2"/>
    <w:rsid w:val="004F0195"/>
    <w:rsid w:val="004F093D"/>
    <w:rsid w:val="004F0DA5"/>
    <w:rsid w:val="004F1101"/>
    <w:rsid w:val="004F283B"/>
    <w:rsid w:val="004F3B2C"/>
    <w:rsid w:val="004F40C1"/>
    <w:rsid w:val="004F4C76"/>
    <w:rsid w:val="004F54B2"/>
    <w:rsid w:val="004F5F6A"/>
    <w:rsid w:val="004F6D27"/>
    <w:rsid w:val="00500070"/>
    <w:rsid w:val="00500212"/>
    <w:rsid w:val="00500353"/>
    <w:rsid w:val="00501752"/>
    <w:rsid w:val="00501E14"/>
    <w:rsid w:val="0050248B"/>
    <w:rsid w:val="005027BF"/>
    <w:rsid w:val="005038BE"/>
    <w:rsid w:val="00503C48"/>
    <w:rsid w:val="00504887"/>
    <w:rsid w:val="00505019"/>
    <w:rsid w:val="005051B7"/>
    <w:rsid w:val="00505603"/>
    <w:rsid w:val="005058B7"/>
    <w:rsid w:val="00505FB5"/>
    <w:rsid w:val="0050610E"/>
    <w:rsid w:val="0050764C"/>
    <w:rsid w:val="00507FCE"/>
    <w:rsid w:val="00511EFA"/>
    <w:rsid w:val="005120D9"/>
    <w:rsid w:val="005123F1"/>
    <w:rsid w:val="00512D88"/>
    <w:rsid w:val="00513127"/>
    <w:rsid w:val="00513504"/>
    <w:rsid w:val="00513CC1"/>
    <w:rsid w:val="005150E9"/>
    <w:rsid w:val="0051612D"/>
    <w:rsid w:val="005178B0"/>
    <w:rsid w:val="00517C91"/>
    <w:rsid w:val="00520BE1"/>
    <w:rsid w:val="00521CAF"/>
    <w:rsid w:val="00522627"/>
    <w:rsid w:val="00522723"/>
    <w:rsid w:val="00523438"/>
    <w:rsid w:val="0052360F"/>
    <w:rsid w:val="0052361B"/>
    <w:rsid w:val="0052462C"/>
    <w:rsid w:val="00524677"/>
    <w:rsid w:val="0053094B"/>
    <w:rsid w:val="00530D26"/>
    <w:rsid w:val="005312FE"/>
    <w:rsid w:val="00531B4A"/>
    <w:rsid w:val="00532639"/>
    <w:rsid w:val="00533A03"/>
    <w:rsid w:val="00534240"/>
    <w:rsid w:val="00535149"/>
    <w:rsid w:val="00535DB7"/>
    <w:rsid w:val="00536EF9"/>
    <w:rsid w:val="0053702F"/>
    <w:rsid w:val="005418FF"/>
    <w:rsid w:val="00541B20"/>
    <w:rsid w:val="00543100"/>
    <w:rsid w:val="00543EC8"/>
    <w:rsid w:val="005445E4"/>
    <w:rsid w:val="00544E43"/>
    <w:rsid w:val="0054799E"/>
    <w:rsid w:val="00552449"/>
    <w:rsid w:val="00552466"/>
    <w:rsid w:val="0055279D"/>
    <w:rsid w:val="00552D35"/>
    <w:rsid w:val="005531CE"/>
    <w:rsid w:val="00553A39"/>
    <w:rsid w:val="005569B7"/>
    <w:rsid w:val="00556FFE"/>
    <w:rsid w:val="005571B4"/>
    <w:rsid w:val="00557A26"/>
    <w:rsid w:val="00560597"/>
    <w:rsid w:val="005609C1"/>
    <w:rsid w:val="00562109"/>
    <w:rsid w:val="00564BE8"/>
    <w:rsid w:val="0056656D"/>
    <w:rsid w:val="00567A06"/>
    <w:rsid w:val="00567A09"/>
    <w:rsid w:val="00570CFD"/>
    <w:rsid w:val="00571E5E"/>
    <w:rsid w:val="00573135"/>
    <w:rsid w:val="00573B9B"/>
    <w:rsid w:val="005754EA"/>
    <w:rsid w:val="005758C1"/>
    <w:rsid w:val="005762E9"/>
    <w:rsid w:val="00577B1F"/>
    <w:rsid w:val="0058082A"/>
    <w:rsid w:val="005810FD"/>
    <w:rsid w:val="00581138"/>
    <w:rsid w:val="0058135E"/>
    <w:rsid w:val="00585972"/>
    <w:rsid w:val="0058640D"/>
    <w:rsid w:val="00586DEE"/>
    <w:rsid w:val="00587C4B"/>
    <w:rsid w:val="0059024F"/>
    <w:rsid w:val="0059093D"/>
    <w:rsid w:val="00591C93"/>
    <w:rsid w:val="00592B9B"/>
    <w:rsid w:val="00592C34"/>
    <w:rsid w:val="00593182"/>
    <w:rsid w:val="00593C68"/>
    <w:rsid w:val="005949EA"/>
    <w:rsid w:val="00595CB2"/>
    <w:rsid w:val="00596401"/>
    <w:rsid w:val="00596C79"/>
    <w:rsid w:val="00596CAB"/>
    <w:rsid w:val="00597206"/>
    <w:rsid w:val="005A021F"/>
    <w:rsid w:val="005A046E"/>
    <w:rsid w:val="005A0EDB"/>
    <w:rsid w:val="005A12F5"/>
    <w:rsid w:val="005A2D08"/>
    <w:rsid w:val="005A36BF"/>
    <w:rsid w:val="005A370E"/>
    <w:rsid w:val="005A4097"/>
    <w:rsid w:val="005A40D3"/>
    <w:rsid w:val="005A4F72"/>
    <w:rsid w:val="005A6258"/>
    <w:rsid w:val="005A653F"/>
    <w:rsid w:val="005A677B"/>
    <w:rsid w:val="005B1F05"/>
    <w:rsid w:val="005B3D9F"/>
    <w:rsid w:val="005B48AD"/>
    <w:rsid w:val="005B4AA3"/>
    <w:rsid w:val="005B4B1C"/>
    <w:rsid w:val="005B599A"/>
    <w:rsid w:val="005B6419"/>
    <w:rsid w:val="005B725E"/>
    <w:rsid w:val="005C09EA"/>
    <w:rsid w:val="005C2049"/>
    <w:rsid w:val="005C2D81"/>
    <w:rsid w:val="005C3D6B"/>
    <w:rsid w:val="005C3D8B"/>
    <w:rsid w:val="005C6E57"/>
    <w:rsid w:val="005C7C74"/>
    <w:rsid w:val="005D0986"/>
    <w:rsid w:val="005D134B"/>
    <w:rsid w:val="005D17BC"/>
    <w:rsid w:val="005D1F6E"/>
    <w:rsid w:val="005D28F3"/>
    <w:rsid w:val="005D309A"/>
    <w:rsid w:val="005D32BF"/>
    <w:rsid w:val="005D3C3A"/>
    <w:rsid w:val="005D3EE9"/>
    <w:rsid w:val="005D43EA"/>
    <w:rsid w:val="005D6A6B"/>
    <w:rsid w:val="005D6E8B"/>
    <w:rsid w:val="005D74E5"/>
    <w:rsid w:val="005D79AB"/>
    <w:rsid w:val="005E0DC3"/>
    <w:rsid w:val="005E0FA0"/>
    <w:rsid w:val="005E12E5"/>
    <w:rsid w:val="005E1A4C"/>
    <w:rsid w:val="005E4866"/>
    <w:rsid w:val="005E583C"/>
    <w:rsid w:val="005E5AE1"/>
    <w:rsid w:val="005E5B13"/>
    <w:rsid w:val="005E5D1B"/>
    <w:rsid w:val="005E63DB"/>
    <w:rsid w:val="005E6A32"/>
    <w:rsid w:val="005F0DB0"/>
    <w:rsid w:val="005F159D"/>
    <w:rsid w:val="005F23AC"/>
    <w:rsid w:val="005F26B9"/>
    <w:rsid w:val="005F2DDC"/>
    <w:rsid w:val="005F358C"/>
    <w:rsid w:val="005F4840"/>
    <w:rsid w:val="005F4D28"/>
    <w:rsid w:val="005F5006"/>
    <w:rsid w:val="005F5157"/>
    <w:rsid w:val="005F5A95"/>
    <w:rsid w:val="00600182"/>
    <w:rsid w:val="006001BB"/>
    <w:rsid w:val="0060171A"/>
    <w:rsid w:val="0060219D"/>
    <w:rsid w:val="006030B7"/>
    <w:rsid w:val="0060313A"/>
    <w:rsid w:val="00603377"/>
    <w:rsid w:val="00605660"/>
    <w:rsid w:val="006057FB"/>
    <w:rsid w:val="00605CD8"/>
    <w:rsid w:val="0060690C"/>
    <w:rsid w:val="00606DAB"/>
    <w:rsid w:val="006072B5"/>
    <w:rsid w:val="00607A8C"/>
    <w:rsid w:val="0061031C"/>
    <w:rsid w:val="0061045F"/>
    <w:rsid w:val="00610FC2"/>
    <w:rsid w:val="00611B8E"/>
    <w:rsid w:val="00612607"/>
    <w:rsid w:val="00616785"/>
    <w:rsid w:val="006167C3"/>
    <w:rsid w:val="00616930"/>
    <w:rsid w:val="006177C3"/>
    <w:rsid w:val="00621B2F"/>
    <w:rsid w:val="006222B9"/>
    <w:rsid w:val="0062265F"/>
    <w:rsid w:val="00622990"/>
    <w:rsid w:val="00622A32"/>
    <w:rsid w:val="00622AD8"/>
    <w:rsid w:val="00622EEB"/>
    <w:rsid w:val="0062383C"/>
    <w:rsid w:val="0062387B"/>
    <w:rsid w:val="00624296"/>
    <w:rsid w:val="006251CE"/>
    <w:rsid w:val="006258D4"/>
    <w:rsid w:val="00625AB6"/>
    <w:rsid w:val="00625F48"/>
    <w:rsid w:val="006261E1"/>
    <w:rsid w:val="00626201"/>
    <w:rsid w:val="0062688F"/>
    <w:rsid w:val="00627DAE"/>
    <w:rsid w:val="00627FB8"/>
    <w:rsid w:val="00631E68"/>
    <w:rsid w:val="0063229C"/>
    <w:rsid w:val="006324A3"/>
    <w:rsid w:val="00632FDC"/>
    <w:rsid w:val="00633AB5"/>
    <w:rsid w:val="00635BA0"/>
    <w:rsid w:val="00635C2B"/>
    <w:rsid w:val="006369DF"/>
    <w:rsid w:val="00636FE1"/>
    <w:rsid w:val="006374E6"/>
    <w:rsid w:val="006418B2"/>
    <w:rsid w:val="00641BCB"/>
    <w:rsid w:val="006422DF"/>
    <w:rsid w:val="006426F0"/>
    <w:rsid w:val="00643603"/>
    <w:rsid w:val="00643AC4"/>
    <w:rsid w:val="0064766F"/>
    <w:rsid w:val="00651075"/>
    <w:rsid w:val="00651DE6"/>
    <w:rsid w:val="006524D5"/>
    <w:rsid w:val="00652BB7"/>
    <w:rsid w:val="00653DAF"/>
    <w:rsid w:val="006551AD"/>
    <w:rsid w:val="00655DE1"/>
    <w:rsid w:val="006564B8"/>
    <w:rsid w:val="00656669"/>
    <w:rsid w:val="00656908"/>
    <w:rsid w:val="00656C2E"/>
    <w:rsid w:val="006602DC"/>
    <w:rsid w:val="00661175"/>
    <w:rsid w:val="00665166"/>
    <w:rsid w:val="00666119"/>
    <w:rsid w:val="00666789"/>
    <w:rsid w:val="00666CAA"/>
    <w:rsid w:val="00667339"/>
    <w:rsid w:val="006704B9"/>
    <w:rsid w:val="006714ED"/>
    <w:rsid w:val="006714F1"/>
    <w:rsid w:val="0067293D"/>
    <w:rsid w:val="00673901"/>
    <w:rsid w:val="0067420D"/>
    <w:rsid w:val="00674DED"/>
    <w:rsid w:val="0067513D"/>
    <w:rsid w:val="00675B26"/>
    <w:rsid w:val="00675CC5"/>
    <w:rsid w:val="006773AE"/>
    <w:rsid w:val="00677EE5"/>
    <w:rsid w:val="006804F1"/>
    <w:rsid w:val="00680EBE"/>
    <w:rsid w:val="00682380"/>
    <w:rsid w:val="006826BD"/>
    <w:rsid w:val="00682C9B"/>
    <w:rsid w:val="00683C29"/>
    <w:rsid w:val="0068551C"/>
    <w:rsid w:val="00685E2B"/>
    <w:rsid w:val="00686842"/>
    <w:rsid w:val="00686B55"/>
    <w:rsid w:val="00686F6F"/>
    <w:rsid w:val="006873F6"/>
    <w:rsid w:val="006875EF"/>
    <w:rsid w:val="0069039F"/>
    <w:rsid w:val="006909A3"/>
    <w:rsid w:val="00691471"/>
    <w:rsid w:val="0069231C"/>
    <w:rsid w:val="0069243B"/>
    <w:rsid w:val="00692791"/>
    <w:rsid w:val="00692CDC"/>
    <w:rsid w:val="00694346"/>
    <w:rsid w:val="00695345"/>
    <w:rsid w:val="0069571D"/>
    <w:rsid w:val="00696A4A"/>
    <w:rsid w:val="00696CCF"/>
    <w:rsid w:val="00697B90"/>
    <w:rsid w:val="006A017A"/>
    <w:rsid w:val="006A05C6"/>
    <w:rsid w:val="006A0688"/>
    <w:rsid w:val="006A06BC"/>
    <w:rsid w:val="006A0821"/>
    <w:rsid w:val="006A42F8"/>
    <w:rsid w:val="006A4952"/>
    <w:rsid w:val="006A5859"/>
    <w:rsid w:val="006A6A56"/>
    <w:rsid w:val="006A6F86"/>
    <w:rsid w:val="006A7211"/>
    <w:rsid w:val="006A77A0"/>
    <w:rsid w:val="006B06B1"/>
    <w:rsid w:val="006B0B23"/>
    <w:rsid w:val="006B0E0B"/>
    <w:rsid w:val="006B160D"/>
    <w:rsid w:val="006B2B22"/>
    <w:rsid w:val="006B371A"/>
    <w:rsid w:val="006B4EAC"/>
    <w:rsid w:val="006B5C72"/>
    <w:rsid w:val="006B6775"/>
    <w:rsid w:val="006B6ECA"/>
    <w:rsid w:val="006B7E7E"/>
    <w:rsid w:val="006C05AA"/>
    <w:rsid w:val="006C0665"/>
    <w:rsid w:val="006C08DA"/>
    <w:rsid w:val="006C11F2"/>
    <w:rsid w:val="006C21CF"/>
    <w:rsid w:val="006C40F1"/>
    <w:rsid w:val="006C5F51"/>
    <w:rsid w:val="006C6E7F"/>
    <w:rsid w:val="006D06AC"/>
    <w:rsid w:val="006D18BC"/>
    <w:rsid w:val="006D1FD9"/>
    <w:rsid w:val="006D2020"/>
    <w:rsid w:val="006D226F"/>
    <w:rsid w:val="006D3F31"/>
    <w:rsid w:val="006D4A9F"/>
    <w:rsid w:val="006D551F"/>
    <w:rsid w:val="006D5760"/>
    <w:rsid w:val="006D57B3"/>
    <w:rsid w:val="006D61B1"/>
    <w:rsid w:val="006D772D"/>
    <w:rsid w:val="006D78DB"/>
    <w:rsid w:val="006E260D"/>
    <w:rsid w:val="006E28D1"/>
    <w:rsid w:val="006E295F"/>
    <w:rsid w:val="006E2DAE"/>
    <w:rsid w:val="006E39CA"/>
    <w:rsid w:val="006E3BBF"/>
    <w:rsid w:val="006E3D71"/>
    <w:rsid w:val="006E40A1"/>
    <w:rsid w:val="006E4F24"/>
    <w:rsid w:val="006E51E6"/>
    <w:rsid w:val="006E57C9"/>
    <w:rsid w:val="006E663C"/>
    <w:rsid w:val="006E739F"/>
    <w:rsid w:val="006E7D40"/>
    <w:rsid w:val="006F0545"/>
    <w:rsid w:val="006F23F2"/>
    <w:rsid w:val="006F2414"/>
    <w:rsid w:val="006F300D"/>
    <w:rsid w:val="006F3CA7"/>
    <w:rsid w:val="006F6617"/>
    <w:rsid w:val="006F7C6E"/>
    <w:rsid w:val="006F7F52"/>
    <w:rsid w:val="006F7FAC"/>
    <w:rsid w:val="0070180C"/>
    <w:rsid w:val="00701FBF"/>
    <w:rsid w:val="007031B0"/>
    <w:rsid w:val="00703231"/>
    <w:rsid w:val="00703B78"/>
    <w:rsid w:val="00704B85"/>
    <w:rsid w:val="00706C4E"/>
    <w:rsid w:val="0070703A"/>
    <w:rsid w:val="00710C1F"/>
    <w:rsid w:val="00711756"/>
    <w:rsid w:val="0071261A"/>
    <w:rsid w:val="00712EE5"/>
    <w:rsid w:val="00712F4D"/>
    <w:rsid w:val="0071379A"/>
    <w:rsid w:val="00713BBC"/>
    <w:rsid w:val="007149CA"/>
    <w:rsid w:val="00715267"/>
    <w:rsid w:val="00715C80"/>
    <w:rsid w:val="00715D5A"/>
    <w:rsid w:val="00716397"/>
    <w:rsid w:val="0071679B"/>
    <w:rsid w:val="00717B28"/>
    <w:rsid w:val="007234E6"/>
    <w:rsid w:val="00724714"/>
    <w:rsid w:val="007247AD"/>
    <w:rsid w:val="00724AF7"/>
    <w:rsid w:val="007256A7"/>
    <w:rsid w:val="0072583C"/>
    <w:rsid w:val="00727F96"/>
    <w:rsid w:val="00731307"/>
    <w:rsid w:val="007321F6"/>
    <w:rsid w:val="0073283A"/>
    <w:rsid w:val="00732C81"/>
    <w:rsid w:val="00733865"/>
    <w:rsid w:val="00733A6E"/>
    <w:rsid w:val="00733D08"/>
    <w:rsid w:val="00735CEB"/>
    <w:rsid w:val="00735ED8"/>
    <w:rsid w:val="00736791"/>
    <w:rsid w:val="00736B26"/>
    <w:rsid w:val="00736E49"/>
    <w:rsid w:val="007374F7"/>
    <w:rsid w:val="00737C91"/>
    <w:rsid w:val="00737E09"/>
    <w:rsid w:val="00741278"/>
    <w:rsid w:val="0074149C"/>
    <w:rsid w:val="007419B7"/>
    <w:rsid w:val="007441FA"/>
    <w:rsid w:val="007442B5"/>
    <w:rsid w:val="007465A0"/>
    <w:rsid w:val="00746B24"/>
    <w:rsid w:val="00746F61"/>
    <w:rsid w:val="0074755C"/>
    <w:rsid w:val="007502FC"/>
    <w:rsid w:val="0075110D"/>
    <w:rsid w:val="007511EA"/>
    <w:rsid w:val="00751240"/>
    <w:rsid w:val="00751CC6"/>
    <w:rsid w:val="00752F55"/>
    <w:rsid w:val="007538B3"/>
    <w:rsid w:val="00753B84"/>
    <w:rsid w:val="007549DC"/>
    <w:rsid w:val="00755E5C"/>
    <w:rsid w:val="00757BD2"/>
    <w:rsid w:val="00760255"/>
    <w:rsid w:val="00760460"/>
    <w:rsid w:val="00760CCD"/>
    <w:rsid w:val="00761E3C"/>
    <w:rsid w:val="00762E07"/>
    <w:rsid w:val="007639B1"/>
    <w:rsid w:val="00763AF4"/>
    <w:rsid w:val="00763CA2"/>
    <w:rsid w:val="007641AC"/>
    <w:rsid w:val="007641C9"/>
    <w:rsid w:val="00764848"/>
    <w:rsid w:val="007648C9"/>
    <w:rsid w:val="00765DEE"/>
    <w:rsid w:val="00766893"/>
    <w:rsid w:val="00766E9C"/>
    <w:rsid w:val="00770D8C"/>
    <w:rsid w:val="00771554"/>
    <w:rsid w:val="00771795"/>
    <w:rsid w:val="00772104"/>
    <w:rsid w:val="007721E3"/>
    <w:rsid w:val="00772356"/>
    <w:rsid w:val="00772F8A"/>
    <w:rsid w:val="00773664"/>
    <w:rsid w:val="007736D0"/>
    <w:rsid w:val="007738A6"/>
    <w:rsid w:val="0077559D"/>
    <w:rsid w:val="00775CA9"/>
    <w:rsid w:val="00775E6B"/>
    <w:rsid w:val="00775F0D"/>
    <w:rsid w:val="007763B7"/>
    <w:rsid w:val="00776794"/>
    <w:rsid w:val="00776836"/>
    <w:rsid w:val="00776867"/>
    <w:rsid w:val="0077778C"/>
    <w:rsid w:val="00777C5A"/>
    <w:rsid w:val="0078145B"/>
    <w:rsid w:val="007817A0"/>
    <w:rsid w:val="00784580"/>
    <w:rsid w:val="0078490A"/>
    <w:rsid w:val="0078518E"/>
    <w:rsid w:val="0078537C"/>
    <w:rsid w:val="00785CCD"/>
    <w:rsid w:val="00786178"/>
    <w:rsid w:val="00786925"/>
    <w:rsid w:val="00786B5C"/>
    <w:rsid w:val="007876E7"/>
    <w:rsid w:val="00787C66"/>
    <w:rsid w:val="00787FA4"/>
    <w:rsid w:val="007927E3"/>
    <w:rsid w:val="00792E47"/>
    <w:rsid w:val="00793ED5"/>
    <w:rsid w:val="00794D39"/>
    <w:rsid w:val="00794D45"/>
    <w:rsid w:val="00794D7B"/>
    <w:rsid w:val="00795396"/>
    <w:rsid w:val="00795659"/>
    <w:rsid w:val="00795F7B"/>
    <w:rsid w:val="00796354"/>
    <w:rsid w:val="0079774D"/>
    <w:rsid w:val="007A0B7F"/>
    <w:rsid w:val="007A174B"/>
    <w:rsid w:val="007A2382"/>
    <w:rsid w:val="007A2761"/>
    <w:rsid w:val="007A2976"/>
    <w:rsid w:val="007A34A0"/>
    <w:rsid w:val="007A48DA"/>
    <w:rsid w:val="007A5971"/>
    <w:rsid w:val="007A5BBB"/>
    <w:rsid w:val="007A679B"/>
    <w:rsid w:val="007A7567"/>
    <w:rsid w:val="007A79D9"/>
    <w:rsid w:val="007A7D7F"/>
    <w:rsid w:val="007B026A"/>
    <w:rsid w:val="007B06B9"/>
    <w:rsid w:val="007B08EF"/>
    <w:rsid w:val="007B1A40"/>
    <w:rsid w:val="007B27FF"/>
    <w:rsid w:val="007B28F0"/>
    <w:rsid w:val="007B35F3"/>
    <w:rsid w:val="007B48A6"/>
    <w:rsid w:val="007B5D6F"/>
    <w:rsid w:val="007B5FE3"/>
    <w:rsid w:val="007B64A5"/>
    <w:rsid w:val="007B6FE5"/>
    <w:rsid w:val="007C1154"/>
    <w:rsid w:val="007C1BF9"/>
    <w:rsid w:val="007C2FED"/>
    <w:rsid w:val="007C357F"/>
    <w:rsid w:val="007C4987"/>
    <w:rsid w:val="007C4C73"/>
    <w:rsid w:val="007C63EB"/>
    <w:rsid w:val="007D05F5"/>
    <w:rsid w:val="007D1350"/>
    <w:rsid w:val="007D2735"/>
    <w:rsid w:val="007D2828"/>
    <w:rsid w:val="007D302C"/>
    <w:rsid w:val="007D435D"/>
    <w:rsid w:val="007D4433"/>
    <w:rsid w:val="007D479C"/>
    <w:rsid w:val="007D4B7E"/>
    <w:rsid w:val="007D4D5C"/>
    <w:rsid w:val="007D5C3F"/>
    <w:rsid w:val="007D690C"/>
    <w:rsid w:val="007D7D0D"/>
    <w:rsid w:val="007E0859"/>
    <w:rsid w:val="007E08AA"/>
    <w:rsid w:val="007E1A2E"/>
    <w:rsid w:val="007E2CA8"/>
    <w:rsid w:val="007E3187"/>
    <w:rsid w:val="007E345B"/>
    <w:rsid w:val="007E5B23"/>
    <w:rsid w:val="007E76FC"/>
    <w:rsid w:val="007EF14C"/>
    <w:rsid w:val="007F00EE"/>
    <w:rsid w:val="007F0D5F"/>
    <w:rsid w:val="007F34F4"/>
    <w:rsid w:val="007F4239"/>
    <w:rsid w:val="007F4753"/>
    <w:rsid w:val="007F51D3"/>
    <w:rsid w:val="007F5344"/>
    <w:rsid w:val="007F74C8"/>
    <w:rsid w:val="007F7BA1"/>
    <w:rsid w:val="007F7E3E"/>
    <w:rsid w:val="00800742"/>
    <w:rsid w:val="00800B1A"/>
    <w:rsid w:val="00800FB8"/>
    <w:rsid w:val="008014DE"/>
    <w:rsid w:val="0080553F"/>
    <w:rsid w:val="00806A76"/>
    <w:rsid w:val="0080727F"/>
    <w:rsid w:val="00807619"/>
    <w:rsid w:val="00809647"/>
    <w:rsid w:val="00810FF0"/>
    <w:rsid w:val="008111A0"/>
    <w:rsid w:val="00812D24"/>
    <w:rsid w:val="0081501E"/>
    <w:rsid w:val="00817911"/>
    <w:rsid w:val="008213AF"/>
    <w:rsid w:val="008214A5"/>
    <w:rsid w:val="00821971"/>
    <w:rsid w:val="008221F0"/>
    <w:rsid w:val="00822E1D"/>
    <w:rsid w:val="00823F77"/>
    <w:rsid w:val="00825D26"/>
    <w:rsid w:val="00826068"/>
    <w:rsid w:val="0082641D"/>
    <w:rsid w:val="008302FF"/>
    <w:rsid w:val="008313EC"/>
    <w:rsid w:val="008316F3"/>
    <w:rsid w:val="00831D98"/>
    <w:rsid w:val="00833F02"/>
    <w:rsid w:val="008350A3"/>
    <w:rsid w:val="008352AD"/>
    <w:rsid w:val="0083619C"/>
    <w:rsid w:val="00836C38"/>
    <w:rsid w:val="00840935"/>
    <w:rsid w:val="00840C43"/>
    <w:rsid w:val="008416C4"/>
    <w:rsid w:val="00841A64"/>
    <w:rsid w:val="00842474"/>
    <w:rsid w:val="0084481D"/>
    <w:rsid w:val="008472C1"/>
    <w:rsid w:val="00847570"/>
    <w:rsid w:val="00851A80"/>
    <w:rsid w:val="008522B5"/>
    <w:rsid w:val="00852BB7"/>
    <w:rsid w:val="0085369F"/>
    <w:rsid w:val="008579C5"/>
    <w:rsid w:val="00857C57"/>
    <w:rsid w:val="008621FE"/>
    <w:rsid w:val="00862329"/>
    <w:rsid w:val="00863794"/>
    <w:rsid w:val="00863C9D"/>
    <w:rsid w:val="0086428E"/>
    <w:rsid w:val="00864A15"/>
    <w:rsid w:val="00864F5A"/>
    <w:rsid w:val="0086502E"/>
    <w:rsid w:val="008658E0"/>
    <w:rsid w:val="00865D00"/>
    <w:rsid w:val="00866424"/>
    <w:rsid w:val="00866655"/>
    <w:rsid w:val="008668CB"/>
    <w:rsid w:val="0086730E"/>
    <w:rsid w:val="008701F0"/>
    <w:rsid w:val="0087021D"/>
    <w:rsid w:val="008722D5"/>
    <w:rsid w:val="00872C38"/>
    <w:rsid w:val="0087655A"/>
    <w:rsid w:val="008765B3"/>
    <w:rsid w:val="00876C8B"/>
    <w:rsid w:val="00877060"/>
    <w:rsid w:val="00877B4F"/>
    <w:rsid w:val="00877BF8"/>
    <w:rsid w:val="00881293"/>
    <w:rsid w:val="0088133E"/>
    <w:rsid w:val="00882165"/>
    <w:rsid w:val="0088289C"/>
    <w:rsid w:val="00882B62"/>
    <w:rsid w:val="008830E3"/>
    <w:rsid w:val="00883379"/>
    <w:rsid w:val="00883BB6"/>
    <w:rsid w:val="00884ED4"/>
    <w:rsid w:val="00885017"/>
    <w:rsid w:val="00885574"/>
    <w:rsid w:val="00886B5D"/>
    <w:rsid w:val="00887743"/>
    <w:rsid w:val="00887C43"/>
    <w:rsid w:val="0089006F"/>
    <w:rsid w:val="00890F6F"/>
    <w:rsid w:val="008913EC"/>
    <w:rsid w:val="00891741"/>
    <w:rsid w:val="00892134"/>
    <w:rsid w:val="0089323E"/>
    <w:rsid w:val="0089373C"/>
    <w:rsid w:val="00894096"/>
    <w:rsid w:val="0089453D"/>
    <w:rsid w:val="00896D72"/>
    <w:rsid w:val="0089748D"/>
    <w:rsid w:val="00897EDD"/>
    <w:rsid w:val="008A1381"/>
    <w:rsid w:val="008A13AC"/>
    <w:rsid w:val="008A398F"/>
    <w:rsid w:val="008A48F0"/>
    <w:rsid w:val="008A53E6"/>
    <w:rsid w:val="008A5BED"/>
    <w:rsid w:val="008A5C1B"/>
    <w:rsid w:val="008A5F09"/>
    <w:rsid w:val="008A62BB"/>
    <w:rsid w:val="008A7EA6"/>
    <w:rsid w:val="008B00DC"/>
    <w:rsid w:val="008B0468"/>
    <w:rsid w:val="008B0A8A"/>
    <w:rsid w:val="008B1578"/>
    <w:rsid w:val="008B1594"/>
    <w:rsid w:val="008B1833"/>
    <w:rsid w:val="008B1B19"/>
    <w:rsid w:val="008B1DE1"/>
    <w:rsid w:val="008B2782"/>
    <w:rsid w:val="008B3190"/>
    <w:rsid w:val="008B5ADA"/>
    <w:rsid w:val="008B6487"/>
    <w:rsid w:val="008B70DC"/>
    <w:rsid w:val="008C0918"/>
    <w:rsid w:val="008C0ED9"/>
    <w:rsid w:val="008C1579"/>
    <w:rsid w:val="008C15DB"/>
    <w:rsid w:val="008C2E77"/>
    <w:rsid w:val="008C3191"/>
    <w:rsid w:val="008C5D6F"/>
    <w:rsid w:val="008C6DB6"/>
    <w:rsid w:val="008C7509"/>
    <w:rsid w:val="008D0587"/>
    <w:rsid w:val="008D0AD9"/>
    <w:rsid w:val="008D11B0"/>
    <w:rsid w:val="008D4102"/>
    <w:rsid w:val="008D49DE"/>
    <w:rsid w:val="008D5414"/>
    <w:rsid w:val="008D770F"/>
    <w:rsid w:val="008D77FA"/>
    <w:rsid w:val="008E0B4C"/>
    <w:rsid w:val="008E0B93"/>
    <w:rsid w:val="008E2738"/>
    <w:rsid w:val="008E27EA"/>
    <w:rsid w:val="008E280A"/>
    <w:rsid w:val="008E2B0F"/>
    <w:rsid w:val="008E3553"/>
    <w:rsid w:val="008E35A5"/>
    <w:rsid w:val="008E3F72"/>
    <w:rsid w:val="008E4CCF"/>
    <w:rsid w:val="008E4ECC"/>
    <w:rsid w:val="008E6EF7"/>
    <w:rsid w:val="008E7EB8"/>
    <w:rsid w:val="008F1F79"/>
    <w:rsid w:val="008F353B"/>
    <w:rsid w:val="008F45FF"/>
    <w:rsid w:val="008F49B7"/>
    <w:rsid w:val="008F6962"/>
    <w:rsid w:val="008F6BFB"/>
    <w:rsid w:val="008F6EE5"/>
    <w:rsid w:val="008F753E"/>
    <w:rsid w:val="00900081"/>
    <w:rsid w:val="00900128"/>
    <w:rsid w:val="00900510"/>
    <w:rsid w:val="00900F11"/>
    <w:rsid w:val="00901715"/>
    <w:rsid w:val="00901E74"/>
    <w:rsid w:val="0090248B"/>
    <w:rsid w:val="009027C5"/>
    <w:rsid w:val="00904187"/>
    <w:rsid w:val="00905559"/>
    <w:rsid w:val="0090636C"/>
    <w:rsid w:val="00906468"/>
    <w:rsid w:val="0090667C"/>
    <w:rsid w:val="0090674E"/>
    <w:rsid w:val="00912CD5"/>
    <w:rsid w:val="009139AC"/>
    <w:rsid w:val="00913A6B"/>
    <w:rsid w:val="009151E2"/>
    <w:rsid w:val="00915F6E"/>
    <w:rsid w:val="00920DFC"/>
    <w:rsid w:val="009216C1"/>
    <w:rsid w:val="00921A40"/>
    <w:rsid w:val="00923C10"/>
    <w:rsid w:val="00923CF0"/>
    <w:rsid w:val="0092415E"/>
    <w:rsid w:val="00925D74"/>
    <w:rsid w:val="00926AC8"/>
    <w:rsid w:val="0092794F"/>
    <w:rsid w:val="009304DF"/>
    <w:rsid w:val="0093092E"/>
    <w:rsid w:val="00930D73"/>
    <w:rsid w:val="00930DF6"/>
    <w:rsid w:val="00930F5E"/>
    <w:rsid w:val="00931E7A"/>
    <w:rsid w:val="0093396E"/>
    <w:rsid w:val="00934A2C"/>
    <w:rsid w:val="00934D18"/>
    <w:rsid w:val="0093595B"/>
    <w:rsid w:val="0093604E"/>
    <w:rsid w:val="009365DB"/>
    <w:rsid w:val="009375EF"/>
    <w:rsid w:val="009400F7"/>
    <w:rsid w:val="00940A4B"/>
    <w:rsid w:val="00940D5E"/>
    <w:rsid w:val="00941F35"/>
    <w:rsid w:val="00944578"/>
    <w:rsid w:val="00944D13"/>
    <w:rsid w:val="00945AD9"/>
    <w:rsid w:val="00945C8B"/>
    <w:rsid w:val="0095047D"/>
    <w:rsid w:val="009511A6"/>
    <w:rsid w:val="0095294C"/>
    <w:rsid w:val="00954D58"/>
    <w:rsid w:val="00954D64"/>
    <w:rsid w:val="00954F0B"/>
    <w:rsid w:val="00955117"/>
    <w:rsid w:val="009554EE"/>
    <w:rsid w:val="00955761"/>
    <w:rsid w:val="0095593D"/>
    <w:rsid w:val="009559B9"/>
    <w:rsid w:val="00955D1F"/>
    <w:rsid w:val="0095713A"/>
    <w:rsid w:val="00957CA5"/>
    <w:rsid w:val="009620D9"/>
    <w:rsid w:val="00962EF1"/>
    <w:rsid w:val="00963E75"/>
    <w:rsid w:val="00964384"/>
    <w:rsid w:val="009649C4"/>
    <w:rsid w:val="00964AED"/>
    <w:rsid w:val="00964F88"/>
    <w:rsid w:val="0096510B"/>
    <w:rsid w:val="0096641D"/>
    <w:rsid w:val="00967887"/>
    <w:rsid w:val="009679CC"/>
    <w:rsid w:val="0097039E"/>
    <w:rsid w:val="00970477"/>
    <w:rsid w:val="0097085E"/>
    <w:rsid w:val="00970A25"/>
    <w:rsid w:val="009728B1"/>
    <w:rsid w:val="00973129"/>
    <w:rsid w:val="0097391D"/>
    <w:rsid w:val="00973B98"/>
    <w:rsid w:val="00973D89"/>
    <w:rsid w:val="00974475"/>
    <w:rsid w:val="00974583"/>
    <w:rsid w:val="00974AB6"/>
    <w:rsid w:val="00975E5C"/>
    <w:rsid w:val="0097694F"/>
    <w:rsid w:val="009774A0"/>
    <w:rsid w:val="00977B96"/>
    <w:rsid w:val="0098141E"/>
    <w:rsid w:val="0098168E"/>
    <w:rsid w:val="00981A9F"/>
    <w:rsid w:val="00981DE1"/>
    <w:rsid w:val="009824E1"/>
    <w:rsid w:val="00982606"/>
    <w:rsid w:val="0098283F"/>
    <w:rsid w:val="009829C8"/>
    <w:rsid w:val="00983479"/>
    <w:rsid w:val="00984757"/>
    <w:rsid w:val="00984A18"/>
    <w:rsid w:val="00986DF2"/>
    <w:rsid w:val="009873C4"/>
    <w:rsid w:val="0098F771"/>
    <w:rsid w:val="00990860"/>
    <w:rsid w:val="00990C82"/>
    <w:rsid w:val="00994AFF"/>
    <w:rsid w:val="00994EA5"/>
    <w:rsid w:val="00994FC7"/>
    <w:rsid w:val="00997A0E"/>
    <w:rsid w:val="00997CBD"/>
    <w:rsid w:val="009A0CEA"/>
    <w:rsid w:val="009A168E"/>
    <w:rsid w:val="009A1DE6"/>
    <w:rsid w:val="009A2CF9"/>
    <w:rsid w:val="009A2F4A"/>
    <w:rsid w:val="009A5540"/>
    <w:rsid w:val="009A5588"/>
    <w:rsid w:val="009A72A6"/>
    <w:rsid w:val="009A7B31"/>
    <w:rsid w:val="009B05B7"/>
    <w:rsid w:val="009B1B28"/>
    <w:rsid w:val="009B207B"/>
    <w:rsid w:val="009B21A1"/>
    <w:rsid w:val="009B3A86"/>
    <w:rsid w:val="009B3F0C"/>
    <w:rsid w:val="009B6CA3"/>
    <w:rsid w:val="009B707B"/>
    <w:rsid w:val="009B75EB"/>
    <w:rsid w:val="009C03CB"/>
    <w:rsid w:val="009C0595"/>
    <w:rsid w:val="009C24A6"/>
    <w:rsid w:val="009C5448"/>
    <w:rsid w:val="009C5751"/>
    <w:rsid w:val="009C59D8"/>
    <w:rsid w:val="009C5A9D"/>
    <w:rsid w:val="009C5AF3"/>
    <w:rsid w:val="009C62C8"/>
    <w:rsid w:val="009C6475"/>
    <w:rsid w:val="009C6B32"/>
    <w:rsid w:val="009C6FD6"/>
    <w:rsid w:val="009C7336"/>
    <w:rsid w:val="009C7793"/>
    <w:rsid w:val="009D1B28"/>
    <w:rsid w:val="009D1DBC"/>
    <w:rsid w:val="009D24CB"/>
    <w:rsid w:val="009D2551"/>
    <w:rsid w:val="009D2794"/>
    <w:rsid w:val="009D46D4"/>
    <w:rsid w:val="009D474A"/>
    <w:rsid w:val="009D4D02"/>
    <w:rsid w:val="009D6956"/>
    <w:rsid w:val="009D7267"/>
    <w:rsid w:val="009D7E03"/>
    <w:rsid w:val="009E0D66"/>
    <w:rsid w:val="009E1A1F"/>
    <w:rsid w:val="009E20EE"/>
    <w:rsid w:val="009E244B"/>
    <w:rsid w:val="009E350B"/>
    <w:rsid w:val="009E3725"/>
    <w:rsid w:val="009E4225"/>
    <w:rsid w:val="009E52DB"/>
    <w:rsid w:val="009E5A9D"/>
    <w:rsid w:val="009E7CDE"/>
    <w:rsid w:val="009F147A"/>
    <w:rsid w:val="009F1761"/>
    <w:rsid w:val="009F1778"/>
    <w:rsid w:val="009F1AE5"/>
    <w:rsid w:val="009F356F"/>
    <w:rsid w:val="009F3F4A"/>
    <w:rsid w:val="009F4CA8"/>
    <w:rsid w:val="009F6543"/>
    <w:rsid w:val="009F7509"/>
    <w:rsid w:val="00A00C51"/>
    <w:rsid w:val="00A00D36"/>
    <w:rsid w:val="00A0139D"/>
    <w:rsid w:val="00A02F90"/>
    <w:rsid w:val="00A036E7"/>
    <w:rsid w:val="00A03815"/>
    <w:rsid w:val="00A03BB3"/>
    <w:rsid w:val="00A0456C"/>
    <w:rsid w:val="00A045D4"/>
    <w:rsid w:val="00A050DE"/>
    <w:rsid w:val="00A051F6"/>
    <w:rsid w:val="00A06814"/>
    <w:rsid w:val="00A06E96"/>
    <w:rsid w:val="00A10500"/>
    <w:rsid w:val="00A112EA"/>
    <w:rsid w:val="00A1195E"/>
    <w:rsid w:val="00A1207C"/>
    <w:rsid w:val="00A12527"/>
    <w:rsid w:val="00A13129"/>
    <w:rsid w:val="00A13601"/>
    <w:rsid w:val="00A13804"/>
    <w:rsid w:val="00A13B3E"/>
    <w:rsid w:val="00A166E7"/>
    <w:rsid w:val="00A16C5C"/>
    <w:rsid w:val="00A17567"/>
    <w:rsid w:val="00A21809"/>
    <w:rsid w:val="00A21D6D"/>
    <w:rsid w:val="00A22587"/>
    <w:rsid w:val="00A225D0"/>
    <w:rsid w:val="00A2321B"/>
    <w:rsid w:val="00A23ADF"/>
    <w:rsid w:val="00A24584"/>
    <w:rsid w:val="00A247E6"/>
    <w:rsid w:val="00A24CCB"/>
    <w:rsid w:val="00A2508A"/>
    <w:rsid w:val="00A25ACD"/>
    <w:rsid w:val="00A26645"/>
    <w:rsid w:val="00A266AC"/>
    <w:rsid w:val="00A26B75"/>
    <w:rsid w:val="00A26C49"/>
    <w:rsid w:val="00A30049"/>
    <w:rsid w:val="00A30C32"/>
    <w:rsid w:val="00A31CBD"/>
    <w:rsid w:val="00A341E3"/>
    <w:rsid w:val="00A34383"/>
    <w:rsid w:val="00A34796"/>
    <w:rsid w:val="00A3522F"/>
    <w:rsid w:val="00A376B1"/>
    <w:rsid w:val="00A403CB"/>
    <w:rsid w:val="00A40BF5"/>
    <w:rsid w:val="00A42E93"/>
    <w:rsid w:val="00A430F5"/>
    <w:rsid w:val="00A43301"/>
    <w:rsid w:val="00A43533"/>
    <w:rsid w:val="00A43BAF"/>
    <w:rsid w:val="00A445CE"/>
    <w:rsid w:val="00A44D68"/>
    <w:rsid w:val="00A44DF8"/>
    <w:rsid w:val="00A45F82"/>
    <w:rsid w:val="00A46331"/>
    <w:rsid w:val="00A47D2E"/>
    <w:rsid w:val="00A5019E"/>
    <w:rsid w:val="00A50253"/>
    <w:rsid w:val="00A513D8"/>
    <w:rsid w:val="00A51C4E"/>
    <w:rsid w:val="00A521D8"/>
    <w:rsid w:val="00A52449"/>
    <w:rsid w:val="00A5311D"/>
    <w:rsid w:val="00A53241"/>
    <w:rsid w:val="00A5450C"/>
    <w:rsid w:val="00A55AC8"/>
    <w:rsid w:val="00A56AA1"/>
    <w:rsid w:val="00A57D52"/>
    <w:rsid w:val="00A60641"/>
    <w:rsid w:val="00A61104"/>
    <w:rsid w:val="00A61ECF"/>
    <w:rsid w:val="00A623B8"/>
    <w:rsid w:val="00A635E3"/>
    <w:rsid w:val="00A639E3"/>
    <w:rsid w:val="00A640A2"/>
    <w:rsid w:val="00A64930"/>
    <w:rsid w:val="00A64F8D"/>
    <w:rsid w:val="00A66809"/>
    <w:rsid w:val="00A66860"/>
    <w:rsid w:val="00A672D2"/>
    <w:rsid w:val="00A674CB"/>
    <w:rsid w:val="00A712FE"/>
    <w:rsid w:val="00A7151B"/>
    <w:rsid w:val="00A72C05"/>
    <w:rsid w:val="00A72CAE"/>
    <w:rsid w:val="00A72F6D"/>
    <w:rsid w:val="00A74C60"/>
    <w:rsid w:val="00A75C8C"/>
    <w:rsid w:val="00A7629C"/>
    <w:rsid w:val="00A762C6"/>
    <w:rsid w:val="00A76ED3"/>
    <w:rsid w:val="00A7736D"/>
    <w:rsid w:val="00A778ED"/>
    <w:rsid w:val="00A802BD"/>
    <w:rsid w:val="00A80444"/>
    <w:rsid w:val="00A80829"/>
    <w:rsid w:val="00A808B1"/>
    <w:rsid w:val="00A80BD0"/>
    <w:rsid w:val="00A827F0"/>
    <w:rsid w:val="00A82C07"/>
    <w:rsid w:val="00A82D55"/>
    <w:rsid w:val="00A83870"/>
    <w:rsid w:val="00A83F7B"/>
    <w:rsid w:val="00A84D70"/>
    <w:rsid w:val="00A85421"/>
    <w:rsid w:val="00A8613F"/>
    <w:rsid w:val="00A86B28"/>
    <w:rsid w:val="00A9087A"/>
    <w:rsid w:val="00A90E2A"/>
    <w:rsid w:val="00A91109"/>
    <w:rsid w:val="00A92E83"/>
    <w:rsid w:val="00A933A7"/>
    <w:rsid w:val="00A93FE9"/>
    <w:rsid w:val="00A9624B"/>
    <w:rsid w:val="00A962E7"/>
    <w:rsid w:val="00A96B6C"/>
    <w:rsid w:val="00A96E54"/>
    <w:rsid w:val="00AA041B"/>
    <w:rsid w:val="00AA0BF8"/>
    <w:rsid w:val="00AA1198"/>
    <w:rsid w:val="00AA18D5"/>
    <w:rsid w:val="00AA1C63"/>
    <w:rsid w:val="00AA2144"/>
    <w:rsid w:val="00AA27D2"/>
    <w:rsid w:val="00AA51E0"/>
    <w:rsid w:val="00AA662E"/>
    <w:rsid w:val="00AA6661"/>
    <w:rsid w:val="00AA6B3A"/>
    <w:rsid w:val="00AA6C30"/>
    <w:rsid w:val="00AB0771"/>
    <w:rsid w:val="00AB182C"/>
    <w:rsid w:val="00AB2827"/>
    <w:rsid w:val="00AB34EE"/>
    <w:rsid w:val="00AB3792"/>
    <w:rsid w:val="00AB3C07"/>
    <w:rsid w:val="00AB3CFD"/>
    <w:rsid w:val="00AB47F7"/>
    <w:rsid w:val="00AB4A2B"/>
    <w:rsid w:val="00AB4BE4"/>
    <w:rsid w:val="00AB648E"/>
    <w:rsid w:val="00AB664D"/>
    <w:rsid w:val="00AB6A80"/>
    <w:rsid w:val="00AB6C05"/>
    <w:rsid w:val="00AC0693"/>
    <w:rsid w:val="00AC0767"/>
    <w:rsid w:val="00AC0DBE"/>
    <w:rsid w:val="00AC2922"/>
    <w:rsid w:val="00AC3189"/>
    <w:rsid w:val="00AC5212"/>
    <w:rsid w:val="00AC52EB"/>
    <w:rsid w:val="00AC5A65"/>
    <w:rsid w:val="00AC5FAB"/>
    <w:rsid w:val="00AC60DF"/>
    <w:rsid w:val="00AD0961"/>
    <w:rsid w:val="00AD1AA2"/>
    <w:rsid w:val="00AD1E32"/>
    <w:rsid w:val="00AD2FFD"/>
    <w:rsid w:val="00AD36C5"/>
    <w:rsid w:val="00AD5AC5"/>
    <w:rsid w:val="00AD65A3"/>
    <w:rsid w:val="00AD6760"/>
    <w:rsid w:val="00AD76EE"/>
    <w:rsid w:val="00AD7B83"/>
    <w:rsid w:val="00AE082E"/>
    <w:rsid w:val="00AE168B"/>
    <w:rsid w:val="00AE197F"/>
    <w:rsid w:val="00AE21C0"/>
    <w:rsid w:val="00AE2265"/>
    <w:rsid w:val="00AE27B8"/>
    <w:rsid w:val="00AE29C0"/>
    <w:rsid w:val="00AE2F42"/>
    <w:rsid w:val="00AE43FC"/>
    <w:rsid w:val="00AE4F4F"/>
    <w:rsid w:val="00AF0151"/>
    <w:rsid w:val="00AF0673"/>
    <w:rsid w:val="00AF06B8"/>
    <w:rsid w:val="00AF0C2C"/>
    <w:rsid w:val="00AF1F2F"/>
    <w:rsid w:val="00AF2E19"/>
    <w:rsid w:val="00AF31D4"/>
    <w:rsid w:val="00AF52FD"/>
    <w:rsid w:val="00AF5B08"/>
    <w:rsid w:val="00AF6718"/>
    <w:rsid w:val="00AF6DBD"/>
    <w:rsid w:val="00B00537"/>
    <w:rsid w:val="00B01000"/>
    <w:rsid w:val="00B018EC"/>
    <w:rsid w:val="00B01AF2"/>
    <w:rsid w:val="00B02517"/>
    <w:rsid w:val="00B027A8"/>
    <w:rsid w:val="00B047EA"/>
    <w:rsid w:val="00B0489F"/>
    <w:rsid w:val="00B04BF7"/>
    <w:rsid w:val="00B04F38"/>
    <w:rsid w:val="00B07531"/>
    <w:rsid w:val="00B07BD4"/>
    <w:rsid w:val="00B07F3D"/>
    <w:rsid w:val="00B117BF"/>
    <w:rsid w:val="00B11CDF"/>
    <w:rsid w:val="00B11E6E"/>
    <w:rsid w:val="00B1222D"/>
    <w:rsid w:val="00B13727"/>
    <w:rsid w:val="00B13770"/>
    <w:rsid w:val="00B13ACE"/>
    <w:rsid w:val="00B15E73"/>
    <w:rsid w:val="00B15ECD"/>
    <w:rsid w:val="00B17BEA"/>
    <w:rsid w:val="00B200A7"/>
    <w:rsid w:val="00B219D6"/>
    <w:rsid w:val="00B21E2B"/>
    <w:rsid w:val="00B22C17"/>
    <w:rsid w:val="00B231C7"/>
    <w:rsid w:val="00B2387D"/>
    <w:rsid w:val="00B24EF2"/>
    <w:rsid w:val="00B25237"/>
    <w:rsid w:val="00B259C9"/>
    <w:rsid w:val="00B2608C"/>
    <w:rsid w:val="00B27224"/>
    <w:rsid w:val="00B302CE"/>
    <w:rsid w:val="00B30ED5"/>
    <w:rsid w:val="00B31420"/>
    <w:rsid w:val="00B31766"/>
    <w:rsid w:val="00B333A7"/>
    <w:rsid w:val="00B3391A"/>
    <w:rsid w:val="00B3483C"/>
    <w:rsid w:val="00B35B0E"/>
    <w:rsid w:val="00B37A65"/>
    <w:rsid w:val="00B37EA3"/>
    <w:rsid w:val="00B413DA"/>
    <w:rsid w:val="00B421A5"/>
    <w:rsid w:val="00B423B8"/>
    <w:rsid w:val="00B427D9"/>
    <w:rsid w:val="00B42800"/>
    <w:rsid w:val="00B43669"/>
    <w:rsid w:val="00B43F71"/>
    <w:rsid w:val="00B46C32"/>
    <w:rsid w:val="00B47700"/>
    <w:rsid w:val="00B51225"/>
    <w:rsid w:val="00B51A28"/>
    <w:rsid w:val="00B51F17"/>
    <w:rsid w:val="00B52688"/>
    <w:rsid w:val="00B52894"/>
    <w:rsid w:val="00B53367"/>
    <w:rsid w:val="00B53AE3"/>
    <w:rsid w:val="00B53D2E"/>
    <w:rsid w:val="00B53E1F"/>
    <w:rsid w:val="00B545CF"/>
    <w:rsid w:val="00B5575A"/>
    <w:rsid w:val="00B55B72"/>
    <w:rsid w:val="00B5778B"/>
    <w:rsid w:val="00B57D1B"/>
    <w:rsid w:val="00B57FBF"/>
    <w:rsid w:val="00B60E46"/>
    <w:rsid w:val="00B6283A"/>
    <w:rsid w:val="00B66BE4"/>
    <w:rsid w:val="00B66DF1"/>
    <w:rsid w:val="00B70A01"/>
    <w:rsid w:val="00B70F1D"/>
    <w:rsid w:val="00B715B6"/>
    <w:rsid w:val="00B718E0"/>
    <w:rsid w:val="00B730BA"/>
    <w:rsid w:val="00B74433"/>
    <w:rsid w:val="00B75345"/>
    <w:rsid w:val="00B75369"/>
    <w:rsid w:val="00B75AA1"/>
    <w:rsid w:val="00B761F7"/>
    <w:rsid w:val="00B76E89"/>
    <w:rsid w:val="00B779A1"/>
    <w:rsid w:val="00B80181"/>
    <w:rsid w:val="00B80189"/>
    <w:rsid w:val="00B808C1"/>
    <w:rsid w:val="00B817FF"/>
    <w:rsid w:val="00B81A0A"/>
    <w:rsid w:val="00B81FC2"/>
    <w:rsid w:val="00B82058"/>
    <w:rsid w:val="00B83956"/>
    <w:rsid w:val="00B84453"/>
    <w:rsid w:val="00B84E76"/>
    <w:rsid w:val="00B84EF4"/>
    <w:rsid w:val="00B8527C"/>
    <w:rsid w:val="00B86190"/>
    <w:rsid w:val="00B867D6"/>
    <w:rsid w:val="00B86F27"/>
    <w:rsid w:val="00B871BB"/>
    <w:rsid w:val="00B9069B"/>
    <w:rsid w:val="00B90974"/>
    <w:rsid w:val="00B90B70"/>
    <w:rsid w:val="00B91717"/>
    <w:rsid w:val="00B91A54"/>
    <w:rsid w:val="00B931C0"/>
    <w:rsid w:val="00B95214"/>
    <w:rsid w:val="00B957BE"/>
    <w:rsid w:val="00B95ABE"/>
    <w:rsid w:val="00B95DDD"/>
    <w:rsid w:val="00B9757A"/>
    <w:rsid w:val="00B97C96"/>
    <w:rsid w:val="00B97E6D"/>
    <w:rsid w:val="00BA0E62"/>
    <w:rsid w:val="00BA1ECE"/>
    <w:rsid w:val="00BA36BF"/>
    <w:rsid w:val="00BA3A05"/>
    <w:rsid w:val="00BA3A1C"/>
    <w:rsid w:val="00BA4E07"/>
    <w:rsid w:val="00BA70AE"/>
    <w:rsid w:val="00BB1E26"/>
    <w:rsid w:val="00BB1F6B"/>
    <w:rsid w:val="00BB3A12"/>
    <w:rsid w:val="00BB41BD"/>
    <w:rsid w:val="00BB4569"/>
    <w:rsid w:val="00BB4E01"/>
    <w:rsid w:val="00BB4F20"/>
    <w:rsid w:val="00BB68FB"/>
    <w:rsid w:val="00BC23A5"/>
    <w:rsid w:val="00BC2B13"/>
    <w:rsid w:val="00BC386A"/>
    <w:rsid w:val="00BC4F19"/>
    <w:rsid w:val="00BC5622"/>
    <w:rsid w:val="00BC5F13"/>
    <w:rsid w:val="00BD1169"/>
    <w:rsid w:val="00BD55D6"/>
    <w:rsid w:val="00BD5CFB"/>
    <w:rsid w:val="00BD7082"/>
    <w:rsid w:val="00BD7789"/>
    <w:rsid w:val="00BE00F1"/>
    <w:rsid w:val="00BE0135"/>
    <w:rsid w:val="00BE0318"/>
    <w:rsid w:val="00BE1307"/>
    <w:rsid w:val="00BE2711"/>
    <w:rsid w:val="00BE349F"/>
    <w:rsid w:val="00BE3748"/>
    <w:rsid w:val="00BE4635"/>
    <w:rsid w:val="00BE4B22"/>
    <w:rsid w:val="00BE550F"/>
    <w:rsid w:val="00BE7D97"/>
    <w:rsid w:val="00BF0A95"/>
    <w:rsid w:val="00BF0D69"/>
    <w:rsid w:val="00BF22D5"/>
    <w:rsid w:val="00BF2FD9"/>
    <w:rsid w:val="00BF3FF2"/>
    <w:rsid w:val="00BF4CC9"/>
    <w:rsid w:val="00BF4E57"/>
    <w:rsid w:val="00BF4F5F"/>
    <w:rsid w:val="00BF6F9D"/>
    <w:rsid w:val="00C000EA"/>
    <w:rsid w:val="00C0208D"/>
    <w:rsid w:val="00C03979"/>
    <w:rsid w:val="00C04C50"/>
    <w:rsid w:val="00C04C73"/>
    <w:rsid w:val="00C05462"/>
    <w:rsid w:val="00C0550D"/>
    <w:rsid w:val="00C0581F"/>
    <w:rsid w:val="00C10375"/>
    <w:rsid w:val="00C106E9"/>
    <w:rsid w:val="00C10A35"/>
    <w:rsid w:val="00C11A95"/>
    <w:rsid w:val="00C11E83"/>
    <w:rsid w:val="00C12AA8"/>
    <w:rsid w:val="00C131B2"/>
    <w:rsid w:val="00C137B2"/>
    <w:rsid w:val="00C13E89"/>
    <w:rsid w:val="00C14B00"/>
    <w:rsid w:val="00C15259"/>
    <w:rsid w:val="00C15B90"/>
    <w:rsid w:val="00C16D07"/>
    <w:rsid w:val="00C1752D"/>
    <w:rsid w:val="00C17B5F"/>
    <w:rsid w:val="00C211FC"/>
    <w:rsid w:val="00C22FFE"/>
    <w:rsid w:val="00C25178"/>
    <w:rsid w:val="00C2529C"/>
    <w:rsid w:val="00C25C17"/>
    <w:rsid w:val="00C25F86"/>
    <w:rsid w:val="00C2643A"/>
    <w:rsid w:val="00C26A6B"/>
    <w:rsid w:val="00C26CF8"/>
    <w:rsid w:val="00C2739E"/>
    <w:rsid w:val="00C30816"/>
    <w:rsid w:val="00C30E1C"/>
    <w:rsid w:val="00C31A34"/>
    <w:rsid w:val="00C3233D"/>
    <w:rsid w:val="00C3243E"/>
    <w:rsid w:val="00C32B2A"/>
    <w:rsid w:val="00C32DB4"/>
    <w:rsid w:val="00C33298"/>
    <w:rsid w:val="00C35039"/>
    <w:rsid w:val="00C35F11"/>
    <w:rsid w:val="00C36502"/>
    <w:rsid w:val="00C37F2C"/>
    <w:rsid w:val="00C42B78"/>
    <w:rsid w:val="00C431C6"/>
    <w:rsid w:val="00C444F0"/>
    <w:rsid w:val="00C450AB"/>
    <w:rsid w:val="00C4578E"/>
    <w:rsid w:val="00C46070"/>
    <w:rsid w:val="00C46973"/>
    <w:rsid w:val="00C46D13"/>
    <w:rsid w:val="00C47F7E"/>
    <w:rsid w:val="00C50037"/>
    <w:rsid w:val="00C503FB"/>
    <w:rsid w:val="00C50E40"/>
    <w:rsid w:val="00C5170A"/>
    <w:rsid w:val="00C52A2D"/>
    <w:rsid w:val="00C52DDA"/>
    <w:rsid w:val="00C531AF"/>
    <w:rsid w:val="00C538D0"/>
    <w:rsid w:val="00C53BA0"/>
    <w:rsid w:val="00C5442A"/>
    <w:rsid w:val="00C5538A"/>
    <w:rsid w:val="00C5596F"/>
    <w:rsid w:val="00C574EE"/>
    <w:rsid w:val="00C6028B"/>
    <w:rsid w:val="00C604A0"/>
    <w:rsid w:val="00C61692"/>
    <w:rsid w:val="00C63B20"/>
    <w:rsid w:val="00C64F8D"/>
    <w:rsid w:val="00C65B69"/>
    <w:rsid w:val="00C70CC8"/>
    <w:rsid w:val="00C7151D"/>
    <w:rsid w:val="00C71C05"/>
    <w:rsid w:val="00C725E4"/>
    <w:rsid w:val="00C73E52"/>
    <w:rsid w:val="00C74726"/>
    <w:rsid w:val="00C760A1"/>
    <w:rsid w:val="00C7683A"/>
    <w:rsid w:val="00C7728C"/>
    <w:rsid w:val="00C81146"/>
    <w:rsid w:val="00C81B7D"/>
    <w:rsid w:val="00C825E4"/>
    <w:rsid w:val="00C83E7B"/>
    <w:rsid w:val="00C865A7"/>
    <w:rsid w:val="00C86B34"/>
    <w:rsid w:val="00C8762A"/>
    <w:rsid w:val="00C877AA"/>
    <w:rsid w:val="00C90A05"/>
    <w:rsid w:val="00C90B46"/>
    <w:rsid w:val="00C90B98"/>
    <w:rsid w:val="00C91BF6"/>
    <w:rsid w:val="00C92052"/>
    <w:rsid w:val="00C929A1"/>
    <w:rsid w:val="00C9391F"/>
    <w:rsid w:val="00C93BFC"/>
    <w:rsid w:val="00C96037"/>
    <w:rsid w:val="00C963E7"/>
    <w:rsid w:val="00C96572"/>
    <w:rsid w:val="00C97D6E"/>
    <w:rsid w:val="00CA111A"/>
    <w:rsid w:val="00CA3010"/>
    <w:rsid w:val="00CA4710"/>
    <w:rsid w:val="00CA67AD"/>
    <w:rsid w:val="00CA7AD1"/>
    <w:rsid w:val="00CB1EA4"/>
    <w:rsid w:val="00CB3044"/>
    <w:rsid w:val="00CB4115"/>
    <w:rsid w:val="00CB5D47"/>
    <w:rsid w:val="00CB6334"/>
    <w:rsid w:val="00CB7BB9"/>
    <w:rsid w:val="00CB7FBE"/>
    <w:rsid w:val="00CC0165"/>
    <w:rsid w:val="00CC01C4"/>
    <w:rsid w:val="00CC045C"/>
    <w:rsid w:val="00CC0765"/>
    <w:rsid w:val="00CC22E5"/>
    <w:rsid w:val="00CC23F3"/>
    <w:rsid w:val="00CC32B2"/>
    <w:rsid w:val="00CC3A9A"/>
    <w:rsid w:val="00CC3EEB"/>
    <w:rsid w:val="00CC4F00"/>
    <w:rsid w:val="00CC4FD0"/>
    <w:rsid w:val="00CC50F3"/>
    <w:rsid w:val="00CC660E"/>
    <w:rsid w:val="00CC6B4F"/>
    <w:rsid w:val="00CD1737"/>
    <w:rsid w:val="00CD27B5"/>
    <w:rsid w:val="00CD59FB"/>
    <w:rsid w:val="00CD5D0D"/>
    <w:rsid w:val="00CE3D01"/>
    <w:rsid w:val="00CE3DF1"/>
    <w:rsid w:val="00CE4484"/>
    <w:rsid w:val="00CE44E2"/>
    <w:rsid w:val="00CE4A5C"/>
    <w:rsid w:val="00CE53FB"/>
    <w:rsid w:val="00CE557B"/>
    <w:rsid w:val="00CE6259"/>
    <w:rsid w:val="00CE67EB"/>
    <w:rsid w:val="00CE69E0"/>
    <w:rsid w:val="00CE6B3E"/>
    <w:rsid w:val="00CE6E76"/>
    <w:rsid w:val="00CF0483"/>
    <w:rsid w:val="00CF16AF"/>
    <w:rsid w:val="00CF1D4B"/>
    <w:rsid w:val="00CF28E7"/>
    <w:rsid w:val="00CF2B03"/>
    <w:rsid w:val="00CF4503"/>
    <w:rsid w:val="00CF5DA8"/>
    <w:rsid w:val="00CF727E"/>
    <w:rsid w:val="00D00701"/>
    <w:rsid w:val="00D00EA0"/>
    <w:rsid w:val="00D015FA"/>
    <w:rsid w:val="00D02A32"/>
    <w:rsid w:val="00D0343E"/>
    <w:rsid w:val="00D03675"/>
    <w:rsid w:val="00D03E42"/>
    <w:rsid w:val="00D042F0"/>
    <w:rsid w:val="00D044A0"/>
    <w:rsid w:val="00D05901"/>
    <w:rsid w:val="00D06EB1"/>
    <w:rsid w:val="00D10657"/>
    <w:rsid w:val="00D107B2"/>
    <w:rsid w:val="00D1095A"/>
    <w:rsid w:val="00D10AAF"/>
    <w:rsid w:val="00D11F3C"/>
    <w:rsid w:val="00D12117"/>
    <w:rsid w:val="00D142DF"/>
    <w:rsid w:val="00D14823"/>
    <w:rsid w:val="00D14B03"/>
    <w:rsid w:val="00D1762B"/>
    <w:rsid w:val="00D17F02"/>
    <w:rsid w:val="00D20B83"/>
    <w:rsid w:val="00D25145"/>
    <w:rsid w:val="00D25434"/>
    <w:rsid w:val="00D26262"/>
    <w:rsid w:val="00D264A1"/>
    <w:rsid w:val="00D26EBF"/>
    <w:rsid w:val="00D277D6"/>
    <w:rsid w:val="00D323A4"/>
    <w:rsid w:val="00D32548"/>
    <w:rsid w:val="00D334BF"/>
    <w:rsid w:val="00D34981"/>
    <w:rsid w:val="00D356C2"/>
    <w:rsid w:val="00D35E15"/>
    <w:rsid w:val="00D3602B"/>
    <w:rsid w:val="00D363AD"/>
    <w:rsid w:val="00D3644E"/>
    <w:rsid w:val="00D36B3B"/>
    <w:rsid w:val="00D371FF"/>
    <w:rsid w:val="00D37C62"/>
    <w:rsid w:val="00D411A6"/>
    <w:rsid w:val="00D414C1"/>
    <w:rsid w:val="00D41877"/>
    <w:rsid w:val="00D427F4"/>
    <w:rsid w:val="00D432DE"/>
    <w:rsid w:val="00D43931"/>
    <w:rsid w:val="00D4474C"/>
    <w:rsid w:val="00D44C82"/>
    <w:rsid w:val="00D44FD0"/>
    <w:rsid w:val="00D46607"/>
    <w:rsid w:val="00D46D8A"/>
    <w:rsid w:val="00D475C8"/>
    <w:rsid w:val="00D507DE"/>
    <w:rsid w:val="00D5238D"/>
    <w:rsid w:val="00D54431"/>
    <w:rsid w:val="00D552AD"/>
    <w:rsid w:val="00D555F1"/>
    <w:rsid w:val="00D60B60"/>
    <w:rsid w:val="00D612C5"/>
    <w:rsid w:val="00D61BE1"/>
    <w:rsid w:val="00D61EA1"/>
    <w:rsid w:val="00D61F2A"/>
    <w:rsid w:val="00D62FB2"/>
    <w:rsid w:val="00D6326E"/>
    <w:rsid w:val="00D63EF4"/>
    <w:rsid w:val="00D64C4B"/>
    <w:rsid w:val="00D64E9E"/>
    <w:rsid w:val="00D65E75"/>
    <w:rsid w:val="00D65E97"/>
    <w:rsid w:val="00D66821"/>
    <w:rsid w:val="00D66837"/>
    <w:rsid w:val="00D66E7F"/>
    <w:rsid w:val="00D67C9A"/>
    <w:rsid w:val="00D717AC"/>
    <w:rsid w:val="00D71AC1"/>
    <w:rsid w:val="00D72072"/>
    <w:rsid w:val="00D73DA5"/>
    <w:rsid w:val="00D74151"/>
    <w:rsid w:val="00D74ED6"/>
    <w:rsid w:val="00D7567C"/>
    <w:rsid w:val="00D758BC"/>
    <w:rsid w:val="00D7605F"/>
    <w:rsid w:val="00D77AFD"/>
    <w:rsid w:val="00D8044E"/>
    <w:rsid w:val="00D80556"/>
    <w:rsid w:val="00D81B7A"/>
    <w:rsid w:val="00D81E99"/>
    <w:rsid w:val="00D81F71"/>
    <w:rsid w:val="00D825F1"/>
    <w:rsid w:val="00D82AB9"/>
    <w:rsid w:val="00D83733"/>
    <w:rsid w:val="00D8394D"/>
    <w:rsid w:val="00D83CC1"/>
    <w:rsid w:val="00D83F52"/>
    <w:rsid w:val="00D845D8"/>
    <w:rsid w:val="00D848C1"/>
    <w:rsid w:val="00D84D72"/>
    <w:rsid w:val="00D857A0"/>
    <w:rsid w:val="00D85C81"/>
    <w:rsid w:val="00D861F9"/>
    <w:rsid w:val="00D8624A"/>
    <w:rsid w:val="00D863A5"/>
    <w:rsid w:val="00D874EE"/>
    <w:rsid w:val="00D91AD5"/>
    <w:rsid w:val="00D9325C"/>
    <w:rsid w:val="00D936C2"/>
    <w:rsid w:val="00D94226"/>
    <w:rsid w:val="00D946D9"/>
    <w:rsid w:val="00D95101"/>
    <w:rsid w:val="00D95B56"/>
    <w:rsid w:val="00D960BC"/>
    <w:rsid w:val="00D96DA7"/>
    <w:rsid w:val="00D972C6"/>
    <w:rsid w:val="00D974BC"/>
    <w:rsid w:val="00D97D08"/>
    <w:rsid w:val="00DA0983"/>
    <w:rsid w:val="00DA160F"/>
    <w:rsid w:val="00DA226D"/>
    <w:rsid w:val="00DA2674"/>
    <w:rsid w:val="00DA2C15"/>
    <w:rsid w:val="00DA3916"/>
    <w:rsid w:val="00DA3B95"/>
    <w:rsid w:val="00DA478C"/>
    <w:rsid w:val="00DA6967"/>
    <w:rsid w:val="00DA7602"/>
    <w:rsid w:val="00DB00F7"/>
    <w:rsid w:val="00DB0848"/>
    <w:rsid w:val="00DB11EA"/>
    <w:rsid w:val="00DB287C"/>
    <w:rsid w:val="00DB294B"/>
    <w:rsid w:val="00DB3889"/>
    <w:rsid w:val="00DB3FC1"/>
    <w:rsid w:val="00DB4158"/>
    <w:rsid w:val="00DB5102"/>
    <w:rsid w:val="00DB58AC"/>
    <w:rsid w:val="00DB5C3E"/>
    <w:rsid w:val="00DB6FFB"/>
    <w:rsid w:val="00DC28FF"/>
    <w:rsid w:val="00DC2CF5"/>
    <w:rsid w:val="00DC2D9C"/>
    <w:rsid w:val="00DC3378"/>
    <w:rsid w:val="00DC3FFA"/>
    <w:rsid w:val="00DC4366"/>
    <w:rsid w:val="00DC4482"/>
    <w:rsid w:val="00DC479C"/>
    <w:rsid w:val="00DC4E1F"/>
    <w:rsid w:val="00DC50A0"/>
    <w:rsid w:val="00DC7E76"/>
    <w:rsid w:val="00DC7FB0"/>
    <w:rsid w:val="00DD0CC8"/>
    <w:rsid w:val="00DD1018"/>
    <w:rsid w:val="00DD1F8A"/>
    <w:rsid w:val="00DD2961"/>
    <w:rsid w:val="00DD2E7B"/>
    <w:rsid w:val="00DD3335"/>
    <w:rsid w:val="00DD3858"/>
    <w:rsid w:val="00DD3F54"/>
    <w:rsid w:val="00DD471E"/>
    <w:rsid w:val="00DD4A5E"/>
    <w:rsid w:val="00DD5241"/>
    <w:rsid w:val="00DD5D84"/>
    <w:rsid w:val="00DE14F5"/>
    <w:rsid w:val="00DE1B3F"/>
    <w:rsid w:val="00DE30BA"/>
    <w:rsid w:val="00DE32CE"/>
    <w:rsid w:val="00DE36CF"/>
    <w:rsid w:val="00DE571D"/>
    <w:rsid w:val="00DF14C9"/>
    <w:rsid w:val="00DF33D5"/>
    <w:rsid w:val="00DF3565"/>
    <w:rsid w:val="00DF3EA2"/>
    <w:rsid w:val="00DF522C"/>
    <w:rsid w:val="00DF6E69"/>
    <w:rsid w:val="00DF718E"/>
    <w:rsid w:val="00DF7965"/>
    <w:rsid w:val="00DF7C98"/>
    <w:rsid w:val="00E03E69"/>
    <w:rsid w:val="00E04560"/>
    <w:rsid w:val="00E055FF"/>
    <w:rsid w:val="00E100DD"/>
    <w:rsid w:val="00E106F9"/>
    <w:rsid w:val="00E10AD7"/>
    <w:rsid w:val="00E11262"/>
    <w:rsid w:val="00E12A1B"/>
    <w:rsid w:val="00E13233"/>
    <w:rsid w:val="00E1456B"/>
    <w:rsid w:val="00E14A44"/>
    <w:rsid w:val="00E14BAF"/>
    <w:rsid w:val="00E16C40"/>
    <w:rsid w:val="00E16DCE"/>
    <w:rsid w:val="00E172BF"/>
    <w:rsid w:val="00E20084"/>
    <w:rsid w:val="00E206F0"/>
    <w:rsid w:val="00E223AB"/>
    <w:rsid w:val="00E225AA"/>
    <w:rsid w:val="00E235D1"/>
    <w:rsid w:val="00E24475"/>
    <w:rsid w:val="00E24B9E"/>
    <w:rsid w:val="00E25090"/>
    <w:rsid w:val="00E26D44"/>
    <w:rsid w:val="00E27348"/>
    <w:rsid w:val="00E27514"/>
    <w:rsid w:val="00E308DE"/>
    <w:rsid w:val="00E30A32"/>
    <w:rsid w:val="00E30CD0"/>
    <w:rsid w:val="00E31244"/>
    <w:rsid w:val="00E31C7A"/>
    <w:rsid w:val="00E37AFD"/>
    <w:rsid w:val="00E405C2"/>
    <w:rsid w:val="00E412EB"/>
    <w:rsid w:val="00E41860"/>
    <w:rsid w:val="00E419F8"/>
    <w:rsid w:val="00E41BBD"/>
    <w:rsid w:val="00E423C0"/>
    <w:rsid w:val="00E42837"/>
    <w:rsid w:val="00E4360C"/>
    <w:rsid w:val="00E43E03"/>
    <w:rsid w:val="00E4616C"/>
    <w:rsid w:val="00E4645A"/>
    <w:rsid w:val="00E4660F"/>
    <w:rsid w:val="00E47125"/>
    <w:rsid w:val="00E47374"/>
    <w:rsid w:val="00E47407"/>
    <w:rsid w:val="00E47A48"/>
    <w:rsid w:val="00E5199F"/>
    <w:rsid w:val="00E51EB8"/>
    <w:rsid w:val="00E52A0D"/>
    <w:rsid w:val="00E53331"/>
    <w:rsid w:val="00E53C59"/>
    <w:rsid w:val="00E544F3"/>
    <w:rsid w:val="00E54F64"/>
    <w:rsid w:val="00E55546"/>
    <w:rsid w:val="00E556B7"/>
    <w:rsid w:val="00E569D6"/>
    <w:rsid w:val="00E56B44"/>
    <w:rsid w:val="00E56F3C"/>
    <w:rsid w:val="00E6001F"/>
    <w:rsid w:val="00E60E5B"/>
    <w:rsid w:val="00E60EA0"/>
    <w:rsid w:val="00E624BA"/>
    <w:rsid w:val="00E6435A"/>
    <w:rsid w:val="00E643E2"/>
    <w:rsid w:val="00E7048F"/>
    <w:rsid w:val="00E7393E"/>
    <w:rsid w:val="00E75111"/>
    <w:rsid w:val="00E765B8"/>
    <w:rsid w:val="00E8209B"/>
    <w:rsid w:val="00E82653"/>
    <w:rsid w:val="00E833E2"/>
    <w:rsid w:val="00E85835"/>
    <w:rsid w:val="00E85AF2"/>
    <w:rsid w:val="00E867A3"/>
    <w:rsid w:val="00E867B3"/>
    <w:rsid w:val="00E86CA6"/>
    <w:rsid w:val="00E907BA"/>
    <w:rsid w:val="00E916D3"/>
    <w:rsid w:val="00E91949"/>
    <w:rsid w:val="00E91BD1"/>
    <w:rsid w:val="00E91F79"/>
    <w:rsid w:val="00E9226A"/>
    <w:rsid w:val="00E9292E"/>
    <w:rsid w:val="00E93814"/>
    <w:rsid w:val="00E9483A"/>
    <w:rsid w:val="00E94C10"/>
    <w:rsid w:val="00E953B4"/>
    <w:rsid w:val="00E966E7"/>
    <w:rsid w:val="00E9732A"/>
    <w:rsid w:val="00E97782"/>
    <w:rsid w:val="00E97968"/>
    <w:rsid w:val="00EA233B"/>
    <w:rsid w:val="00EA2418"/>
    <w:rsid w:val="00EA2643"/>
    <w:rsid w:val="00EA341A"/>
    <w:rsid w:val="00EA51D3"/>
    <w:rsid w:val="00EA638D"/>
    <w:rsid w:val="00EA653A"/>
    <w:rsid w:val="00EA7436"/>
    <w:rsid w:val="00EA7461"/>
    <w:rsid w:val="00EB00B4"/>
    <w:rsid w:val="00EB08DE"/>
    <w:rsid w:val="00EB0BB1"/>
    <w:rsid w:val="00EB17B8"/>
    <w:rsid w:val="00EB207B"/>
    <w:rsid w:val="00EB2647"/>
    <w:rsid w:val="00EB2E55"/>
    <w:rsid w:val="00EB2E79"/>
    <w:rsid w:val="00EB3F8A"/>
    <w:rsid w:val="00EB6859"/>
    <w:rsid w:val="00EB77B6"/>
    <w:rsid w:val="00EC0871"/>
    <w:rsid w:val="00EC0D8E"/>
    <w:rsid w:val="00EC26DA"/>
    <w:rsid w:val="00EC413B"/>
    <w:rsid w:val="00EC4178"/>
    <w:rsid w:val="00EC4458"/>
    <w:rsid w:val="00EC4BFC"/>
    <w:rsid w:val="00EC5C94"/>
    <w:rsid w:val="00EC6087"/>
    <w:rsid w:val="00EC72AA"/>
    <w:rsid w:val="00EC75C8"/>
    <w:rsid w:val="00ED0498"/>
    <w:rsid w:val="00ED0938"/>
    <w:rsid w:val="00ED0A6C"/>
    <w:rsid w:val="00ED13E0"/>
    <w:rsid w:val="00ED31FA"/>
    <w:rsid w:val="00ED3929"/>
    <w:rsid w:val="00ED3A36"/>
    <w:rsid w:val="00ED3BFB"/>
    <w:rsid w:val="00ED3CC1"/>
    <w:rsid w:val="00ED4807"/>
    <w:rsid w:val="00ED50BE"/>
    <w:rsid w:val="00ED70E6"/>
    <w:rsid w:val="00ED7620"/>
    <w:rsid w:val="00ED7DDA"/>
    <w:rsid w:val="00EE1833"/>
    <w:rsid w:val="00EE2C2F"/>
    <w:rsid w:val="00EE54B8"/>
    <w:rsid w:val="00EE6C62"/>
    <w:rsid w:val="00EE6C75"/>
    <w:rsid w:val="00EF0B8C"/>
    <w:rsid w:val="00EF1038"/>
    <w:rsid w:val="00EF1A84"/>
    <w:rsid w:val="00EF43B2"/>
    <w:rsid w:val="00EF44EB"/>
    <w:rsid w:val="00EF4F8D"/>
    <w:rsid w:val="00EF6D1C"/>
    <w:rsid w:val="00EF75B8"/>
    <w:rsid w:val="00EF788C"/>
    <w:rsid w:val="00EF7C3A"/>
    <w:rsid w:val="00F00A60"/>
    <w:rsid w:val="00F014F4"/>
    <w:rsid w:val="00F0267E"/>
    <w:rsid w:val="00F02816"/>
    <w:rsid w:val="00F033FE"/>
    <w:rsid w:val="00F0427A"/>
    <w:rsid w:val="00F045A1"/>
    <w:rsid w:val="00F053AA"/>
    <w:rsid w:val="00F0648D"/>
    <w:rsid w:val="00F06895"/>
    <w:rsid w:val="00F07747"/>
    <w:rsid w:val="00F102E0"/>
    <w:rsid w:val="00F1134E"/>
    <w:rsid w:val="00F122AC"/>
    <w:rsid w:val="00F1282C"/>
    <w:rsid w:val="00F12ED7"/>
    <w:rsid w:val="00F13B5B"/>
    <w:rsid w:val="00F13E0B"/>
    <w:rsid w:val="00F14B0D"/>
    <w:rsid w:val="00F155DE"/>
    <w:rsid w:val="00F17D71"/>
    <w:rsid w:val="00F200FF"/>
    <w:rsid w:val="00F20E25"/>
    <w:rsid w:val="00F21379"/>
    <w:rsid w:val="00F213E3"/>
    <w:rsid w:val="00F21BC8"/>
    <w:rsid w:val="00F21CC2"/>
    <w:rsid w:val="00F22D28"/>
    <w:rsid w:val="00F22F88"/>
    <w:rsid w:val="00F237BE"/>
    <w:rsid w:val="00F24568"/>
    <w:rsid w:val="00F24EB3"/>
    <w:rsid w:val="00F313EA"/>
    <w:rsid w:val="00F315C5"/>
    <w:rsid w:val="00F31FF8"/>
    <w:rsid w:val="00F34E87"/>
    <w:rsid w:val="00F3548F"/>
    <w:rsid w:val="00F35CD7"/>
    <w:rsid w:val="00F36E04"/>
    <w:rsid w:val="00F404ED"/>
    <w:rsid w:val="00F41BC0"/>
    <w:rsid w:val="00F422CF"/>
    <w:rsid w:val="00F43EDA"/>
    <w:rsid w:val="00F45334"/>
    <w:rsid w:val="00F46035"/>
    <w:rsid w:val="00F472D1"/>
    <w:rsid w:val="00F505F8"/>
    <w:rsid w:val="00F50AEE"/>
    <w:rsid w:val="00F54E28"/>
    <w:rsid w:val="00F5500F"/>
    <w:rsid w:val="00F55A9A"/>
    <w:rsid w:val="00F578D4"/>
    <w:rsid w:val="00F60AF5"/>
    <w:rsid w:val="00F6323C"/>
    <w:rsid w:val="00F63C42"/>
    <w:rsid w:val="00F63C93"/>
    <w:rsid w:val="00F63D8B"/>
    <w:rsid w:val="00F64D94"/>
    <w:rsid w:val="00F666EB"/>
    <w:rsid w:val="00F66B66"/>
    <w:rsid w:val="00F66D94"/>
    <w:rsid w:val="00F6759D"/>
    <w:rsid w:val="00F70016"/>
    <w:rsid w:val="00F72086"/>
    <w:rsid w:val="00F72471"/>
    <w:rsid w:val="00F73063"/>
    <w:rsid w:val="00F74850"/>
    <w:rsid w:val="00F74E27"/>
    <w:rsid w:val="00F75C90"/>
    <w:rsid w:val="00F762BA"/>
    <w:rsid w:val="00F773B1"/>
    <w:rsid w:val="00F80D44"/>
    <w:rsid w:val="00F817C9"/>
    <w:rsid w:val="00F82DF6"/>
    <w:rsid w:val="00F83044"/>
    <w:rsid w:val="00F83B2C"/>
    <w:rsid w:val="00F845C5"/>
    <w:rsid w:val="00F857F4"/>
    <w:rsid w:val="00F85F55"/>
    <w:rsid w:val="00F860B8"/>
    <w:rsid w:val="00F86C4A"/>
    <w:rsid w:val="00F86E28"/>
    <w:rsid w:val="00F90CE9"/>
    <w:rsid w:val="00F90F84"/>
    <w:rsid w:val="00F9204B"/>
    <w:rsid w:val="00F925DD"/>
    <w:rsid w:val="00F934BC"/>
    <w:rsid w:val="00F93910"/>
    <w:rsid w:val="00F93C33"/>
    <w:rsid w:val="00F95A1C"/>
    <w:rsid w:val="00F9681C"/>
    <w:rsid w:val="00F96BFC"/>
    <w:rsid w:val="00F96D3F"/>
    <w:rsid w:val="00F97431"/>
    <w:rsid w:val="00F97C9B"/>
    <w:rsid w:val="00F97CC9"/>
    <w:rsid w:val="00FA0E38"/>
    <w:rsid w:val="00FA0EDB"/>
    <w:rsid w:val="00FA0FAE"/>
    <w:rsid w:val="00FA1228"/>
    <w:rsid w:val="00FA191E"/>
    <w:rsid w:val="00FA1995"/>
    <w:rsid w:val="00FA1C58"/>
    <w:rsid w:val="00FA26B5"/>
    <w:rsid w:val="00FA2FCE"/>
    <w:rsid w:val="00FA4BDA"/>
    <w:rsid w:val="00FA4F1D"/>
    <w:rsid w:val="00FA60FA"/>
    <w:rsid w:val="00FA65B8"/>
    <w:rsid w:val="00FA6974"/>
    <w:rsid w:val="00FB0003"/>
    <w:rsid w:val="00FB3D89"/>
    <w:rsid w:val="00FB3E84"/>
    <w:rsid w:val="00FB4785"/>
    <w:rsid w:val="00FB4EDD"/>
    <w:rsid w:val="00FB7204"/>
    <w:rsid w:val="00FB7E6A"/>
    <w:rsid w:val="00FBD969"/>
    <w:rsid w:val="00FC17C2"/>
    <w:rsid w:val="00FC1EBD"/>
    <w:rsid w:val="00FC26DF"/>
    <w:rsid w:val="00FC2F8A"/>
    <w:rsid w:val="00FC3092"/>
    <w:rsid w:val="00FC317B"/>
    <w:rsid w:val="00FC3626"/>
    <w:rsid w:val="00FC3C76"/>
    <w:rsid w:val="00FC4B0B"/>
    <w:rsid w:val="00FC4F69"/>
    <w:rsid w:val="00FC4F93"/>
    <w:rsid w:val="00FC554C"/>
    <w:rsid w:val="00FC5775"/>
    <w:rsid w:val="00FC5C99"/>
    <w:rsid w:val="00FC5E05"/>
    <w:rsid w:val="00FC6212"/>
    <w:rsid w:val="00FD1B63"/>
    <w:rsid w:val="00FD1B78"/>
    <w:rsid w:val="00FD2C01"/>
    <w:rsid w:val="00FD3C8B"/>
    <w:rsid w:val="00FD4FCB"/>
    <w:rsid w:val="00FD512E"/>
    <w:rsid w:val="00FD5395"/>
    <w:rsid w:val="00FD58AD"/>
    <w:rsid w:val="00FD5BBA"/>
    <w:rsid w:val="00FD6A0E"/>
    <w:rsid w:val="00FD6BDE"/>
    <w:rsid w:val="00FD7CD4"/>
    <w:rsid w:val="00FE0500"/>
    <w:rsid w:val="00FE070B"/>
    <w:rsid w:val="00FE0AC7"/>
    <w:rsid w:val="00FE155A"/>
    <w:rsid w:val="00FE19D0"/>
    <w:rsid w:val="00FE248B"/>
    <w:rsid w:val="00FE2CB3"/>
    <w:rsid w:val="00FE2DE1"/>
    <w:rsid w:val="00FE5AA9"/>
    <w:rsid w:val="00FE6641"/>
    <w:rsid w:val="00FE6D44"/>
    <w:rsid w:val="00FE70EE"/>
    <w:rsid w:val="00FE710B"/>
    <w:rsid w:val="00FF1A1A"/>
    <w:rsid w:val="00FF202A"/>
    <w:rsid w:val="00FF3665"/>
    <w:rsid w:val="00FF36CB"/>
    <w:rsid w:val="00FF544B"/>
    <w:rsid w:val="00FF613D"/>
    <w:rsid w:val="00FF6777"/>
    <w:rsid w:val="013083B9"/>
    <w:rsid w:val="018AEC79"/>
    <w:rsid w:val="01CFDA6A"/>
    <w:rsid w:val="01DD1739"/>
    <w:rsid w:val="0262A56C"/>
    <w:rsid w:val="029FE97E"/>
    <w:rsid w:val="03672934"/>
    <w:rsid w:val="037A1D9B"/>
    <w:rsid w:val="03A653A0"/>
    <w:rsid w:val="0434029B"/>
    <w:rsid w:val="0447CA0D"/>
    <w:rsid w:val="04573392"/>
    <w:rsid w:val="04D9466A"/>
    <w:rsid w:val="04F1466E"/>
    <w:rsid w:val="04F53A61"/>
    <w:rsid w:val="0516482A"/>
    <w:rsid w:val="0558A1F5"/>
    <w:rsid w:val="0565D25C"/>
    <w:rsid w:val="057C826F"/>
    <w:rsid w:val="05AABECD"/>
    <w:rsid w:val="05E52607"/>
    <w:rsid w:val="063B6A60"/>
    <w:rsid w:val="06691106"/>
    <w:rsid w:val="06698214"/>
    <w:rsid w:val="066DC970"/>
    <w:rsid w:val="06F4CA55"/>
    <w:rsid w:val="081CC0FE"/>
    <w:rsid w:val="0829E783"/>
    <w:rsid w:val="08A66577"/>
    <w:rsid w:val="08AA52AF"/>
    <w:rsid w:val="0901DF53"/>
    <w:rsid w:val="09127331"/>
    <w:rsid w:val="09C2998C"/>
    <w:rsid w:val="0A0EEB0A"/>
    <w:rsid w:val="0A348989"/>
    <w:rsid w:val="0A57BF3E"/>
    <w:rsid w:val="0AA09D2A"/>
    <w:rsid w:val="0ACADEE0"/>
    <w:rsid w:val="0AF54E01"/>
    <w:rsid w:val="0B0024C1"/>
    <w:rsid w:val="0BC4CDAC"/>
    <w:rsid w:val="0C0A1B38"/>
    <w:rsid w:val="0C1BB1EC"/>
    <w:rsid w:val="0C1D6AE8"/>
    <w:rsid w:val="0C490805"/>
    <w:rsid w:val="0C87D67E"/>
    <w:rsid w:val="0C95796D"/>
    <w:rsid w:val="0CDD9D42"/>
    <w:rsid w:val="0D4994AB"/>
    <w:rsid w:val="0D539FC9"/>
    <w:rsid w:val="0DFD5766"/>
    <w:rsid w:val="0E094B75"/>
    <w:rsid w:val="0E3412FE"/>
    <w:rsid w:val="0E49631B"/>
    <w:rsid w:val="0EA2CDE6"/>
    <w:rsid w:val="0F07120F"/>
    <w:rsid w:val="0F7B7F2A"/>
    <w:rsid w:val="0FA75347"/>
    <w:rsid w:val="0FFED444"/>
    <w:rsid w:val="1038700B"/>
    <w:rsid w:val="1090460E"/>
    <w:rsid w:val="10DFFD63"/>
    <w:rsid w:val="112EABCF"/>
    <w:rsid w:val="114515C9"/>
    <w:rsid w:val="11CA9AD3"/>
    <w:rsid w:val="12396CB3"/>
    <w:rsid w:val="1267BEFA"/>
    <w:rsid w:val="12C25750"/>
    <w:rsid w:val="12D009AB"/>
    <w:rsid w:val="133E17E3"/>
    <w:rsid w:val="139AA283"/>
    <w:rsid w:val="13CEF14F"/>
    <w:rsid w:val="13ED38CA"/>
    <w:rsid w:val="1414923A"/>
    <w:rsid w:val="142C59E3"/>
    <w:rsid w:val="148AF1C9"/>
    <w:rsid w:val="14CC5441"/>
    <w:rsid w:val="14DC6B75"/>
    <w:rsid w:val="14E36912"/>
    <w:rsid w:val="1524710D"/>
    <w:rsid w:val="153C5EC1"/>
    <w:rsid w:val="156B7698"/>
    <w:rsid w:val="15E9A74E"/>
    <w:rsid w:val="16572367"/>
    <w:rsid w:val="165A72D8"/>
    <w:rsid w:val="167D2A92"/>
    <w:rsid w:val="1698780F"/>
    <w:rsid w:val="1718DD08"/>
    <w:rsid w:val="172355B7"/>
    <w:rsid w:val="1764C5CE"/>
    <w:rsid w:val="17666F62"/>
    <w:rsid w:val="178C3278"/>
    <w:rsid w:val="17CD87CB"/>
    <w:rsid w:val="1826C3D5"/>
    <w:rsid w:val="18B476B9"/>
    <w:rsid w:val="19E0EAE5"/>
    <w:rsid w:val="19F7E97B"/>
    <w:rsid w:val="19FF2A2E"/>
    <w:rsid w:val="1A0BE9A1"/>
    <w:rsid w:val="1A35554E"/>
    <w:rsid w:val="1A6D6B1B"/>
    <w:rsid w:val="1AAC745E"/>
    <w:rsid w:val="1B41A3FD"/>
    <w:rsid w:val="1B5D3F22"/>
    <w:rsid w:val="1B74E9DD"/>
    <w:rsid w:val="1C20A853"/>
    <w:rsid w:val="1CE02E7E"/>
    <w:rsid w:val="1CF2E062"/>
    <w:rsid w:val="1D52235B"/>
    <w:rsid w:val="1D5D84AA"/>
    <w:rsid w:val="1D8E0967"/>
    <w:rsid w:val="1DE49803"/>
    <w:rsid w:val="1DE7A30F"/>
    <w:rsid w:val="1DF19947"/>
    <w:rsid w:val="1E04D971"/>
    <w:rsid w:val="1E127965"/>
    <w:rsid w:val="1EBE90EC"/>
    <w:rsid w:val="1F2BA0B3"/>
    <w:rsid w:val="1FB31673"/>
    <w:rsid w:val="20006F9C"/>
    <w:rsid w:val="20020550"/>
    <w:rsid w:val="2043A87F"/>
    <w:rsid w:val="20D5F8CD"/>
    <w:rsid w:val="210CF273"/>
    <w:rsid w:val="21B1FE0F"/>
    <w:rsid w:val="21C0C369"/>
    <w:rsid w:val="21D09105"/>
    <w:rsid w:val="21ED39FA"/>
    <w:rsid w:val="21FEC3CD"/>
    <w:rsid w:val="2221A8C1"/>
    <w:rsid w:val="22609DE9"/>
    <w:rsid w:val="2284FDB6"/>
    <w:rsid w:val="22D74C09"/>
    <w:rsid w:val="231A58F3"/>
    <w:rsid w:val="237AB9BE"/>
    <w:rsid w:val="23B835C0"/>
    <w:rsid w:val="23C17BD9"/>
    <w:rsid w:val="23E22319"/>
    <w:rsid w:val="23ECA025"/>
    <w:rsid w:val="248A5FC8"/>
    <w:rsid w:val="24CE33DD"/>
    <w:rsid w:val="24FA6318"/>
    <w:rsid w:val="253555E5"/>
    <w:rsid w:val="256B8A32"/>
    <w:rsid w:val="258A2E14"/>
    <w:rsid w:val="25B8204E"/>
    <w:rsid w:val="25C77C7E"/>
    <w:rsid w:val="25D6D0E3"/>
    <w:rsid w:val="26049178"/>
    <w:rsid w:val="261C46F6"/>
    <w:rsid w:val="265EED70"/>
    <w:rsid w:val="26A7C0AA"/>
    <w:rsid w:val="27456BB9"/>
    <w:rsid w:val="276C6BB0"/>
    <w:rsid w:val="2833D429"/>
    <w:rsid w:val="28A2BF5B"/>
    <w:rsid w:val="290A30C6"/>
    <w:rsid w:val="29570F42"/>
    <w:rsid w:val="29A3D758"/>
    <w:rsid w:val="29E67255"/>
    <w:rsid w:val="2A529FB4"/>
    <w:rsid w:val="2A6FDC19"/>
    <w:rsid w:val="2A75EA9A"/>
    <w:rsid w:val="2B34405A"/>
    <w:rsid w:val="2B5B4713"/>
    <w:rsid w:val="2B72AB74"/>
    <w:rsid w:val="2BEA5598"/>
    <w:rsid w:val="2C1F404C"/>
    <w:rsid w:val="2C2D720D"/>
    <w:rsid w:val="2C78C1AA"/>
    <w:rsid w:val="2C7F77B9"/>
    <w:rsid w:val="2D3F5B0B"/>
    <w:rsid w:val="2D489A35"/>
    <w:rsid w:val="2D5D02A8"/>
    <w:rsid w:val="2DD4E93F"/>
    <w:rsid w:val="2DFA4CAE"/>
    <w:rsid w:val="2E2CB2FE"/>
    <w:rsid w:val="2E9FF3B9"/>
    <w:rsid w:val="2EB9BB27"/>
    <w:rsid w:val="2F9B9FE0"/>
    <w:rsid w:val="2FC2C4D7"/>
    <w:rsid w:val="2FD468B2"/>
    <w:rsid w:val="308F365B"/>
    <w:rsid w:val="308F97AD"/>
    <w:rsid w:val="314D54E0"/>
    <w:rsid w:val="317E7DB5"/>
    <w:rsid w:val="3181C644"/>
    <w:rsid w:val="3184F085"/>
    <w:rsid w:val="31AB6824"/>
    <w:rsid w:val="3224DE42"/>
    <w:rsid w:val="328910EB"/>
    <w:rsid w:val="329C1880"/>
    <w:rsid w:val="32C69119"/>
    <w:rsid w:val="32FE79E5"/>
    <w:rsid w:val="3308C59D"/>
    <w:rsid w:val="332DCEF9"/>
    <w:rsid w:val="332F42AC"/>
    <w:rsid w:val="3333FAF8"/>
    <w:rsid w:val="33845523"/>
    <w:rsid w:val="34285DD3"/>
    <w:rsid w:val="343CEED7"/>
    <w:rsid w:val="34A12E07"/>
    <w:rsid w:val="353B10CD"/>
    <w:rsid w:val="35E419E7"/>
    <w:rsid w:val="3613C0E8"/>
    <w:rsid w:val="363C6ED4"/>
    <w:rsid w:val="3650E0D3"/>
    <w:rsid w:val="365AE511"/>
    <w:rsid w:val="36A65299"/>
    <w:rsid w:val="3720D217"/>
    <w:rsid w:val="377B07C0"/>
    <w:rsid w:val="37C02B27"/>
    <w:rsid w:val="37CE0A90"/>
    <w:rsid w:val="381B4936"/>
    <w:rsid w:val="38374F29"/>
    <w:rsid w:val="3858F19A"/>
    <w:rsid w:val="38761467"/>
    <w:rsid w:val="38C48A46"/>
    <w:rsid w:val="39CD1740"/>
    <w:rsid w:val="3A62019C"/>
    <w:rsid w:val="3B3CC59D"/>
    <w:rsid w:val="3C08F8BA"/>
    <w:rsid w:val="3C25FECC"/>
    <w:rsid w:val="3C44A94B"/>
    <w:rsid w:val="3CE200A3"/>
    <w:rsid w:val="3D0162B3"/>
    <w:rsid w:val="3D27EFB7"/>
    <w:rsid w:val="3D5B34CC"/>
    <w:rsid w:val="3D72609B"/>
    <w:rsid w:val="3D88116B"/>
    <w:rsid w:val="3D95A756"/>
    <w:rsid w:val="3DDDF4F8"/>
    <w:rsid w:val="3DE8D54A"/>
    <w:rsid w:val="3DF3F329"/>
    <w:rsid w:val="3E8FB880"/>
    <w:rsid w:val="3EA9F4D4"/>
    <w:rsid w:val="3EE5268E"/>
    <w:rsid w:val="3F4A1E77"/>
    <w:rsid w:val="3F6717F4"/>
    <w:rsid w:val="3F70122B"/>
    <w:rsid w:val="3FF9A3F2"/>
    <w:rsid w:val="40043A90"/>
    <w:rsid w:val="400C4797"/>
    <w:rsid w:val="40480C76"/>
    <w:rsid w:val="407E7DA9"/>
    <w:rsid w:val="40E76F97"/>
    <w:rsid w:val="41D55C9F"/>
    <w:rsid w:val="41DB2A5C"/>
    <w:rsid w:val="421763AC"/>
    <w:rsid w:val="421966AF"/>
    <w:rsid w:val="42906804"/>
    <w:rsid w:val="43062465"/>
    <w:rsid w:val="43066927"/>
    <w:rsid w:val="435D3B0F"/>
    <w:rsid w:val="43AD067E"/>
    <w:rsid w:val="44241DB6"/>
    <w:rsid w:val="447A4E9A"/>
    <w:rsid w:val="4487ED33"/>
    <w:rsid w:val="449E3E11"/>
    <w:rsid w:val="44B12DBC"/>
    <w:rsid w:val="44EA1A22"/>
    <w:rsid w:val="4508829C"/>
    <w:rsid w:val="4513D9FE"/>
    <w:rsid w:val="4558D96A"/>
    <w:rsid w:val="457B7C12"/>
    <w:rsid w:val="45998751"/>
    <w:rsid w:val="45C0BC36"/>
    <w:rsid w:val="4605A325"/>
    <w:rsid w:val="462F73E2"/>
    <w:rsid w:val="46669AED"/>
    <w:rsid w:val="46CCEA5D"/>
    <w:rsid w:val="46E5B3BE"/>
    <w:rsid w:val="477179FD"/>
    <w:rsid w:val="47769141"/>
    <w:rsid w:val="47B8BB66"/>
    <w:rsid w:val="48F09367"/>
    <w:rsid w:val="492FFF63"/>
    <w:rsid w:val="49F00030"/>
    <w:rsid w:val="4A3E3DE0"/>
    <w:rsid w:val="4A4CDC28"/>
    <w:rsid w:val="4A5F7D8A"/>
    <w:rsid w:val="4ACA5874"/>
    <w:rsid w:val="4AD2B6B5"/>
    <w:rsid w:val="4B19E573"/>
    <w:rsid w:val="4B1D2839"/>
    <w:rsid w:val="4B639476"/>
    <w:rsid w:val="4B937F9C"/>
    <w:rsid w:val="4B99D5C0"/>
    <w:rsid w:val="4BAB8864"/>
    <w:rsid w:val="4C20A7DE"/>
    <w:rsid w:val="4C3F6962"/>
    <w:rsid w:val="4CB14A21"/>
    <w:rsid w:val="4D176360"/>
    <w:rsid w:val="4D2A4B3B"/>
    <w:rsid w:val="4D3AB4A8"/>
    <w:rsid w:val="4D75C2D0"/>
    <w:rsid w:val="4D97E529"/>
    <w:rsid w:val="4DCF8BFD"/>
    <w:rsid w:val="4E3A070A"/>
    <w:rsid w:val="4F3CB9AE"/>
    <w:rsid w:val="4F8A99A7"/>
    <w:rsid w:val="4FAFBB88"/>
    <w:rsid w:val="4FED2CF5"/>
    <w:rsid w:val="5042D3E4"/>
    <w:rsid w:val="50AE0DEE"/>
    <w:rsid w:val="50E2A70D"/>
    <w:rsid w:val="518FDDED"/>
    <w:rsid w:val="51C81C51"/>
    <w:rsid w:val="51CE6F4A"/>
    <w:rsid w:val="51FE2329"/>
    <w:rsid w:val="520B2A19"/>
    <w:rsid w:val="520F337B"/>
    <w:rsid w:val="521F20DE"/>
    <w:rsid w:val="521FBB0E"/>
    <w:rsid w:val="524B17AB"/>
    <w:rsid w:val="52604DF0"/>
    <w:rsid w:val="52A02C16"/>
    <w:rsid w:val="52C61F12"/>
    <w:rsid w:val="5337E937"/>
    <w:rsid w:val="534CDA5E"/>
    <w:rsid w:val="53C867A3"/>
    <w:rsid w:val="53E1EBC8"/>
    <w:rsid w:val="53F59F83"/>
    <w:rsid w:val="542C45E1"/>
    <w:rsid w:val="547716A3"/>
    <w:rsid w:val="54C27A23"/>
    <w:rsid w:val="54EB6536"/>
    <w:rsid w:val="55A85EB0"/>
    <w:rsid w:val="5613FAA0"/>
    <w:rsid w:val="5628E854"/>
    <w:rsid w:val="5707964B"/>
    <w:rsid w:val="57357650"/>
    <w:rsid w:val="5768D41D"/>
    <w:rsid w:val="5806E490"/>
    <w:rsid w:val="588A39DF"/>
    <w:rsid w:val="58D85379"/>
    <w:rsid w:val="58FFDB7F"/>
    <w:rsid w:val="591BF698"/>
    <w:rsid w:val="59338B34"/>
    <w:rsid w:val="594EA373"/>
    <w:rsid w:val="595659DE"/>
    <w:rsid w:val="5992A8C0"/>
    <w:rsid w:val="59AF7093"/>
    <w:rsid w:val="59B48EF3"/>
    <w:rsid w:val="59BABD98"/>
    <w:rsid w:val="59BD1FCA"/>
    <w:rsid w:val="59FD95B1"/>
    <w:rsid w:val="5A39BDB2"/>
    <w:rsid w:val="5A454648"/>
    <w:rsid w:val="5A4DC5E8"/>
    <w:rsid w:val="5AE65982"/>
    <w:rsid w:val="5B0CAD0B"/>
    <w:rsid w:val="5BFDEB3E"/>
    <w:rsid w:val="5C59BA89"/>
    <w:rsid w:val="5CA41FA4"/>
    <w:rsid w:val="5CAB03D0"/>
    <w:rsid w:val="5CDC27EC"/>
    <w:rsid w:val="5CDD7723"/>
    <w:rsid w:val="5D04BB34"/>
    <w:rsid w:val="5D7F4D86"/>
    <w:rsid w:val="5D8EA9E0"/>
    <w:rsid w:val="5DFCEC1A"/>
    <w:rsid w:val="5E794675"/>
    <w:rsid w:val="5EB13FBD"/>
    <w:rsid w:val="5ED2F9CD"/>
    <w:rsid w:val="5F1B36EB"/>
    <w:rsid w:val="5F55FEA3"/>
    <w:rsid w:val="5F6F0E4C"/>
    <w:rsid w:val="5FD798EC"/>
    <w:rsid w:val="602FE572"/>
    <w:rsid w:val="60C572BD"/>
    <w:rsid w:val="60ED0C69"/>
    <w:rsid w:val="6103D425"/>
    <w:rsid w:val="6118E720"/>
    <w:rsid w:val="61332DF0"/>
    <w:rsid w:val="61B30497"/>
    <w:rsid w:val="61D06C8F"/>
    <w:rsid w:val="629F372E"/>
    <w:rsid w:val="62B8C678"/>
    <w:rsid w:val="62DA3730"/>
    <w:rsid w:val="62E1FA3D"/>
    <w:rsid w:val="6326B129"/>
    <w:rsid w:val="6362D09A"/>
    <w:rsid w:val="63B2D712"/>
    <w:rsid w:val="641C6810"/>
    <w:rsid w:val="647842AE"/>
    <w:rsid w:val="64B1D38E"/>
    <w:rsid w:val="64C92E7F"/>
    <w:rsid w:val="65459A34"/>
    <w:rsid w:val="655C175A"/>
    <w:rsid w:val="65A92DCE"/>
    <w:rsid w:val="65CF046B"/>
    <w:rsid w:val="65D29F3F"/>
    <w:rsid w:val="65F2B4CC"/>
    <w:rsid w:val="661285C9"/>
    <w:rsid w:val="661D4458"/>
    <w:rsid w:val="665B7335"/>
    <w:rsid w:val="6680E62B"/>
    <w:rsid w:val="66ECEC0D"/>
    <w:rsid w:val="6773D410"/>
    <w:rsid w:val="67EFDF5C"/>
    <w:rsid w:val="67FD4027"/>
    <w:rsid w:val="680275D5"/>
    <w:rsid w:val="688C1CC5"/>
    <w:rsid w:val="68EFFD7D"/>
    <w:rsid w:val="691EFC9F"/>
    <w:rsid w:val="692CEF94"/>
    <w:rsid w:val="69692A49"/>
    <w:rsid w:val="698603B7"/>
    <w:rsid w:val="698AF246"/>
    <w:rsid w:val="69972A3B"/>
    <w:rsid w:val="69F2014E"/>
    <w:rsid w:val="6A25E1DD"/>
    <w:rsid w:val="6A415CE2"/>
    <w:rsid w:val="6A57FCCB"/>
    <w:rsid w:val="6A702C4A"/>
    <w:rsid w:val="6A97DC06"/>
    <w:rsid w:val="6AEEC980"/>
    <w:rsid w:val="6AFD1B11"/>
    <w:rsid w:val="6B14179C"/>
    <w:rsid w:val="6B33C434"/>
    <w:rsid w:val="6B40F2D0"/>
    <w:rsid w:val="6B72F977"/>
    <w:rsid w:val="6B7CE7AF"/>
    <w:rsid w:val="6BD98530"/>
    <w:rsid w:val="6BE2619D"/>
    <w:rsid w:val="6C117B22"/>
    <w:rsid w:val="6C4B280C"/>
    <w:rsid w:val="6C611D86"/>
    <w:rsid w:val="6C62ABA8"/>
    <w:rsid w:val="6CD87D3B"/>
    <w:rsid w:val="6CE50100"/>
    <w:rsid w:val="6CE94781"/>
    <w:rsid w:val="6CEABEAA"/>
    <w:rsid w:val="6D178666"/>
    <w:rsid w:val="6D33813F"/>
    <w:rsid w:val="6D6B1B21"/>
    <w:rsid w:val="6DA0D4AC"/>
    <w:rsid w:val="6DAA2855"/>
    <w:rsid w:val="6DE6580C"/>
    <w:rsid w:val="6F29F0C8"/>
    <w:rsid w:val="6F377C28"/>
    <w:rsid w:val="6F618E91"/>
    <w:rsid w:val="6F669C9C"/>
    <w:rsid w:val="6FA8031A"/>
    <w:rsid w:val="70231369"/>
    <w:rsid w:val="7030EB95"/>
    <w:rsid w:val="7047A03B"/>
    <w:rsid w:val="713067C9"/>
    <w:rsid w:val="71336AEE"/>
    <w:rsid w:val="716C187D"/>
    <w:rsid w:val="72B252C5"/>
    <w:rsid w:val="72B3FC62"/>
    <w:rsid w:val="72C291CE"/>
    <w:rsid w:val="72F234E1"/>
    <w:rsid w:val="735C73D4"/>
    <w:rsid w:val="736BAF55"/>
    <w:rsid w:val="73A10EBC"/>
    <w:rsid w:val="74076D46"/>
    <w:rsid w:val="74340473"/>
    <w:rsid w:val="74A57B3F"/>
    <w:rsid w:val="74D16BB5"/>
    <w:rsid w:val="75032BA9"/>
    <w:rsid w:val="751971E4"/>
    <w:rsid w:val="75632117"/>
    <w:rsid w:val="756762F9"/>
    <w:rsid w:val="759C7194"/>
    <w:rsid w:val="75E27BBB"/>
    <w:rsid w:val="75F14CBB"/>
    <w:rsid w:val="75FDB9D7"/>
    <w:rsid w:val="76691C00"/>
    <w:rsid w:val="76779CCC"/>
    <w:rsid w:val="76C9651B"/>
    <w:rsid w:val="7728A426"/>
    <w:rsid w:val="7787779F"/>
    <w:rsid w:val="77FEA0F6"/>
    <w:rsid w:val="79271239"/>
    <w:rsid w:val="79AA3267"/>
    <w:rsid w:val="79B893CA"/>
    <w:rsid w:val="79DB6B28"/>
    <w:rsid w:val="79E9338D"/>
    <w:rsid w:val="79F654A4"/>
    <w:rsid w:val="7A74D110"/>
    <w:rsid w:val="7AA43508"/>
    <w:rsid w:val="7AD1B566"/>
    <w:rsid w:val="7B0CD281"/>
    <w:rsid w:val="7B6BF491"/>
    <w:rsid w:val="7B72596B"/>
    <w:rsid w:val="7B749AA8"/>
    <w:rsid w:val="7BB89A5F"/>
    <w:rsid w:val="7BC001DC"/>
    <w:rsid w:val="7C9B704B"/>
    <w:rsid w:val="7CC780DB"/>
    <w:rsid w:val="7CFC8B31"/>
    <w:rsid w:val="7D9723ED"/>
    <w:rsid w:val="7D998A42"/>
    <w:rsid w:val="7DC05ACE"/>
    <w:rsid w:val="7DD0C354"/>
    <w:rsid w:val="7E5061B3"/>
    <w:rsid w:val="7E52EC04"/>
    <w:rsid w:val="7E5CD5B5"/>
    <w:rsid w:val="7E78E6A5"/>
    <w:rsid w:val="7EA8F606"/>
    <w:rsid w:val="7EAD1845"/>
    <w:rsid w:val="7F07BF4D"/>
    <w:rsid w:val="7F17FD6C"/>
    <w:rsid w:val="7F55C1A9"/>
    <w:rsid w:val="7F86828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4F682948-ABF1-435F-8A95-EAB1016A9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3B9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character" w:customStyle="1" w:styleId="OdstavekseznamaZnak">
    <w:name w:val="Odstavek seznama Znak"/>
    <w:aliases w:val="Heading x1 Znak"/>
    <w:link w:val="Odstavekseznama"/>
    <w:uiPriority w:val="34"/>
    <w:rsid w:val="006E260D"/>
    <w:rPr>
      <w:rFonts w:ascii="Arial" w:hAnsi="Arial"/>
      <w:szCs w:val="22"/>
      <w:lang w:eastAsia="en-US"/>
    </w:rPr>
  </w:style>
  <w:style w:type="paragraph" w:customStyle="1" w:styleId="Default">
    <w:name w:val="Default"/>
    <w:rsid w:val="00C93BFC"/>
    <w:pPr>
      <w:autoSpaceDE w:val="0"/>
      <w:autoSpaceDN w:val="0"/>
      <w:adjustRightInd w:val="0"/>
    </w:pPr>
    <w:rPr>
      <w:rFonts w:ascii="Arial" w:eastAsia="Times New Roman" w:hAnsi="Arial" w:cs="Arial"/>
      <w:color w:val="000000"/>
      <w:sz w:val="24"/>
      <w:szCs w:val="24"/>
    </w:rPr>
  </w:style>
  <w:style w:type="paragraph" w:styleId="Navadensplet">
    <w:name w:val="Normal (Web)"/>
    <w:basedOn w:val="Navaden"/>
    <w:uiPriority w:val="99"/>
    <w:rsid w:val="003A713A"/>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Odstavekseznama1">
    <w:name w:val="Odstavek seznama1"/>
    <w:basedOn w:val="Navaden"/>
    <w:rsid w:val="009E4225"/>
    <w:pPr>
      <w:suppressAutoHyphens/>
      <w:spacing w:line="276" w:lineRule="auto"/>
      <w:ind w:left="720"/>
      <w:contextualSpacing/>
    </w:pPr>
    <w:rPr>
      <w:rFonts w:ascii="Times New Roman" w:eastAsia="Times New Roman" w:hAnsi="Times New Roman"/>
      <w:sz w:val="22"/>
      <w:szCs w:val="20"/>
      <w:lang w:eastAsia="sl-SI"/>
    </w:rPr>
  </w:style>
  <w:style w:type="character" w:styleId="SledenaHiperpovezava">
    <w:name w:val="FollowedHyperlink"/>
    <w:basedOn w:val="Privzetapisavaodstavka"/>
    <w:uiPriority w:val="99"/>
    <w:semiHidden/>
    <w:unhideWhenUsed/>
    <w:rsid w:val="00F6323C"/>
    <w:rPr>
      <w:color w:val="954F72" w:themeColor="followedHyperlink"/>
      <w:u w:val="single"/>
    </w:rPr>
  </w:style>
  <w:style w:type="paragraph" w:customStyle="1" w:styleId="tevilnatoka">
    <w:name w:val="tevilnatoka"/>
    <w:basedOn w:val="Navaden"/>
    <w:rsid w:val="002459B7"/>
    <w:pPr>
      <w:spacing w:before="100" w:beforeAutospacing="1" w:after="100" w:afterAutospacing="1" w:line="240" w:lineRule="auto"/>
      <w:jc w:val="left"/>
    </w:pPr>
    <w:rPr>
      <w:rFonts w:ascii="Calibri" w:hAnsi="Calibri" w:cs="Calibri"/>
      <w:sz w:val="22"/>
      <w:lang w:eastAsia="sl-SI"/>
    </w:rPr>
  </w:style>
  <w:style w:type="paragraph" w:styleId="Intenzivencitat">
    <w:name w:val="Intense Quote"/>
    <w:aliases w:val="Obrazec_Nova RD_MP"/>
    <w:basedOn w:val="Navaden"/>
    <w:next w:val="Navaden"/>
    <w:link w:val="IntenzivencitatZnak"/>
    <w:autoRedefine/>
    <w:uiPriority w:val="99"/>
    <w:qFormat/>
    <w:rsid w:val="002067F6"/>
    <w:pPr>
      <w:pBdr>
        <w:top w:val="single" w:sz="4" w:space="10" w:color="541C72"/>
        <w:bottom w:val="single" w:sz="4" w:space="10" w:color="541C72"/>
      </w:pBdr>
      <w:spacing w:line="276" w:lineRule="auto"/>
      <w:jc w:val="center"/>
    </w:pPr>
    <w:rPr>
      <w:rFonts w:cs="Arial"/>
      <w:b/>
      <w:bCs/>
      <w:i/>
      <w:iCs/>
      <w:spacing w:val="20"/>
      <w:sz w:val="22"/>
      <w:lang w:eastAsia="zh-CN"/>
    </w:rPr>
  </w:style>
  <w:style w:type="character" w:customStyle="1" w:styleId="IntenzivencitatZnak">
    <w:name w:val="Intenziven citat Znak"/>
    <w:aliases w:val="Obrazec_Nova RD_MP Znak"/>
    <w:basedOn w:val="Privzetapisavaodstavka"/>
    <w:link w:val="Intenzivencitat"/>
    <w:uiPriority w:val="99"/>
    <w:rsid w:val="002067F6"/>
    <w:rPr>
      <w:rFonts w:ascii="Arial" w:hAnsi="Arial" w:cs="Arial"/>
      <w:b/>
      <w:bCs/>
      <w:i/>
      <w:iCs/>
      <w:spacing w:val="20"/>
      <w:sz w:val="22"/>
      <w:szCs w:val="22"/>
      <w:lang w:eastAsia="zh-CN"/>
    </w:rPr>
  </w:style>
  <w:style w:type="character" w:customStyle="1" w:styleId="PripombabesediloZnak2">
    <w:name w:val="Pripomba – besedilo Znak2"/>
    <w:rsid w:val="002D6F1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3253121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24671527">
      <w:bodyDiv w:val="1"/>
      <w:marLeft w:val="0"/>
      <w:marRight w:val="0"/>
      <w:marTop w:val="0"/>
      <w:marBottom w:val="0"/>
      <w:divBdr>
        <w:top w:val="none" w:sz="0" w:space="0" w:color="auto"/>
        <w:left w:val="none" w:sz="0" w:space="0" w:color="auto"/>
        <w:bottom w:val="none" w:sz="0" w:space="0" w:color="auto"/>
        <w:right w:val="none" w:sz="0" w:space="0" w:color="auto"/>
      </w:divBdr>
    </w:div>
    <w:div w:id="1115253458">
      <w:bodyDiv w:val="1"/>
      <w:marLeft w:val="0"/>
      <w:marRight w:val="0"/>
      <w:marTop w:val="0"/>
      <w:marBottom w:val="0"/>
      <w:divBdr>
        <w:top w:val="none" w:sz="0" w:space="0" w:color="auto"/>
        <w:left w:val="none" w:sz="0" w:space="0" w:color="auto"/>
        <w:bottom w:val="none" w:sz="0" w:space="0" w:color="auto"/>
        <w:right w:val="none" w:sz="0" w:space="0" w:color="auto"/>
      </w:divBdr>
    </w:div>
    <w:div w:id="120448699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5"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hyperlink" Target="http://www.ikglr.gov.si/si/delovna_podrocja/izvajanje_del_v_gozdovih" TargetMode="External"/><Relationship Id="rId20" Type="http://schemas.openxmlformats.org/officeDocument/2006/relationships/hyperlink" Target="https://ejn.gov.si/espd/"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jpeg"/><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image" Target="media/image4.jpe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uradni-list.si/1/objava.jsp?sop=2022-01-0014"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image" Target="media/image3.png"/><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18B638D3DE388448AE594A9AF4D1524" ma:contentTypeVersion="16" ma:contentTypeDescription="Ustvari nov dokument." ma:contentTypeScope="" ma:versionID="465c412afc9cfa141a329eff80c47c28">
  <xsd:schema xmlns:xsd="http://www.w3.org/2001/XMLSchema" xmlns:xs="http://www.w3.org/2001/XMLSchema" xmlns:p="http://schemas.microsoft.com/office/2006/metadata/properties" xmlns:ns2="0cc01e1b-c1ec-46ad-8470-cc4efd71cc4e" xmlns:ns3="1ab30142-4f2b-4185-a058-a7bea32e6cdd" targetNamespace="http://schemas.microsoft.com/office/2006/metadata/properties" ma:root="true" ma:fieldsID="68af860537d971af8c7f836370635442" ns2:_="" ns3:_="">
    <xsd:import namespace="0cc01e1b-c1ec-46ad-8470-cc4efd71cc4e"/>
    <xsd:import namespace="1ab30142-4f2b-4185-a058-a7bea32e6c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c01e1b-c1ec-46ad-8470-cc4efd71cc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b30142-4f2b-4185-a058-a7bea32e6cd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2" nillable="true" ma:displayName="Taxonomy Catch All Column" ma:hidden="true" ma:list="{bb04592c-1a50-4359-be8f-f5dbdbaab038}" ma:internalName="TaxCatchAll" ma:showField="CatchAllData" ma:web="1ab30142-4f2b-4185-a058-a7bea32e6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ab30142-4f2b-4185-a058-a7bea32e6cdd" xsi:nil="true"/>
    <lcf76f155ced4ddcb4097134ff3c332f xmlns="0cc01e1b-c1ec-46ad-8470-cc4efd71cc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customXml/itemProps2.xml><?xml version="1.0" encoding="utf-8"?>
<ds:datastoreItem xmlns:ds="http://schemas.openxmlformats.org/officeDocument/2006/customXml" ds:itemID="{4938292F-AA9A-46D7-8B56-74BC5A75F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c01e1b-c1ec-46ad-8470-cc4efd71cc4e"/>
    <ds:schemaRef ds:uri="1ab30142-4f2b-4185-a058-a7bea32e6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12ED82-4120-4D7E-A0B0-876FDA5928C0}">
  <ds:schemaRefs>
    <ds:schemaRef ds:uri="http://schemas.microsoft.com/office/2006/documentManagement/types"/>
    <ds:schemaRef ds:uri="http://schemas.openxmlformats.org/package/2006/metadata/core-properties"/>
    <ds:schemaRef ds:uri="http://purl.org/dc/elements/1.1/"/>
    <ds:schemaRef ds:uri="http://www.w3.org/XML/1998/namespace"/>
    <ds:schemaRef ds:uri="http://purl.org/dc/dcmitype/"/>
    <ds:schemaRef ds:uri="http://purl.org/dc/terms/"/>
    <ds:schemaRef ds:uri="http://schemas.microsoft.com/office/infopath/2007/PartnerControls"/>
    <ds:schemaRef ds:uri="1ab30142-4f2b-4185-a058-a7bea32e6cdd"/>
    <ds:schemaRef ds:uri="0cc01e1b-c1ec-46ad-8470-cc4efd71cc4e"/>
    <ds:schemaRef ds:uri="http://schemas.microsoft.com/office/2006/metadata/properties"/>
  </ds:schemaRefs>
</ds:datastoreItem>
</file>

<file path=customXml/itemProps4.xml><?xml version="1.0" encoding="utf-8"?>
<ds:datastoreItem xmlns:ds="http://schemas.openxmlformats.org/officeDocument/2006/customXml" ds:itemID="{3E3204B4-971A-4EA8-8EAA-316366767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33</TotalTime>
  <Pages>53</Pages>
  <Words>19815</Words>
  <Characters>112951</Characters>
  <Application>Microsoft Office Word</Application>
  <DocSecurity>0</DocSecurity>
  <Lines>941</Lines>
  <Paragraphs>265</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132501</CharactersWithSpaces>
  <SharedDoc>false</SharedDoc>
  <HLinks>
    <vt:vector size="414" baseType="variant">
      <vt:variant>
        <vt:i4>4653073</vt:i4>
      </vt:variant>
      <vt:variant>
        <vt:i4>381</vt:i4>
      </vt:variant>
      <vt:variant>
        <vt:i4>0</vt:i4>
      </vt:variant>
      <vt:variant>
        <vt:i4>5</vt:i4>
      </vt:variant>
      <vt:variant>
        <vt:lpwstr>https://ejn.gov.si/espd/</vt:lpwstr>
      </vt:variant>
      <vt:variant>
        <vt:lpwstr/>
      </vt:variant>
      <vt:variant>
        <vt:i4>7602218</vt:i4>
      </vt:variant>
      <vt:variant>
        <vt:i4>378</vt:i4>
      </vt:variant>
      <vt:variant>
        <vt:i4>0</vt:i4>
      </vt:variant>
      <vt:variant>
        <vt:i4>5</vt:i4>
      </vt:variant>
      <vt:variant>
        <vt:lpwstr>http://www.uradni-list.si/1/objava.jsp?sop=2022-01-0014</vt:lpwstr>
      </vt:variant>
      <vt:variant>
        <vt:lpwstr/>
      </vt:variant>
      <vt:variant>
        <vt:i4>7405615</vt:i4>
      </vt:variant>
      <vt:variant>
        <vt:i4>375</vt:i4>
      </vt:variant>
      <vt:variant>
        <vt:i4>0</vt:i4>
      </vt:variant>
      <vt:variant>
        <vt:i4>5</vt:i4>
      </vt:variant>
      <vt:variant>
        <vt:lpwstr>http://www.uradni-list.si/1/objava.jsp?sop=2020-01-2765</vt:lpwstr>
      </vt:variant>
      <vt:variant>
        <vt:lpwstr/>
      </vt:variant>
      <vt:variant>
        <vt:i4>7340073</vt:i4>
      </vt:variant>
      <vt:variant>
        <vt:i4>372</vt:i4>
      </vt:variant>
      <vt:variant>
        <vt:i4>0</vt:i4>
      </vt:variant>
      <vt:variant>
        <vt:i4>5</vt:i4>
      </vt:variant>
      <vt:variant>
        <vt:lpwstr>http://www.uradni-list.si/1/objava.jsp?sop=2011-01-3056</vt:lpwstr>
      </vt:variant>
      <vt:variant>
        <vt:lpwstr/>
      </vt:variant>
      <vt:variant>
        <vt:i4>7143474</vt:i4>
      </vt:variant>
      <vt:variant>
        <vt:i4>369</vt:i4>
      </vt:variant>
      <vt:variant>
        <vt:i4>0</vt:i4>
      </vt:variant>
      <vt:variant>
        <vt:i4>5</vt:i4>
      </vt:variant>
      <vt:variant>
        <vt:lpwstr>http://www.ikglr.gov.si/si/delovna_podrocja/izvajanje_del_v_gozdovih</vt:lpwstr>
      </vt:variant>
      <vt:variant>
        <vt:lpwstr/>
      </vt:variant>
      <vt:variant>
        <vt:i4>8192041</vt:i4>
      </vt:variant>
      <vt:variant>
        <vt:i4>366</vt:i4>
      </vt:variant>
      <vt:variant>
        <vt:i4>0</vt:i4>
      </vt:variant>
      <vt:variant>
        <vt:i4>5</vt:i4>
      </vt:variant>
      <vt:variant>
        <vt:lpwstr>https://ejn.gov.si/</vt:lpwstr>
      </vt:variant>
      <vt:variant>
        <vt:lpwstr/>
      </vt:variant>
      <vt:variant>
        <vt:i4>8192041</vt:i4>
      </vt:variant>
      <vt:variant>
        <vt:i4>363</vt:i4>
      </vt:variant>
      <vt:variant>
        <vt:i4>0</vt:i4>
      </vt:variant>
      <vt:variant>
        <vt:i4>5</vt:i4>
      </vt:variant>
      <vt:variant>
        <vt:lpwstr>https://ejn.gov.si/</vt:lpwstr>
      </vt:variant>
      <vt:variant>
        <vt:lpwstr/>
      </vt:variant>
      <vt:variant>
        <vt:i4>8192041</vt:i4>
      </vt:variant>
      <vt:variant>
        <vt:i4>360</vt:i4>
      </vt:variant>
      <vt:variant>
        <vt:i4>0</vt:i4>
      </vt:variant>
      <vt:variant>
        <vt:i4>5</vt:i4>
      </vt:variant>
      <vt:variant>
        <vt:lpwstr>https://ejn.gov.si/</vt:lpwstr>
      </vt:variant>
      <vt:variant>
        <vt:lpwstr/>
      </vt:variant>
      <vt:variant>
        <vt:i4>8192041</vt:i4>
      </vt:variant>
      <vt:variant>
        <vt:i4>357</vt:i4>
      </vt:variant>
      <vt:variant>
        <vt:i4>0</vt:i4>
      </vt:variant>
      <vt:variant>
        <vt:i4>5</vt:i4>
      </vt:variant>
      <vt:variant>
        <vt:lpwstr>https://ejn.gov.si/</vt:lpwstr>
      </vt:variant>
      <vt:variant>
        <vt:lpwstr/>
      </vt:variant>
      <vt:variant>
        <vt:i4>1966138</vt:i4>
      </vt:variant>
      <vt:variant>
        <vt:i4>350</vt:i4>
      </vt:variant>
      <vt:variant>
        <vt:i4>0</vt:i4>
      </vt:variant>
      <vt:variant>
        <vt:i4>5</vt:i4>
      </vt:variant>
      <vt:variant>
        <vt:lpwstr/>
      </vt:variant>
      <vt:variant>
        <vt:lpwstr>_Toc204945851</vt:lpwstr>
      </vt:variant>
      <vt:variant>
        <vt:i4>1966138</vt:i4>
      </vt:variant>
      <vt:variant>
        <vt:i4>344</vt:i4>
      </vt:variant>
      <vt:variant>
        <vt:i4>0</vt:i4>
      </vt:variant>
      <vt:variant>
        <vt:i4>5</vt:i4>
      </vt:variant>
      <vt:variant>
        <vt:lpwstr/>
      </vt:variant>
      <vt:variant>
        <vt:lpwstr>_Toc204945850</vt:lpwstr>
      </vt:variant>
      <vt:variant>
        <vt:i4>2031674</vt:i4>
      </vt:variant>
      <vt:variant>
        <vt:i4>338</vt:i4>
      </vt:variant>
      <vt:variant>
        <vt:i4>0</vt:i4>
      </vt:variant>
      <vt:variant>
        <vt:i4>5</vt:i4>
      </vt:variant>
      <vt:variant>
        <vt:lpwstr/>
      </vt:variant>
      <vt:variant>
        <vt:lpwstr>_Toc204945849</vt:lpwstr>
      </vt:variant>
      <vt:variant>
        <vt:i4>2031674</vt:i4>
      </vt:variant>
      <vt:variant>
        <vt:i4>332</vt:i4>
      </vt:variant>
      <vt:variant>
        <vt:i4>0</vt:i4>
      </vt:variant>
      <vt:variant>
        <vt:i4>5</vt:i4>
      </vt:variant>
      <vt:variant>
        <vt:lpwstr/>
      </vt:variant>
      <vt:variant>
        <vt:lpwstr>_Toc204945848</vt:lpwstr>
      </vt:variant>
      <vt:variant>
        <vt:i4>2031674</vt:i4>
      </vt:variant>
      <vt:variant>
        <vt:i4>326</vt:i4>
      </vt:variant>
      <vt:variant>
        <vt:i4>0</vt:i4>
      </vt:variant>
      <vt:variant>
        <vt:i4>5</vt:i4>
      </vt:variant>
      <vt:variant>
        <vt:lpwstr/>
      </vt:variant>
      <vt:variant>
        <vt:lpwstr>_Toc204945847</vt:lpwstr>
      </vt:variant>
      <vt:variant>
        <vt:i4>2031674</vt:i4>
      </vt:variant>
      <vt:variant>
        <vt:i4>320</vt:i4>
      </vt:variant>
      <vt:variant>
        <vt:i4>0</vt:i4>
      </vt:variant>
      <vt:variant>
        <vt:i4>5</vt:i4>
      </vt:variant>
      <vt:variant>
        <vt:lpwstr/>
      </vt:variant>
      <vt:variant>
        <vt:lpwstr>_Toc204945846</vt:lpwstr>
      </vt:variant>
      <vt:variant>
        <vt:i4>2031674</vt:i4>
      </vt:variant>
      <vt:variant>
        <vt:i4>314</vt:i4>
      </vt:variant>
      <vt:variant>
        <vt:i4>0</vt:i4>
      </vt:variant>
      <vt:variant>
        <vt:i4>5</vt:i4>
      </vt:variant>
      <vt:variant>
        <vt:lpwstr/>
      </vt:variant>
      <vt:variant>
        <vt:lpwstr>_Toc204945845</vt:lpwstr>
      </vt:variant>
      <vt:variant>
        <vt:i4>2031674</vt:i4>
      </vt:variant>
      <vt:variant>
        <vt:i4>308</vt:i4>
      </vt:variant>
      <vt:variant>
        <vt:i4>0</vt:i4>
      </vt:variant>
      <vt:variant>
        <vt:i4>5</vt:i4>
      </vt:variant>
      <vt:variant>
        <vt:lpwstr/>
      </vt:variant>
      <vt:variant>
        <vt:lpwstr>_Toc204945844</vt:lpwstr>
      </vt:variant>
      <vt:variant>
        <vt:i4>2031674</vt:i4>
      </vt:variant>
      <vt:variant>
        <vt:i4>302</vt:i4>
      </vt:variant>
      <vt:variant>
        <vt:i4>0</vt:i4>
      </vt:variant>
      <vt:variant>
        <vt:i4>5</vt:i4>
      </vt:variant>
      <vt:variant>
        <vt:lpwstr/>
      </vt:variant>
      <vt:variant>
        <vt:lpwstr>_Toc204945843</vt:lpwstr>
      </vt:variant>
      <vt:variant>
        <vt:i4>2031674</vt:i4>
      </vt:variant>
      <vt:variant>
        <vt:i4>296</vt:i4>
      </vt:variant>
      <vt:variant>
        <vt:i4>0</vt:i4>
      </vt:variant>
      <vt:variant>
        <vt:i4>5</vt:i4>
      </vt:variant>
      <vt:variant>
        <vt:lpwstr/>
      </vt:variant>
      <vt:variant>
        <vt:lpwstr>_Toc204945842</vt:lpwstr>
      </vt:variant>
      <vt:variant>
        <vt:i4>2031674</vt:i4>
      </vt:variant>
      <vt:variant>
        <vt:i4>290</vt:i4>
      </vt:variant>
      <vt:variant>
        <vt:i4>0</vt:i4>
      </vt:variant>
      <vt:variant>
        <vt:i4>5</vt:i4>
      </vt:variant>
      <vt:variant>
        <vt:lpwstr/>
      </vt:variant>
      <vt:variant>
        <vt:lpwstr>_Toc204945841</vt:lpwstr>
      </vt:variant>
      <vt:variant>
        <vt:i4>2031674</vt:i4>
      </vt:variant>
      <vt:variant>
        <vt:i4>284</vt:i4>
      </vt:variant>
      <vt:variant>
        <vt:i4>0</vt:i4>
      </vt:variant>
      <vt:variant>
        <vt:i4>5</vt:i4>
      </vt:variant>
      <vt:variant>
        <vt:lpwstr/>
      </vt:variant>
      <vt:variant>
        <vt:lpwstr>_Toc204945840</vt:lpwstr>
      </vt:variant>
      <vt:variant>
        <vt:i4>1572922</vt:i4>
      </vt:variant>
      <vt:variant>
        <vt:i4>278</vt:i4>
      </vt:variant>
      <vt:variant>
        <vt:i4>0</vt:i4>
      </vt:variant>
      <vt:variant>
        <vt:i4>5</vt:i4>
      </vt:variant>
      <vt:variant>
        <vt:lpwstr/>
      </vt:variant>
      <vt:variant>
        <vt:lpwstr>_Toc204945839</vt:lpwstr>
      </vt:variant>
      <vt:variant>
        <vt:i4>1572922</vt:i4>
      </vt:variant>
      <vt:variant>
        <vt:i4>272</vt:i4>
      </vt:variant>
      <vt:variant>
        <vt:i4>0</vt:i4>
      </vt:variant>
      <vt:variant>
        <vt:i4>5</vt:i4>
      </vt:variant>
      <vt:variant>
        <vt:lpwstr/>
      </vt:variant>
      <vt:variant>
        <vt:lpwstr>_Toc204945838</vt:lpwstr>
      </vt:variant>
      <vt:variant>
        <vt:i4>1572922</vt:i4>
      </vt:variant>
      <vt:variant>
        <vt:i4>266</vt:i4>
      </vt:variant>
      <vt:variant>
        <vt:i4>0</vt:i4>
      </vt:variant>
      <vt:variant>
        <vt:i4>5</vt:i4>
      </vt:variant>
      <vt:variant>
        <vt:lpwstr/>
      </vt:variant>
      <vt:variant>
        <vt:lpwstr>_Toc204945837</vt:lpwstr>
      </vt:variant>
      <vt:variant>
        <vt:i4>1572922</vt:i4>
      </vt:variant>
      <vt:variant>
        <vt:i4>260</vt:i4>
      </vt:variant>
      <vt:variant>
        <vt:i4>0</vt:i4>
      </vt:variant>
      <vt:variant>
        <vt:i4>5</vt:i4>
      </vt:variant>
      <vt:variant>
        <vt:lpwstr/>
      </vt:variant>
      <vt:variant>
        <vt:lpwstr>_Toc204945836</vt:lpwstr>
      </vt:variant>
      <vt:variant>
        <vt:i4>1572922</vt:i4>
      </vt:variant>
      <vt:variant>
        <vt:i4>254</vt:i4>
      </vt:variant>
      <vt:variant>
        <vt:i4>0</vt:i4>
      </vt:variant>
      <vt:variant>
        <vt:i4>5</vt:i4>
      </vt:variant>
      <vt:variant>
        <vt:lpwstr/>
      </vt:variant>
      <vt:variant>
        <vt:lpwstr>_Toc204945835</vt:lpwstr>
      </vt:variant>
      <vt:variant>
        <vt:i4>1572922</vt:i4>
      </vt:variant>
      <vt:variant>
        <vt:i4>248</vt:i4>
      </vt:variant>
      <vt:variant>
        <vt:i4>0</vt:i4>
      </vt:variant>
      <vt:variant>
        <vt:i4>5</vt:i4>
      </vt:variant>
      <vt:variant>
        <vt:lpwstr/>
      </vt:variant>
      <vt:variant>
        <vt:lpwstr>_Toc204945834</vt:lpwstr>
      </vt:variant>
      <vt:variant>
        <vt:i4>1572922</vt:i4>
      </vt:variant>
      <vt:variant>
        <vt:i4>242</vt:i4>
      </vt:variant>
      <vt:variant>
        <vt:i4>0</vt:i4>
      </vt:variant>
      <vt:variant>
        <vt:i4>5</vt:i4>
      </vt:variant>
      <vt:variant>
        <vt:lpwstr/>
      </vt:variant>
      <vt:variant>
        <vt:lpwstr>_Toc204945833</vt:lpwstr>
      </vt:variant>
      <vt:variant>
        <vt:i4>1572922</vt:i4>
      </vt:variant>
      <vt:variant>
        <vt:i4>236</vt:i4>
      </vt:variant>
      <vt:variant>
        <vt:i4>0</vt:i4>
      </vt:variant>
      <vt:variant>
        <vt:i4>5</vt:i4>
      </vt:variant>
      <vt:variant>
        <vt:lpwstr/>
      </vt:variant>
      <vt:variant>
        <vt:lpwstr>_Toc204945832</vt:lpwstr>
      </vt:variant>
      <vt:variant>
        <vt:i4>1572922</vt:i4>
      </vt:variant>
      <vt:variant>
        <vt:i4>230</vt:i4>
      </vt:variant>
      <vt:variant>
        <vt:i4>0</vt:i4>
      </vt:variant>
      <vt:variant>
        <vt:i4>5</vt:i4>
      </vt:variant>
      <vt:variant>
        <vt:lpwstr/>
      </vt:variant>
      <vt:variant>
        <vt:lpwstr>_Toc204945831</vt:lpwstr>
      </vt:variant>
      <vt:variant>
        <vt:i4>1572922</vt:i4>
      </vt:variant>
      <vt:variant>
        <vt:i4>224</vt:i4>
      </vt:variant>
      <vt:variant>
        <vt:i4>0</vt:i4>
      </vt:variant>
      <vt:variant>
        <vt:i4>5</vt:i4>
      </vt:variant>
      <vt:variant>
        <vt:lpwstr/>
      </vt:variant>
      <vt:variant>
        <vt:lpwstr>_Toc204945830</vt:lpwstr>
      </vt:variant>
      <vt:variant>
        <vt:i4>1638458</vt:i4>
      </vt:variant>
      <vt:variant>
        <vt:i4>218</vt:i4>
      </vt:variant>
      <vt:variant>
        <vt:i4>0</vt:i4>
      </vt:variant>
      <vt:variant>
        <vt:i4>5</vt:i4>
      </vt:variant>
      <vt:variant>
        <vt:lpwstr/>
      </vt:variant>
      <vt:variant>
        <vt:lpwstr>_Toc204945829</vt:lpwstr>
      </vt:variant>
      <vt:variant>
        <vt:i4>1638458</vt:i4>
      </vt:variant>
      <vt:variant>
        <vt:i4>212</vt:i4>
      </vt:variant>
      <vt:variant>
        <vt:i4>0</vt:i4>
      </vt:variant>
      <vt:variant>
        <vt:i4>5</vt:i4>
      </vt:variant>
      <vt:variant>
        <vt:lpwstr/>
      </vt:variant>
      <vt:variant>
        <vt:lpwstr>_Toc204945828</vt:lpwstr>
      </vt:variant>
      <vt:variant>
        <vt:i4>1638458</vt:i4>
      </vt:variant>
      <vt:variant>
        <vt:i4>206</vt:i4>
      </vt:variant>
      <vt:variant>
        <vt:i4>0</vt:i4>
      </vt:variant>
      <vt:variant>
        <vt:i4>5</vt:i4>
      </vt:variant>
      <vt:variant>
        <vt:lpwstr/>
      </vt:variant>
      <vt:variant>
        <vt:lpwstr>_Toc204945827</vt:lpwstr>
      </vt:variant>
      <vt:variant>
        <vt:i4>1638458</vt:i4>
      </vt:variant>
      <vt:variant>
        <vt:i4>200</vt:i4>
      </vt:variant>
      <vt:variant>
        <vt:i4>0</vt:i4>
      </vt:variant>
      <vt:variant>
        <vt:i4>5</vt:i4>
      </vt:variant>
      <vt:variant>
        <vt:lpwstr/>
      </vt:variant>
      <vt:variant>
        <vt:lpwstr>_Toc204945826</vt:lpwstr>
      </vt:variant>
      <vt:variant>
        <vt:i4>1638458</vt:i4>
      </vt:variant>
      <vt:variant>
        <vt:i4>194</vt:i4>
      </vt:variant>
      <vt:variant>
        <vt:i4>0</vt:i4>
      </vt:variant>
      <vt:variant>
        <vt:i4>5</vt:i4>
      </vt:variant>
      <vt:variant>
        <vt:lpwstr/>
      </vt:variant>
      <vt:variant>
        <vt:lpwstr>_Toc204945825</vt:lpwstr>
      </vt:variant>
      <vt:variant>
        <vt:i4>1638458</vt:i4>
      </vt:variant>
      <vt:variant>
        <vt:i4>188</vt:i4>
      </vt:variant>
      <vt:variant>
        <vt:i4>0</vt:i4>
      </vt:variant>
      <vt:variant>
        <vt:i4>5</vt:i4>
      </vt:variant>
      <vt:variant>
        <vt:lpwstr/>
      </vt:variant>
      <vt:variant>
        <vt:lpwstr>_Toc204945824</vt:lpwstr>
      </vt:variant>
      <vt:variant>
        <vt:i4>1638458</vt:i4>
      </vt:variant>
      <vt:variant>
        <vt:i4>182</vt:i4>
      </vt:variant>
      <vt:variant>
        <vt:i4>0</vt:i4>
      </vt:variant>
      <vt:variant>
        <vt:i4>5</vt:i4>
      </vt:variant>
      <vt:variant>
        <vt:lpwstr/>
      </vt:variant>
      <vt:variant>
        <vt:lpwstr>_Toc204945823</vt:lpwstr>
      </vt:variant>
      <vt:variant>
        <vt:i4>1638458</vt:i4>
      </vt:variant>
      <vt:variant>
        <vt:i4>176</vt:i4>
      </vt:variant>
      <vt:variant>
        <vt:i4>0</vt:i4>
      </vt:variant>
      <vt:variant>
        <vt:i4>5</vt:i4>
      </vt:variant>
      <vt:variant>
        <vt:lpwstr/>
      </vt:variant>
      <vt:variant>
        <vt:lpwstr>_Toc204945822</vt:lpwstr>
      </vt:variant>
      <vt:variant>
        <vt:i4>1638458</vt:i4>
      </vt:variant>
      <vt:variant>
        <vt:i4>170</vt:i4>
      </vt:variant>
      <vt:variant>
        <vt:i4>0</vt:i4>
      </vt:variant>
      <vt:variant>
        <vt:i4>5</vt:i4>
      </vt:variant>
      <vt:variant>
        <vt:lpwstr/>
      </vt:variant>
      <vt:variant>
        <vt:lpwstr>_Toc204945821</vt:lpwstr>
      </vt:variant>
      <vt:variant>
        <vt:i4>1638458</vt:i4>
      </vt:variant>
      <vt:variant>
        <vt:i4>164</vt:i4>
      </vt:variant>
      <vt:variant>
        <vt:i4>0</vt:i4>
      </vt:variant>
      <vt:variant>
        <vt:i4>5</vt:i4>
      </vt:variant>
      <vt:variant>
        <vt:lpwstr/>
      </vt:variant>
      <vt:variant>
        <vt:lpwstr>_Toc204945820</vt:lpwstr>
      </vt:variant>
      <vt:variant>
        <vt:i4>1703994</vt:i4>
      </vt:variant>
      <vt:variant>
        <vt:i4>158</vt:i4>
      </vt:variant>
      <vt:variant>
        <vt:i4>0</vt:i4>
      </vt:variant>
      <vt:variant>
        <vt:i4>5</vt:i4>
      </vt:variant>
      <vt:variant>
        <vt:lpwstr/>
      </vt:variant>
      <vt:variant>
        <vt:lpwstr>_Toc204945819</vt:lpwstr>
      </vt:variant>
      <vt:variant>
        <vt:i4>1703994</vt:i4>
      </vt:variant>
      <vt:variant>
        <vt:i4>152</vt:i4>
      </vt:variant>
      <vt:variant>
        <vt:i4>0</vt:i4>
      </vt:variant>
      <vt:variant>
        <vt:i4>5</vt:i4>
      </vt:variant>
      <vt:variant>
        <vt:lpwstr/>
      </vt:variant>
      <vt:variant>
        <vt:lpwstr>_Toc204945818</vt:lpwstr>
      </vt:variant>
      <vt:variant>
        <vt:i4>1703994</vt:i4>
      </vt:variant>
      <vt:variant>
        <vt:i4>146</vt:i4>
      </vt:variant>
      <vt:variant>
        <vt:i4>0</vt:i4>
      </vt:variant>
      <vt:variant>
        <vt:i4>5</vt:i4>
      </vt:variant>
      <vt:variant>
        <vt:lpwstr/>
      </vt:variant>
      <vt:variant>
        <vt:lpwstr>_Toc204945817</vt:lpwstr>
      </vt:variant>
      <vt:variant>
        <vt:i4>1703994</vt:i4>
      </vt:variant>
      <vt:variant>
        <vt:i4>140</vt:i4>
      </vt:variant>
      <vt:variant>
        <vt:i4>0</vt:i4>
      </vt:variant>
      <vt:variant>
        <vt:i4>5</vt:i4>
      </vt:variant>
      <vt:variant>
        <vt:lpwstr/>
      </vt:variant>
      <vt:variant>
        <vt:lpwstr>_Toc204945816</vt:lpwstr>
      </vt:variant>
      <vt:variant>
        <vt:i4>1703994</vt:i4>
      </vt:variant>
      <vt:variant>
        <vt:i4>134</vt:i4>
      </vt:variant>
      <vt:variant>
        <vt:i4>0</vt:i4>
      </vt:variant>
      <vt:variant>
        <vt:i4>5</vt:i4>
      </vt:variant>
      <vt:variant>
        <vt:lpwstr/>
      </vt:variant>
      <vt:variant>
        <vt:lpwstr>_Toc204945815</vt:lpwstr>
      </vt:variant>
      <vt:variant>
        <vt:i4>1703994</vt:i4>
      </vt:variant>
      <vt:variant>
        <vt:i4>128</vt:i4>
      </vt:variant>
      <vt:variant>
        <vt:i4>0</vt:i4>
      </vt:variant>
      <vt:variant>
        <vt:i4>5</vt:i4>
      </vt:variant>
      <vt:variant>
        <vt:lpwstr/>
      </vt:variant>
      <vt:variant>
        <vt:lpwstr>_Toc204945814</vt:lpwstr>
      </vt:variant>
      <vt:variant>
        <vt:i4>1703994</vt:i4>
      </vt:variant>
      <vt:variant>
        <vt:i4>122</vt:i4>
      </vt:variant>
      <vt:variant>
        <vt:i4>0</vt:i4>
      </vt:variant>
      <vt:variant>
        <vt:i4>5</vt:i4>
      </vt:variant>
      <vt:variant>
        <vt:lpwstr/>
      </vt:variant>
      <vt:variant>
        <vt:lpwstr>_Toc204945813</vt:lpwstr>
      </vt:variant>
      <vt:variant>
        <vt:i4>1703994</vt:i4>
      </vt:variant>
      <vt:variant>
        <vt:i4>116</vt:i4>
      </vt:variant>
      <vt:variant>
        <vt:i4>0</vt:i4>
      </vt:variant>
      <vt:variant>
        <vt:i4>5</vt:i4>
      </vt:variant>
      <vt:variant>
        <vt:lpwstr/>
      </vt:variant>
      <vt:variant>
        <vt:lpwstr>_Toc204945812</vt:lpwstr>
      </vt:variant>
      <vt:variant>
        <vt:i4>1703994</vt:i4>
      </vt:variant>
      <vt:variant>
        <vt:i4>110</vt:i4>
      </vt:variant>
      <vt:variant>
        <vt:i4>0</vt:i4>
      </vt:variant>
      <vt:variant>
        <vt:i4>5</vt:i4>
      </vt:variant>
      <vt:variant>
        <vt:lpwstr/>
      </vt:variant>
      <vt:variant>
        <vt:lpwstr>_Toc204945811</vt:lpwstr>
      </vt:variant>
      <vt:variant>
        <vt:i4>1703994</vt:i4>
      </vt:variant>
      <vt:variant>
        <vt:i4>104</vt:i4>
      </vt:variant>
      <vt:variant>
        <vt:i4>0</vt:i4>
      </vt:variant>
      <vt:variant>
        <vt:i4>5</vt:i4>
      </vt:variant>
      <vt:variant>
        <vt:lpwstr/>
      </vt:variant>
      <vt:variant>
        <vt:lpwstr>_Toc204945810</vt:lpwstr>
      </vt:variant>
      <vt:variant>
        <vt:i4>1769530</vt:i4>
      </vt:variant>
      <vt:variant>
        <vt:i4>98</vt:i4>
      </vt:variant>
      <vt:variant>
        <vt:i4>0</vt:i4>
      </vt:variant>
      <vt:variant>
        <vt:i4>5</vt:i4>
      </vt:variant>
      <vt:variant>
        <vt:lpwstr/>
      </vt:variant>
      <vt:variant>
        <vt:lpwstr>_Toc204945809</vt:lpwstr>
      </vt:variant>
      <vt:variant>
        <vt:i4>1769530</vt:i4>
      </vt:variant>
      <vt:variant>
        <vt:i4>92</vt:i4>
      </vt:variant>
      <vt:variant>
        <vt:i4>0</vt:i4>
      </vt:variant>
      <vt:variant>
        <vt:i4>5</vt:i4>
      </vt:variant>
      <vt:variant>
        <vt:lpwstr/>
      </vt:variant>
      <vt:variant>
        <vt:lpwstr>_Toc204945808</vt:lpwstr>
      </vt:variant>
      <vt:variant>
        <vt:i4>1769530</vt:i4>
      </vt:variant>
      <vt:variant>
        <vt:i4>86</vt:i4>
      </vt:variant>
      <vt:variant>
        <vt:i4>0</vt:i4>
      </vt:variant>
      <vt:variant>
        <vt:i4>5</vt:i4>
      </vt:variant>
      <vt:variant>
        <vt:lpwstr/>
      </vt:variant>
      <vt:variant>
        <vt:lpwstr>_Toc204945807</vt:lpwstr>
      </vt:variant>
      <vt:variant>
        <vt:i4>1769530</vt:i4>
      </vt:variant>
      <vt:variant>
        <vt:i4>80</vt:i4>
      </vt:variant>
      <vt:variant>
        <vt:i4>0</vt:i4>
      </vt:variant>
      <vt:variant>
        <vt:i4>5</vt:i4>
      </vt:variant>
      <vt:variant>
        <vt:lpwstr/>
      </vt:variant>
      <vt:variant>
        <vt:lpwstr>_Toc204945806</vt:lpwstr>
      </vt:variant>
      <vt:variant>
        <vt:i4>1769530</vt:i4>
      </vt:variant>
      <vt:variant>
        <vt:i4>74</vt:i4>
      </vt:variant>
      <vt:variant>
        <vt:i4>0</vt:i4>
      </vt:variant>
      <vt:variant>
        <vt:i4>5</vt:i4>
      </vt:variant>
      <vt:variant>
        <vt:lpwstr/>
      </vt:variant>
      <vt:variant>
        <vt:lpwstr>_Toc204945805</vt:lpwstr>
      </vt:variant>
      <vt:variant>
        <vt:i4>1769530</vt:i4>
      </vt:variant>
      <vt:variant>
        <vt:i4>68</vt:i4>
      </vt:variant>
      <vt:variant>
        <vt:i4>0</vt:i4>
      </vt:variant>
      <vt:variant>
        <vt:i4>5</vt:i4>
      </vt:variant>
      <vt:variant>
        <vt:lpwstr/>
      </vt:variant>
      <vt:variant>
        <vt:lpwstr>_Toc204945804</vt:lpwstr>
      </vt:variant>
      <vt:variant>
        <vt:i4>1769530</vt:i4>
      </vt:variant>
      <vt:variant>
        <vt:i4>62</vt:i4>
      </vt:variant>
      <vt:variant>
        <vt:i4>0</vt:i4>
      </vt:variant>
      <vt:variant>
        <vt:i4>5</vt:i4>
      </vt:variant>
      <vt:variant>
        <vt:lpwstr/>
      </vt:variant>
      <vt:variant>
        <vt:lpwstr>_Toc204945803</vt:lpwstr>
      </vt:variant>
      <vt:variant>
        <vt:i4>1769530</vt:i4>
      </vt:variant>
      <vt:variant>
        <vt:i4>56</vt:i4>
      </vt:variant>
      <vt:variant>
        <vt:i4>0</vt:i4>
      </vt:variant>
      <vt:variant>
        <vt:i4>5</vt:i4>
      </vt:variant>
      <vt:variant>
        <vt:lpwstr/>
      </vt:variant>
      <vt:variant>
        <vt:lpwstr>_Toc204945802</vt:lpwstr>
      </vt:variant>
      <vt:variant>
        <vt:i4>1769530</vt:i4>
      </vt:variant>
      <vt:variant>
        <vt:i4>50</vt:i4>
      </vt:variant>
      <vt:variant>
        <vt:i4>0</vt:i4>
      </vt:variant>
      <vt:variant>
        <vt:i4>5</vt:i4>
      </vt:variant>
      <vt:variant>
        <vt:lpwstr/>
      </vt:variant>
      <vt:variant>
        <vt:lpwstr>_Toc204945801</vt:lpwstr>
      </vt:variant>
      <vt:variant>
        <vt:i4>1769530</vt:i4>
      </vt:variant>
      <vt:variant>
        <vt:i4>44</vt:i4>
      </vt:variant>
      <vt:variant>
        <vt:i4>0</vt:i4>
      </vt:variant>
      <vt:variant>
        <vt:i4>5</vt:i4>
      </vt:variant>
      <vt:variant>
        <vt:lpwstr/>
      </vt:variant>
      <vt:variant>
        <vt:lpwstr>_Toc204945800</vt:lpwstr>
      </vt:variant>
      <vt:variant>
        <vt:i4>1179701</vt:i4>
      </vt:variant>
      <vt:variant>
        <vt:i4>38</vt:i4>
      </vt:variant>
      <vt:variant>
        <vt:i4>0</vt:i4>
      </vt:variant>
      <vt:variant>
        <vt:i4>5</vt:i4>
      </vt:variant>
      <vt:variant>
        <vt:lpwstr/>
      </vt:variant>
      <vt:variant>
        <vt:lpwstr>_Toc204945799</vt:lpwstr>
      </vt:variant>
      <vt:variant>
        <vt:i4>1179701</vt:i4>
      </vt:variant>
      <vt:variant>
        <vt:i4>32</vt:i4>
      </vt:variant>
      <vt:variant>
        <vt:i4>0</vt:i4>
      </vt:variant>
      <vt:variant>
        <vt:i4>5</vt:i4>
      </vt:variant>
      <vt:variant>
        <vt:lpwstr/>
      </vt:variant>
      <vt:variant>
        <vt:lpwstr>_Toc204945798</vt:lpwstr>
      </vt:variant>
      <vt:variant>
        <vt:i4>1179701</vt:i4>
      </vt:variant>
      <vt:variant>
        <vt:i4>26</vt:i4>
      </vt:variant>
      <vt:variant>
        <vt:i4>0</vt:i4>
      </vt:variant>
      <vt:variant>
        <vt:i4>5</vt:i4>
      </vt:variant>
      <vt:variant>
        <vt:lpwstr/>
      </vt:variant>
      <vt:variant>
        <vt:lpwstr>_Toc204945797</vt:lpwstr>
      </vt:variant>
      <vt:variant>
        <vt:i4>1179701</vt:i4>
      </vt:variant>
      <vt:variant>
        <vt:i4>20</vt:i4>
      </vt:variant>
      <vt:variant>
        <vt:i4>0</vt:i4>
      </vt:variant>
      <vt:variant>
        <vt:i4>5</vt:i4>
      </vt:variant>
      <vt:variant>
        <vt:lpwstr/>
      </vt:variant>
      <vt:variant>
        <vt:lpwstr>_Toc204945796</vt:lpwstr>
      </vt:variant>
      <vt:variant>
        <vt:i4>1179701</vt:i4>
      </vt:variant>
      <vt:variant>
        <vt:i4>14</vt:i4>
      </vt:variant>
      <vt:variant>
        <vt:i4>0</vt:i4>
      </vt:variant>
      <vt:variant>
        <vt:i4>5</vt:i4>
      </vt:variant>
      <vt:variant>
        <vt:lpwstr/>
      </vt:variant>
      <vt:variant>
        <vt:lpwstr>_Toc204945795</vt:lpwstr>
      </vt:variant>
      <vt:variant>
        <vt:i4>1179701</vt:i4>
      </vt:variant>
      <vt:variant>
        <vt:i4>8</vt:i4>
      </vt:variant>
      <vt:variant>
        <vt:i4>0</vt:i4>
      </vt:variant>
      <vt:variant>
        <vt:i4>5</vt:i4>
      </vt:variant>
      <vt:variant>
        <vt:lpwstr/>
      </vt:variant>
      <vt:variant>
        <vt:lpwstr>_Toc204945794</vt:lpwstr>
      </vt:variant>
      <vt:variant>
        <vt:i4>1179701</vt:i4>
      </vt:variant>
      <vt:variant>
        <vt:i4>2</vt:i4>
      </vt:variant>
      <vt:variant>
        <vt:i4>0</vt:i4>
      </vt:variant>
      <vt:variant>
        <vt:i4>5</vt:i4>
      </vt:variant>
      <vt:variant>
        <vt:lpwstr/>
      </vt:variant>
      <vt:variant>
        <vt:lpwstr>_Toc204945793</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Ivana Marn</cp:lastModifiedBy>
  <cp:revision>18</cp:revision>
  <cp:lastPrinted>2025-06-05T01:46:00Z</cp:lastPrinted>
  <dcterms:created xsi:type="dcterms:W3CDTF">2025-08-07T06:56:00Z</dcterms:created>
  <dcterms:modified xsi:type="dcterms:W3CDTF">2025-08-07T08:56:00Z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0x010100018B638D3DE388448AE594A9AF4D1524</vt:lpwstr>
  </property>
  <property fmtid="{D5CDD505-2E9C-101B-9397-08002B2CF9AE}" pid="3" name="MediaServiceImageTags">
    <vt:lpwstr/>
  </property>
</Properties>
</file>